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C394E" w14:textId="11CF0E1C" w:rsidR="00ED157E" w:rsidRPr="000655DF" w:rsidRDefault="00ED157E" w:rsidP="00ED157E">
      <w:pPr>
        <w:spacing w:after="0"/>
        <w:ind w:left="1988" w:hanging="1988"/>
        <w:rPr>
          <w:rFonts w:ascii="Arial" w:hAnsi="Arial" w:cs="Arial"/>
          <w:b/>
          <w:sz w:val="24"/>
          <w:lang w:val="en-US"/>
        </w:rPr>
      </w:pPr>
      <w:r w:rsidRPr="000655DF">
        <w:rPr>
          <w:rFonts w:ascii="Arial" w:hAnsi="Arial" w:cs="Arial"/>
          <w:b/>
          <w:sz w:val="24"/>
          <w:lang w:val="en-US"/>
        </w:rPr>
        <w:t>3GPP TSG RAN WG1 Meeting #</w:t>
      </w:r>
      <w:r w:rsidR="00CD61F1" w:rsidRPr="000655DF">
        <w:rPr>
          <w:rFonts w:ascii="Arial" w:hAnsi="Arial" w:cs="Arial"/>
          <w:b/>
          <w:sz w:val="24"/>
          <w:lang w:val="en-US"/>
        </w:rPr>
        <w:t>9</w:t>
      </w:r>
      <w:r w:rsidR="00CD61F1">
        <w:rPr>
          <w:rFonts w:ascii="Arial" w:hAnsi="Arial" w:cs="Arial"/>
          <w:b/>
          <w:sz w:val="24"/>
          <w:lang w:val="en-US"/>
        </w:rPr>
        <w:t>9</w:t>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0034196D" w:rsidRPr="0034196D">
        <w:rPr>
          <w:rFonts w:ascii="Arial" w:hAnsi="Arial" w:cs="Arial"/>
          <w:b/>
          <w:sz w:val="24"/>
          <w:lang w:val="en-US"/>
        </w:rPr>
        <w:t>R1-</w:t>
      </w:r>
      <w:r w:rsidR="00CD61F1" w:rsidRPr="0034196D">
        <w:rPr>
          <w:rFonts w:ascii="Arial" w:hAnsi="Arial" w:cs="Arial"/>
          <w:b/>
          <w:sz w:val="24"/>
          <w:lang w:val="en-US"/>
        </w:rPr>
        <w:t>19</w:t>
      </w:r>
      <w:r w:rsidR="007527E6">
        <w:rPr>
          <w:rFonts w:ascii="Arial" w:hAnsi="Arial" w:cs="Arial"/>
          <w:b/>
          <w:sz w:val="24"/>
          <w:lang w:val="en-US"/>
        </w:rPr>
        <w:t>12203</w:t>
      </w:r>
    </w:p>
    <w:p w14:paraId="4E8F549B" w14:textId="0BA2136B" w:rsidR="00ED157E" w:rsidRPr="000655DF" w:rsidRDefault="00CD61F1" w:rsidP="00ED157E">
      <w:pPr>
        <w:overflowPunct/>
        <w:autoSpaceDE/>
        <w:autoSpaceDN/>
        <w:adjustRightInd/>
        <w:spacing w:after="0"/>
        <w:textAlignment w:val="auto"/>
        <w:rPr>
          <w:rFonts w:ascii="Arial" w:hAnsi="Arial" w:cs="Arial"/>
          <w:b/>
          <w:sz w:val="24"/>
          <w:lang w:val="en-US"/>
        </w:rPr>
      </w:pPr>
      <w:r>
        <w:rPr>
          <w:rFonts w:ascii="Arial" w:hAnsi="Arial" w:cs="Arial"/>
          <w:b/>
          <w:sz w:val="24"/>
          <w:lang w:val="en-US"/>
        </w:rPr>
        <w:t>Reno, Nevada, US</w:t>
      </w:r>
      <w:r w:rsidR="00DC0B8F">
        <w:rPr>
          <w:rFonts w:ascii="Arial" w:hAnsi="Arial" w:cs="Arial"/>
          <w:b/>
          <w:sz w:val="24"/>
          <w:lang w:val="en-US"/>
        </w:rPr>
        <w:t>A</w:t>
      </w:r>
      <w:r w:rsidR="00ED157E" w:rsidRPr="000655DF">
        <w:rPr>
          <w:rFonts w:ascii="Arial" w:hAnsi="Arial" w:cs="Arial"/>
          <w:b/>
          <w:sz w:val="24"/>
          <w:lang w:val="en-US"/>
        </w:rPr>
        <w:t xml:space="preserve">, </w:t>
      </w:r>
      <w:r>
        <w:rPr>
          <w:rFonts w:ascii="Arial" w:hAnsi="Arial" w:cs="Arial"/>
          <w:b/>
          <w:sz w:val="24"/>
          <w:lang w:val="en-US"/>
        </w:rPr>
        <w:t>November</w:t>
      </w:r>
      <w:r w:rsidR="00ED157E" w:rsidRPr="000655DF">
        <w:rPr>
          <w:rFonts w:ascii="Arial" w:hAnsi="Arial" w:cs="Arial"/>
          <w:b/>
          <w:sz w:val="24"/>
          <w:lang w:val="en-US"/>
        </w:rPr>
        <w:t xml:space="preserve"> 1</w:t>
      </w:r>
      <w:r>
        <w:rPr>
          <w:rFonts w:ascii="Arial" w:hAnsi="Arial" w:cs="Arial"/>
          <w:b/>
          <w:sz w:val="24"/>
          <w:lang w:val="en-US"/>
        </w:rPr>
        <w:t>8</w:t>
      </w:r>
      <w:r w:rsidR="00ED157E" w:rsidRPr="000655DF">
        <w:rPr>
          <w:rFonts w:ascii="Arial" w:hAnsi="Arial" w:cs="Arial"/>
          <w:b/>
          <w:sz w:val="24"/>
          <w:vertAlign w:val="superscript"/>
          <w:lang w:val="en-US"/>
        </w:rPr>
        <w:t>th</w:t>
      </w:r>
      <w:r w:rsidR="00ED157E" w:rsidRPr="000655DF">
        <w:rPr>
          <w:rFonts w:ascii="Arial" w:hAnsi="Arial" w:cs="Arial"/>
          <w:b/>
          <w:sz w:val="24"/>
          <w:lang w:val="en-US"/>
        </w:rPr>
        <w:t xml:space="preserve"> – 2</w:t>
      </w:r>
      <w:r>
        <w:rPr>
          <w:rFonts w:ascii="Arial" w:hAnsi="Arial" w:cs="Arial"/>
          <w:b/>
          <w:sz w:val="24"/>
          <w:lang w:val="en-US"/>
        </w:rPr>
        <w:t>2</w:t>
      </w:r>
      <w:r w:rsidR="00BE36E7" w:rsidRPr="00A55DF5">
        <w:rPr>
          <w:rFonts w:ascii="Arial" w:hAnsi="Arial" w:cs="Arial"/>
          <w:b/>
          <w:sz w:val="24"/>
          <w:vertAlign w:val="superscript"/>
          <w:lang w:val="en-US"/>
        </w:rPr>
        <w:t>nd</w:t>
      </w:r>
      <w:r w:rsidR="00ED157E" w:rsidRPr="000655DF">
        <w:rPr>
          <w:rFonts w:ascii="Arial" w:hAnsi="Arial" w:cs="Arial"/>
          <w:b/>
          <w:sz w:val="24"/>
          <w:lang w:val="en-US"/>
        </w:rPr>
        <w:t>, 2019</w:t>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p>
    <w:p w14:paraId="27FF92BA" w14:textId="77777777" w:rsidR="0055330C" w:rsidRPr="000655DF" w:rsidRDefault="0055330C" w:rsidP="0055330C">
      <w:pPr>
        <w:spacing w:after="0"/>
        <w:ind w:left="1988" w:hanging="1988"/>
        <w:rPr>
          <w:rFonts w:ascii="Arial" w:hAnsi="Arial" w:cs="Arial"/>
          <w:b/>
          <w:sz w:val="24"/>
          <w:lang w:val="en-US"/>
        </w:rPr>
      </w:pPr>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77777777"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E618AF" w:rsidRPr="00E618AF">
        <w:rPr>
          <w:rFonts w:ascii="Arial" w:hAnsi="Arial" w:cs="Arial"/>
          <w:b/>
          <w:sz w:val="24"/>
          <w:lang w:val="en-US"/>
        </w:rPr>
        <w:t xml:space="preserve">Sidelink physical structure for NR V2X communication </w:t>
      </w:r>
    </w:p>
    <w:p w14:paraId="6DD0197A" w14:textId="6823D390"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t>7.2.4.1</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Discussion and Decision</w:t>
      </w:r>
    </w:p>
    <w:p w14:paraId="1BA4F3D3" w14:textId="77777777" w:rsidR="0055330C" w:rsidRPr="000655DF" w:rsidRDefault="0055330C" w:rsidP="0055330C">
      <w:pPr>
        <w:pStyle w:val="3GPPH1"/>
        <w:tabs>
          <w:tab w:val="clear" w:pos="432"/>
          <w:tab w:val="left" w:pos="425"/>
        </w:tabs>
        <w:ind w:left="425" w:hanging="425"/>
        <w:rPr>
          <w:lang w:val="en-US"/>
        </w:rPr>
      </w:pPr>
      <w:bookmarkStart w:id="0" w:name="_Ref24139604"/>
      <w:r w:rsidRPr="000655DF">
        <w:rPr>
          <w:lang w:val="en-US"/>
        </w:rPr>
        <w:t>Introduction</w:t>
      </w:r>
      <w:bookmarkEnd w:id="0"/>
    </w:p>
    <w:p w14:paraId="222AB8AD" w14:textId="1EB9A8FE" w:rsidR="0055330C" w:rsidRPr="000655DF" w:rsidRDefault="0055330C" w:rsidP="0055330C">
      <w:pPr>
        <w:pStyle w:val="3GPPText"/>
      </w:pPr>
      <w:r w:rsidRPr="000655DF">
        <w:t>At the RAN#83 meeting, the work item on NR V2X was approved</w:t>
      </w:r>
      <w:r w:rsidR="00777A00" w:rsidRPr="000655DF">
        <w:t xml:space="preserve"> </w:t>
      </w:r>
      <w:r w:rsidR="00777A00" w:rsidRPr="000655DF">
        <w:fldChar w:fldCharType="begin"/>
      </w:r>
      <w:r w:rsidR="00777A00" w:rsidRPr="000655DF">
        <w:instrText xml:space="preserve"> REF _Ref16868255 \r \h </w:instrText>
      </w:r>
      <w:r w:rsidR="00777A00" w:rsidRPr="000655DF">
        <w:fldChar w:fldCharType="separate"/>
      </w:r>
      <w:r w:rsidR="009575BD">
        <w:t>[1]</w:t>
      </w:r>
      <w:r w:rsidR="00777A00" w:rsidRPr="000655DF">
        <w:fldChar w:fldCharType="end"/>
      </w:r>
      <w:r w:rsidRPr="000655DF">
        <w:t>. The specification of technical solutions for NR sidelink is one of the major work item objective: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55330C" w:rsidRPr="000655DF" w14:paraId="2847D311" w14:textId="77777777" w:rsidTr="00394998">
        <w:trPr>
          <w:trHeight w:val="1114"/>
        </w:trPr>
        <w:tc>
          <w:tcPr>
            <w:tcW w:w="9967" w:type="dxa"/>
            <w:shd w:val="clear" w:color="auto" w:fill="auto"/>
          </w:tcPr>
          <w:p w14:paraId="5BFB8236" w14:textId="77777777" w:rsidR="0055330C" w:rsidRPr="000655DF" w:rsidRDefault="0055330C" w:rsidP="000F6B71">
            <w:pPr>
              <w:pStyle w:val="3GPPAgreements"/>
              <w:numPr>
                <w:ilvl w:val="0"/>
                <w:numId w:val="0"/>
              </w:numPr>
            </w:pPr>
            <w:r w:rsidRPr="000655DF">
              <w:t xml:space="preserve">1. NR sidelink: Specify NR sidelink solutions necessary to support sidelink unicast, sidelink groupcast, and sidelink broadcast for V2X services, considering </w:t>
            </w:r>
            <w:r w:rsidRPr="000655DF">
              <w:rPr>
                <w:bCs/>
              </w:rPr>
              <w:t>in-network coverage, out-of-network coverage, and partial network coverage</w:t>
            </w:r>
            <w:r w:rsidRPr="000655DF">
              <w:t>.</w:t>
            </w:r>
          </w:p>
          <w:p w14:paraId="16F74CBE" w14:textId="615CF590" w:rsidR="0055330C" w:rsidRPr="000655DF" w:rsidRDefault="0055330C" w:rsidP="00394998">
            <w:pPr>
              <w:pStyle w:val="3GPPAgreements"/>
            </w:pPr>
            <w:r w:rsidRPr="000655DF">
              <w:t>Support of sidelink signals, channels, bandwidth part, and resource pools [RAN1, RAN2]</w:t>
            </w:r>
          </w:p>
        </w:tc>
      </w:tr>
    </w:tbl>
    <w:p w14:paraId="3EE51EDB" w14:textId="418C5C27" w:rsidR="003018D5" w:rsidRPr="000655DF" w:rsidRDefault="003018D5" w:rsidP="003018D5">
      <w:pPr>
        <w:pStyle w:val="3GPPText"/>
      </w:pPr>
      <w:r w:rsidRPr="000655DF">
        <w:t xml:space="preserve">In this contribution, we continue discussion on sidelink physical layer structure for NR V2X. Our views on other NR-V2X design aspects are summarized in our companion </w:t>
      </w:r>
      <w:r w:rsidRPr="00C0652E">
        <w:t xml:space="preserve">contributions </w:t>
      </w:r>
      <w:r w:rsidRPr="00630F59">
        <w:fldChar w:fldCharType="begin"/>
      </w:r>
      <w:r w:rsidRPr="00C0652E">
        <w:instrText xml:space="preserve"> REF _Ref16847215 \r \h </w:instrText>
      </w:r>
      <w:r w:rsidRPr="008D2C65">
        <w:instrText xml:space="preserve"> \* MERGEFORMAT </w:instrText>
      </w:r>
      <w:r w:rsidRPr="00630F59">
        <w:fldChar w:fldCharType="separate"/>
      </w:r>
      <w:r w:rsidR="009575BD">
        <w:t>[6]</w:t>
      </w:r>
      <w:r w:rsidRPr="00630F59">
        <w:fldChar w:fldCharType="end"/>
      </w:r>
      <w:r w:rsidRPr="00C0652E">
        <w:t xml:space="preserve"> - </w:t>
      </w:r>
      <w:r w:rsidRPr="00630F59">
        <w:fldChar w:fldCharType="begin"/>
      </w:r>
      <w:r w:rsidRPr="00C0652E">
        <w:instrText xml:space="preserve"> REF _Ref21333845 \r \h </w:instrText>
      </w:r>
      <w:r w:rsidRPr="008D2C65">
        <w:instrText xml:space="preserve"> \* MERGEFORMAT </w:instrText>
      </w:r>
      <w:r w:rsidRPr="00630F59">
        <w:fldChar w:fldCharType="separate"/>
      </w:r>
      <w:r w:rsidR="009575BD">
        <w:t>[12]</w:t>
      </w:r>
      <w:r w:rsidRPr="00630F59">
        <w:fldChar w:fldCharType="end"/>
      </w:r>
      <w:r w:rsidRPr="00C0652E">
        <w:t>. The</w:t>
      </w:r>
      <w:r w:rsidRPr="000655DF">
        <w:t xml:space="preserve"> discussion is currently mainly focusing on Frequency Range 1 (FR1), since according to the WID </w:t>
      </w:r>
      <w:r w:rsidRPr="00261995">
        <w:t xml:space="preserve">description </w:t>
      </w:r>
      <w:r w:rsidRPr="006D6881">
        <w:fldChar w:fldCharType="begin"/>
      </w:r>
      <w:r w:rsidRPr="00261995">
        <w:instrText xml:space="preserve"> REF _Ref16868255 \r \h  \* MERGEFORMAT </w:instrText>
      </w:r>
      <w:r w:rsidRPr="006D6881">
        <w:fldChar w:fldCharType="separate"/>
      </w:r>
      <w:r w:rsidR="009575BD">
        <w:t>[1]</w:t>
      </w:r>
      <w:r w:rsidRPr="006D6881">
        <w:fldChar w:fldCharType="end"/>
      </w:r>
      <w:r w:rsidRPr="00261995">
        <w:t>,</w:t>
      </w:r>
      <w:r w:rsidRPr="000655DF">
        <w:t xml:space="preserve"> “</w:t>
      </w:r>
      <w:r w:rsidRPr="000655DF">
        <w:rPr>
          <w:lang w:eastAsia="ko-KR"/>
        </w:rPr>
        <w:t>NR sidelink in FR2 is supported by applying the design for FR1</w:t>
      </w:r>
      <w:r w:rsidRPr="000655DF">
        <w:t>”.</w:t>
      </w:r>
    </w:p>
    <w:p w14:paraId="76DD7B11" w14:textId="77777777" w:rsidR="003018D5" w:rsidRPr="000655DF" w:rsidRDefault="003018D5" w:rsidP="003018D5">
      <w:pPr>
        <w:pStyle w:val="3GPPH1"/>
        <w:rPr>
          <w:lang w:val="en-US"/>
        </w:rPr>
      </w:pPr>
      <w:r w:rsidRPr="000655DF">
        <w:rPr>
          <w:lang w:val="en-US"/>
        </w:rPr>
        <w:t>Sidelink Slot Structure</w:t>
      </w:r>
    </w:p>
    <w:p w14:paraId="29C73CA7" w14:textId="77777777" w:rsidR="003018D5" w:rsidRPr="000655DF" w:rsidRDefault="003018D5" w:rsidP="003018D5">
      <w:pPr>
        <w:pStyle w:val="3GPPH2"/>
        <w:ind w:left="576"/>
        <w:rPr>
          <w:lang w:val="en-US"/>
        </w:rPr>
      </w:pPr>
      <w:r w:rsidRPr="000655DF">
        <w:rPr>
          <w:lang w:val="en-US"/>
        </w:rPr>
        <w:t>AGC and TX-Rx Switching gap</w:t>
      </w:r>
    </w:p>
    <w:p w14:paraId="5B6EA7B6" w14:textId="7335DAF4" w:rsidR="003018D5" w:rsidRPr="000655DF" w:rsidRDefault="003018D5" w:rsidP="003018D5">
      <w:pPr>
        <w:pStyle w:val="3GPPText"/>
      </w:pPr>
      <w:r w:rsidRPr="000655DF">
        <w:t xml:space="preserve">According to the RAN4 WG </w:t>
      </w:r>
      <w:r w:rsidRPr="00261995">
        <w:t xml:space="preserve">reply in </w:t>
      </w:r>
      <w:r w:rsidRPr="006D6881">
        <w:fldChar w:fldCharType="begin"/>
      </w:r>
      <w:r w:rsidRPr="00261995">
        <w:instrText xml:space="preserve"> REF _Ref16868311 \r \h  \* MERGEFORMAT </w:instrText>
      </w:r>
      <w:r w:rsidRPr="006D6881">
        <w:fldChar w:fldCharType="separate"/>
      </w:r>
      <w:r w:rsidR="009575BD">
        <w:t>[2]</w:t>
      </w:r>
      <w:r w:rsidRPr="006D6881">
        <w:fldChar w:fldCharType="end"/>
      </w:r>
      <w:r w:rsidRPr="00261995">
        <w:t>, the following</w:t>
      </w:r>
      <w:r w:rsidRPr="000655DF">
        <w:t xml:space="preserve"> AGC settling time is required for sidelink in FR1:</w:t>
      </w:r>
    </w:p>
    <w:p w14:paraId="3F24D12D" w14:textId="77777777" w:rsidR="003018D5" w:rsidRPr="000655DF" w:rsidRDefault="003018D5" w:rsidP="003018D5">
      <w:pPr>
        <w:pStyle w:val="3GPPAgreements"/>
      </w:pPr>
      <w:r w:rsidRPr="000655DF">
        <w:t>For single CC using CP-OFDM waveform and at least 10 RB allocation</w:t>
      </w:r>
    </w:p>
    <w:p w14:paraId="02797FF2" w14:textId="77777777" w:rsidR="003018D5" w:rsidRPr="000655DF" w:rsidRDefault="003018D5" w:rsidP="003018D5">
      <w:pPr>
        <w:pStyle w:val="3GPPAgreements"/>
        <w:numPr>
          <w:ilvl w:val="1"/>
          <w:numId w:val="10"/>
        </w:numPr>
      </w:pPr>
      <w:r w:rsidRPr="000655DF">
        <w:sym w:font="Symbol" w:char="F0A3"/>
      </w:r>
      <w:r w:rsidRPr="000655DF">
        <w:t xml:space="preserve"> 35 </w:t>
      </w:r>
      <w:proofErr w:type="spellStart"/>
      <w:r w:rsidRPr="000655DF">
        <w:t>usec</w:t>
      </w:r>
      <w:proofErr w:type="spellEnd"/>
      <w:r w:rsidRPr="000655DF">
        <w:t xml:space="preserve"> for 15 kHz SCS</w:t>
      </w:r>
    </w:p>
    <w:p w14:paraId="0A2E1D2A" w14:textId="77777777" w:rsidR="003018D5" w:rsidRPr="000655DF" w:rsidRDefault="003018D5" w:rsidP="003018D5">
      <w:pPr>
        <w:pStyle w:val="3GPPAgreements"/>
        <w:numPr>
          <w:ilvl w:val="1"/>
          <w:numId w:val="10"/>
        </w:numPr>
      </w:pPr>
      <w:r w:rsidRPr="000655DF">
        <w:sym w:font="Symbol" w:char="F0A3"/>
      </w:r>
      <w:r w:rsidRPr="000655DF">
        <w:t xml:space="preserve"> 35 </w:t>
      </w:r>
      <w:proofErr w:type="spellStart"/>
      <w:r w:rsidRPr="000655DF">
        <w:t>usec</w:t>
      </w:r>
      <w:proofErr w:type="spellEnd"/>
      <w:r w:rsidRPr="000655DF">
        <w:t xml:space="preserve"> for 30 kHz SCS</w:t>
      </w:r>
    </w:p>
    <w:p w14:paraId="26219B38" w14:textId="77777777" w:rsidR="003018D5" w:rsidRPr="000655DF" w:rsidRDefault="003018D5" w:rsidP="003018D5">
      <w:pPr>
        <w:pStyle w:val="3GPPAgreements"/>
        <w:numPr>
          <w:ilvl w:val="1"/>
          <w:numId w:val="10"/>
        </w:numPr>
      </w:pPr>
      <w:r w:rsidRPr="000655DF">
        <w:sym w:font="Symbol" w:char="F0A3"/>
      </w:r>
      <w:r w:rsidRPr="000655DF">
        <w:t xml:space="preserve"> 18 </w:t>
      </w:r>
      <w:proofErr w:type="spellStart"/>
      <w:r w:rsidRPr="000655DF">
        <w:t>usec</w:t>
      </w:r>
      <w:proofErr w:type="spellEnd"/>
      <w:r w:rsidRPr="000655DF">
        <w:t xml:space="preserve"> for 60 kHz SCS</w:t>
      </w:r>
    </w:p>
    <w:p w14:paraId="724C7E56" w14:textId="77777777" w:rsidR="003018D5" w:rsidRPr="000655DF" w:rsidRDefault="003018D5" w:rsidP="003018D5">
      <w:pPr>
        <w:pStyle w:val="3GPPAgreements"/>
      </w:pPr>
      <w:r w:rsidRPr="000655DF">
        <w:t>RAN4 has not studied the multicarrier cases.</w:t>
      </w:r>
    </w:p>
    <w:p w14:paraId="7B979360" w14:textId="77777777" w:rsidR="003018D5" w:rsidRPr="000655DF" w:rsidRDefault="003018D5" w:rsidP="003018D5">
      <w:pPr>
        <w:pStyle w:val="3GPPText"/>
      </w:pPr>
    </w:p>
    <w:p w14:paraId="00FDC24A" w14:textId="77777777" w:rsidR="003018D5" w:rsidRPr="000655DF" w:rsidRDefault="003018D5" w:rsidP="003018D5">
      <w:pPr>
        <w:pStyle w:val="3GPPAgreements"/>
        <w:numPr>
          <w:ilvl w:val="0"/>
          <w:numId w:val="14"/>
        </w:numPr>
        <w:rPr>
          <w:b/>
        </w:rPr>
      </w:pPr>
    </w:p>
    <w:p w14:paraId="22134077" w14:textId="77777777" w:rsidR="003018D5" w:rsidRPr="000655DF" w:rsidRDefault="003018D5" w:rsidP="003018D5">
      <w:pPr>
        <w:pStyle w:val="3GPPText"/>
        <w:numPr>
          <w:ilvl w:val="1"/>
          <w:numId w:val="12"/>
        </w:numPr>
      </w:pPr>
      <w:r w:rsidRPr="000655DF">
        <w:rPr>
          <w:b/>
        </w:rPr>
        <w:t>Considering AGC settling time requirements provided by RAN4, SCS specific optimizations of slot structure for NR-V2X sidelink communication are needed to maximize spectral efficiency of sidelink communications</w:t>
      </w:r>
    </w:p>
    <w:p w14:paraId="579CD5D2" w14:textId="77777777" w:rsidR="003018D5" w:rsidRPr="000655DF" w:rsidRDefault="003018D5" w:rsidP="003018D5">
      <w:pPr>
        <w:pStyle w:val="3GPPText"/>
      </w:pPr>
    </w:p>
    <w:p w14:paraId="36C3AE4C" w14:textId="21977E8B" w:rsidR="003018D5" w:rsidRPr="000655DF" w:rsidRDefault="003018D5" w:rsidP="003018D5">
      <w:pPr>
        <w:pStyle w:val="3GPPText"/>
      </w:pPr>
      <w:r>
        <w:t xml:space="preserve">In </w:t>
      </w:r>
      <w:r>
        <w:fldChar w:fldCharType="begin"/>
      </w:r>
      <w:r>
        <w:instrText xml:space="preserve"> REF _Ref24132327 \h </w:instrText>
      </w:r>
      <w:r>
        <w:fldChar w:fldCharType="separate"/>
      </w:r>
      <w:r w:rsidR="009575BD" w:rsidRPr="000655DF">
        <w:t xml:space="preserve">Figure </w:t>
      </w:r>
      <w:r w:rsidR="009575BD">
        <w:rPr>
          <w:noProof/>
        </w:rPr>
        <w:t>1</w:t>
      </w:r>
      <w:r>
        <w:fldChar w:fldCharType="end"/>
      </w:r>
      <w:r>
        <w:t>, we present some</w:t>
      </w:r>
      <w:r w:rsidRPr="000655DF">
        <w:t xml:space="preserve"> options of sidelink slot structure</w:t>
      </w:r>
      <w:r>
        <w:t>s</w:t>
      </w:r>
      <w:r w:rsidRPr="000655DF">
        <w:t xml:space="preserve"> for NR V2X communication in FR1 </w:t>
      </w:r>
      <w:r>
        <w:t xml:space="preserve">that </w:t>
      </w:r>
      <w:r w:rsidRPr="000655DF">
        <w:t>can be considered for 15, 30 and 60 kHz SCS</w:t>
      </w:r>
      <w:r>
        <w:t>,</w:t>
      </w:r>
      <w:r w:rsidRPr="000655DF">
        <w:t xml:space="preserve"> and two types of slot formats with and w/o PSFCH. These options aim to reduce</w:t>
      </w:r>
      <w:r>
        <w:t xml:space="preserve"> the</w:t>
      </w:r>
      <w:r w:rsidRPr="000655DF">
        <w:t xml:space="preserve"> implementation overhead due to AGC settling time plus TX-RX switching time and thus can save additional OFDM symbols for sidelink communication</w:t>
      </w:r>
      <w:r>
        <w:t>.</w:t>
      </w:r>
    </w:p>
    <w:p w14:paraId="0C02630B" w14:textId="77777777" w:rsidR="003018D5" w:rsidRPr="000655DF" w:rsidRDefault="003018D5" w:rsidP="003018D5">
      <w:pPr>
        <w:pStyle w:val="3GPPText"/>
        <w:jc w:val="center"/>
      </w:pPr>
      <w:r w:rsidRPr="000655DF">
        <w:object w:dxaOrig="7940" w:dyaOrig="4270" w14:anchorId="404A5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2in" o:ole="">
            <v:imagedata r:id="rId14" o:title=""/>
          </v:shape>
          <o:OLEObject Type="Embed" ProgID="Visio.Drawing.15" ShapeID="_x0000_i1025" DrawAspect="Content" ObjectID="_1634781553" r:id="rId15"/>
        </w:object>
      </w:r>
    </w:p>
    <w:p w14:paraId="529E50C5" w14:textId="66EDFCAD" w:rsidR="003018D5" w:rsidRPr="000655DF" w:rsidRDefault="003018D5" w:rsidP="003018D5">
      <w:pPr>
        <w:pStyle w:val="Caption"/>
        <w:jc w:val="center"/>
        <w:rPr>
          <w:lang w:val="en-US"/>
        </w:rPr>
      </w:pPr>
      <w:bookmarkStart w:id="1" w:name="_Ref24132327"/>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9575BD">
        <w:rPr>
          <w:noProof/>
          <w:lang w:val="en-US"/>
        </w:rPr>
        <w:t>1</w:t>
      </w:r>
      <w:r w:rsidRPr="000655DF">
        <w:rPr>
          <w:lang w:val="en-US"/>
        </w:rPr>
        <w:fldChar w:fldCharType="end"/>
      </w:r>
      <w:bookmarkEnd w:id="1"/>
      <w:r w:rsidRPr="000655DF">
        <w:rPr>
          <w:lang w:val="en-US"/>
        </w:rPr>
        <w:t xml:space="preserve">: Sidelink slot physical structures </w:t>
      </w:r>
    </w:p>
    <w:p w14:paraId="1E8D831D" w14:textId="77777777" w:rsidR="003018D5" w:rsidRPr="000655DF" w:rsidRDefault="003018D5" w:rsidP="003018D5">
      <w:pPr>
        <w:pStyle w:val="3GPPText"/>
      </w:pPr>
    </w:p>
    <w:p w14:paraId="35EBB871" w14:textId="77777777" w:rsidR="003018D5" w:rsidRPr="000655DF" w:rsidRDefault="003018D5">
      <w:pPr>
        <w:pStyle w:val="3GPPText"/>
        <w:numPr>
          <w:ilvl w:val="0"/>
          <w:numId w:val="11"/>
        </w:numPr>
      </w:pPr>
    </w:p>
    <w:p w14:paraId="2F0F96C7" w14:textId="77777777" w:rsidR="003018D5" w:rsidRPr="000655DF" w:rsidRDefault="003018D5" w:rsidP="003018D5">
      <w:pPr>
        <w:pStyle w:val="3GPPText"/>
        <w:numPr>
          <w:ilvl w:val="1"/>
          <w:numId w:val="12"/>
        </w:numPr>
      </w:pPr>
      <w:r w:rsidRPr="000655DF">
        <w:rPr>
          <w:b/>
        </w:rPr>
        <w:t>Support the following sidelink physical structure (slot) options depending on SCS</w:t>
      </w:r>
    </w:p>
    <w:p w14:paraId="04180DF7" w14:textId="77777777" w:rsidR="003018D5" w:rsidRPr="000655DF" w:rsidRDefault="003018D5" w:rsidP="003018D5">
      <w:pPr>
        <w:pStyle w:val="3GPPText"/>
        <w:numPr>
          <w:ilvl w:val="2"/>
          <w:numId w:val="12"/>
        </w:numPr>
        <w:rPr>
          <w:b/>
          <w:color w:val="000000" w:themeColor="text1"/>
        </w:rPr>
      </w:pPr>
      <w:r w:rsidRPr="000655DF">
        <w:rPr>
          <w:b/>
          <w:color w:val="000000" w:themeColor="text1"/>
        </w:rPr>
        <w:t>15kHz SCS: - One OFDM symbol is used for</w:t>
      </w:r>
      <w:r>
        <w:rPr>
          <w:b/>
          <w:color w:val="000000" w:themeColor="text1"/>
        </w:rPr>
        <w:t xml:space="preserve"> both</w:t>
      </w:r>
      <w:r w:rsidRPr="000655DF">
        <w:rPr>
          <w:b/>
          <w:color w:val="000000" w:themeColor="text1"/>
        </w:rPr>
        <w:t xml:space="preserve"> AGC settling and TX-RX switching time per slot</w:t>
      </w:r>
    </w:p>
    <w:p w14:paraId="29DC5CA7" w14:textId="77777777" w:rsidR="003018D5" w:rsidRPr="000655DF" w:rsidRDefault="003018D5" w:rsidP="003018D5">
      <w:pPr>
        <w:pStyle w:val="3GPPText"/>
        <w:numPr>
          <w:ilvl w:val="3"/>
          <w:numId w:val="12"/>
        </w:numPr>
        <w:rPr>
          <w:b/>
          <w:color w:val="000000" w:themeColor="text1"/>
        </w:rPr>
      </w:pPr>
      <w:r w:rsidRPr="000655DF">
        <w:rPr>
          <w:b/>
          <w:color w:val="000000" w:themeColor="text1"/>
        </w:rPr>
        <w:t>For slots w/o PSFCH, the first half of the first symbol is used for TX-RX switching and second half for AGC</w:t>
      </w:r>
      <w:r>
        <w:rPr>
          <w:b/>
          <w:color w:val="000000" w:themeColor="text1"/>
        </w:rPr>
        <w:t xml:space="preserve"> settling</w:t>
      </w:r>
    </w:p>
    <w:p w14:paraId="05DB34AF" w14:textId="77777777" w:rsidR="003018D5" w:rsidRPr="000655DF" w:rsidRDefault="003018D5" w:rsidP="003018D5">
      <w:pPr>
        <w:pStyle w:val="3GPPText"/>
        <w:numPr>
          <w:ilvl w:val="3"/>
          <w:numId w:val="12"/>
        </w:numPr>
        <w:rPr>
          <w:b/>
          <w:color w:val="000000" w:themeColor="text1"/>
        </w:rPr>
      </w:pPr>
      <w:r w:rsidRPr="000655DF">
        <w:rPr>
          <w:b/>
          <w:color w:val="000000" w:themeColor="text1"/>
        </w:rPr>
        <w:t xml:space="preserve">For slots w/ PSFCH, the PSFCH transmission starts right after the TX-RX switching time, following the last symbol of PSSCH transmission. Half of </w:t>
      </w:r>
      <w:r>
        <w:rPr>
          <w:b/>
          <w:color w:val="000000" w:themeColor="text1"/>
        </w:rPr>
        <w:t xml:space="preserve">a </w:t>
      </w:r>
      <w:r w:rsidRPr="000655DF">
        <w:rPr>
          <w:b/>
          <w:color w:val="000000" w:themeColor="text1"/>
        </w:rPr>
        <w:t>symbol</w:t>
      </w:r>
      <w:r>
        <w:rPr>
          <w:b/>
          <w:color w:val="000000" w:themeColor="text1"/>
        </w:rPr>
        <w:t xml:space="preserve"> duration before the PSFCH</w:t>
      </w:r>
      <w:r w:rsidRPr="000655DF">
        <w:rPr>
          <w:b/>
          <w:color w:val="000000" w:themeColor="text1"/>
        </w:rPr>
        <w:t xml:space="preserve"> is </w:t>
      </w:r>
      <w:r>
        <w:rPr>
          <w:b/>
          <w:color w:val="000000" w:themeColor="text1"/>
        </w:rPr>
        <w:t>allocated</w:t>
      </w:r>
      <w:r w:rsidRPr="000655DF">
        <w:rPr>
          <w:b/>
          <w:color w:val="000000" w:themeColor="text1"/>
        </w:rPr>
        <w:t xml:space="preserve"> for TX-RX switching and another half for AGC</w:t>
      </w:r>
      <w:r>
        <w:rPr>
          <w:b/>
          <w:color w:val="000000" w:themeColor="text1"/>
        </w:rPr>
        <w:t xml:space="preserve"> settling</w:t>
      </w:r>
    </w:p>
    <w:p w14:paraId="4580D206" w14:textId="77777777" w:rsidR="003018D5" w:rsidRPr="000655DF" w:rsidRDefault="003018D5" w:rsidP="003018D5">
      <w:pPr>
        <w:pStyle w:val="3GPPText"/>
        <w:numPr>
          <w:ilvl w:val="2"/>
          <w:numId w:val="12"/>
        </w:numPr>
        <w:rPr>
          <w:b/>
          <w:color w:val="000000" w:themeColor="text1"/>
        </w:rPr>
      </w:pPr>
      <w:r w:rsidRPr="000655DF">
        <w:rPr>
          <w:b/>
          <w:color w:val="000000" w:themeColor="text1"/>
        </w:rPr>
        <w:t>30kHz SCS: - Two or three OFDM symbols are used for AGC settling and TX-RX switching time subject to PSFCH allocation in slot</w:t>
      </w:r>
    </w:p>
    <w:p w14:paraId="7A060FB6" w14:textId="77777777" w:rsidR="003018D5" w:rsidRPr="000655DF" w:rsidRDefault="003018D5" w:rsidP="003018D5">
      <w:pPr>
        <w:pStyle w:val="3GPPText"/>
        <w:numPr>
          <w:ilvl w:val="3"/>
          <w:numId w:val="12"/>
        </w:numPr>
        <w:rPr>
          <w:b/>
          <w:color w:val="000000" w:themeColor="text1"/>
        </w:rPr>
      </w:pPr>
      <w:r w:rsidRPr="000655DF">
        <w:rPr>
          <w:b/>
          <w:color w:val="000000" w:themeColor="text1"/>
        </w:rPr>
        <w:t>For slots w/o PSFCH, the last symbol is allocated for TX-RX switching and the first symbol is used for AGC settling time</w:t>
      </w:r>
    </w:p>
    <w:p w14:paraId="5595A9A9" w14:textId="77777777" w:rsidR="003018D5" w:rsidRPr="000655DF" w:rsidRDefault="003018D5" w:rsidP="003018D5">
      <w:pPr>
        <w:pStyle w:val="3GPPText"/>
        <w:numPr>
          <w:ilvl w:val="3"/>
          <w:numId w:val="12"/>
        </w:numPr>
        <w:rPr>
          <w:b/>
          <w:color w:val="000000" w:themeColor="text1"/>
        </w:rPr>
      </w:pPr>
      <w:r w:rsidRPr="000655DF">
        <w:rPr>
          <w:b/>
          <w:color w:val="000000" w:themeColor="text1"/>
        </w:rPr>
        <w:t>For slots w/ PSFCH, the PSFCH transmission starts right after the TX-RX switching time, following the last symbol of PSSCH transmission</w:t>
      </w:r>
      <w:r>
        <w:rPr>
          <w:b/>
          <w:color w:val="000000" w:themeColor="text1"/>
        </w:rPr>
        <w:t>.</w:t>
      </w:r>
      <w:r w:rsidRPr="000655DF">
        <w:rPr>
          <w:b/>
          <w:color w:val="000000" w:themeColor="text1"/>
        </w:rPr>
        <w:t xml:space="preserve"> </w:t>
      </w:r>
      <w:r>
        <w:rPr>
          <w:b/>
          <w:color w:val="000000" w:themeColor="text1"/>
        </w:rPr>
        <w:t>H</w:t>
      </w:r>
      <w:r w:rsidRPr="000655DF">
        <w:rPr>
          <w:b/>
          <w:color w:val="000000" w:themeColor="text1"/>
        </w:rPr>
        <w:t xml:space="preserve">alf of </w:t>
      </w:r>
      <w:r>
        <w:rPr>
          <w:b/>
          <w:color w:val="000000" w:themeColor="text1"/>
        </w:rPr>
        <w:t>a</w:t>
      </w:r>
      <w:r w:rsidRPr="000655DF">
        <w:rPr>
          <w:b/>
          <w:color w:val="000000" w:themeColor="text1"/>
        </w:rPr>
        <w:t xml:space="preserve"> symbol duration </w:t>
      </w:r>
      <w:r>
        <w:rPr>
          <w:b/>
          <w:color w:val="000000" w:themeColor="text1"/>
        </w:rPr>
        <w:t xml:space="preserve">before the PSFCH </w:t>
      </w:r>
      <w:r w:rsidRPr="000655DF">
        <w:rPr>
          <w:b/>
          <w:color w:val="000000" w:themeColor="text1"/>
        </w:rPr>
        <w:t>is allocated for each TX-RX switching</w:t>
      </w:r>
      <w:r>
        <w:rPr>
          <w:b/>
          <w:color w:val="000000" w:themeColor="text1"/>
        </w:rPr>
        <w:t xml:space="preserve"> and the first symbol of PSFCH is used for AGC settling</w:t>
      </w:r>
    </w:p>
    <w:p w14:paraId="699A8BA3" w14:textId="77777777" w:rsidR="003018D5" w:rsidRPr="000655DF" w:rsidRDefault="003018D5" w:rsidP="003018D5">
      <w:pPr>
        <w:pStyle w:val="3GPPText"/>
        <w:numPr>
          <w:ilvl w:val="2"/>
          <w:numId w:val="12"/>
        </w:numPr>
        <w:rPr>
          <w:b/>
          <w:color w:val="000000" w:themeColor="text1"/>
        </w:rPr>
      </w:pPr>
      <w:r w:rsidRPr="000655DF">
        <w:rPr>
          <w:b/>
          <w:color w:val="000000" w:themeColor="text1"/>
        </w:rPr>
        <w:t>60kHz SCS: - Two or four OFDM symbols are used subject to PSFCH allocation in slot</w:t>
      </w:r>
    </w:p>
    <w:p w14:paraId="68EBE4D9" w14:textId="77777777" w:rsidR="003018D5" w:rsidRDefault="003018D5" w:rsidP="003018D5">
      <w:pPr>
        <w:pStyle w:val="3GPPText"/>
        <w:numPr>
          <w:ilvl w:val="3"/>
          <w:numId w:val="12"/>
        </w:numPr>
        <w:rPr>
          <w:b/>
          <w:color w:val="000000" w:themeColor="text1"/>
        </w:rPr>
      </w:pPr>
      <w:r w:rsidRPr="000655DF">
        <w:rPr>
          <w:b/>
          <w:color w:val="000000" w:themeColor="text1"/>
        </w:rPr>
        <w:t>For slots w</w:t>
      </w:r>
      <w:r>
        <w:rPr>
          <w:b/>
          <w:color w:val="000000" w:themeColor="text1"/>
        </w:rPr>
        <w:t>/o</w:t>
      </w:r>
      <w:r w:rsidRPr="000655DF">
        <w:rPr>
          <w:b/>
          <w:color w:val="000000" w:themeColor="text1"/>
        </w:rPr>
        <w:t xml:space="preserve"> PSFCH, </w:t>
      </w:r>
      <w:r>
        <w:rPr>
          <w:b/>
          <w:color w:val="000000" w:themeColor="text1"/>
        </w:rPr>
        <w:t>the</w:t>
      </w:r>
      <w:r w:rsidRPr="000655DF">
        <w:rPr>
          <w:b/>
          <w:color w:val="000000" w:themeColor="text1"/>
        </w:rPr>
        <w:t xml:space="preserve"> </w:t>
      </w:r>
      <w:r>
        <w:rPr>
          <w:b/>
          <w:color w:val="000000" w:themeColor="text1"/>
        </w:rPr>
        <w:t xml:space="preserve">last </w:t>
      </w:r>
      <w:r w:rsidRPr="000655DF">
        <w:rPr>
          <w:b/>
          <w:color w:val="000000" w:themeColor="text1"/>
        </w:rPr>
        <w:t>symbol allocated for TX-RX switching and</w:t>
      </w:r>
      <w:r>
        <w:rPr>
          <w:b/>
          <w:color w:val="000000" w:themeColor="text1"/>
        </w:rPr>
        <w:t xml:space="preserve"> the first symbol is used</w:t>
      </w:r>
      <w:r w:rsidRPr="000655DF">
        <w:rPr>
          <w:b/>
          <w:color w:val="000000" w:themeColor="text1"/>
        </w:rPr>
        <w:t xml:space="preserve"> for AGC settling time</w:t>
      </w:r>
    </w:p>
    <w:p w14:paraId="3CB7439B" w14:textId="77777777" w:rsidR="003018D5" w:rsidRDefault="003018D5" w:rsidP="003018D5">
      <w:pPr>
        <w:pStyle w:val="3GPPText"/>
        <w:numPr>
          <w:ilvl w:val="3"/>
          <w:numId w:val="12"/>
        </w:numPr>
        <w:rPr>
          <w:b/>
          <w:color w:val="000000" w:themeColor="text1"/>
        </w:rPr>
      </w:pPr>
      <w:r w:rsidRPr="00343E65">
        <w:rPr>
          <w:b/>
          <w:color w:val="000000" w:themeColor="text1"/>
        </w:rPr>
        <w:t xml:space="preserve">For slots w/ PSFCH, the PSFCH transmission starts right after the TX-RX switching time, following the last symbol of PSSCH transmission. One symbol </w:t>
      </w:r>
      <w:r>
        <w:rPr>
          <w:b/>
          <w:color w:val="000000" w:themeColor="text1"/>
        </w:rPr>
        <w:t xml:space="preserve">duration </w:t>
      </w:r>
      <w:r w:rsidRPr="00343E65">
        <w:rPr>
          <w:b/>
          <w:color w:val="000000" w:themeColor="text1"/>
        </w:rPr>
        <w:t xml:space="preserve">before and </w:t>
      </w:r>
      <w:r>
        <w:rPr>
          <w:b/>
          <w:color w:val="000000" w:themeColor="text1"/>
        </w:rPr>
        <w:t xml:space="preserve">one </w:t>
      </w:r>
      <w:r w:rsidRPr="00343E65">
        <w:rPr>
          <w:b/>
          <w:color w:val="000000" w:themeColor="text1"/>
        </w:rPr>
        <w:t>after the PSFCH</w:t>
      </w:r>
      <w:r>
        <w:rPr>
          <w:b/>
          <w:color w:val="000000" w:themeColor="text1"/>
        </w:rPr>
        <w:t xml:space="preserve"> is allocated</w:t>
      </w:r>
      <w:r w:rsidRPr="00343E65">
        <w:rPr>
          <w:b/>
          <w:color w:val="000000" w:themeColor="text1"/>
        </w:rPr>
        <w:t xml:space="preserve"> for </w:t>
      </w:r>
      <w:proofErr w:type="spellStart"/>
      <w:r w:rsidRPr="00343E65">
        <w:rPr>
          <w:b/>
          <w:color w:val="000000" w:themeColor="text1"/>
        </w:rPr>
        <w:t>Tx</w:t>
      </w:r>
      <w:proofErr w:type="spellEnd"/>
      <w:r w:rsidRPr="00343E65">
        <w:rPr>
          <w:b/>
          <w:color w:val="000000" w:themeColor="text1"/>
        </w:rPr>
        <w:t>/Rx switching</w:t>
      </w:r>
      <w:r>
        <w:rPr>
          <w:b/>
          <w:color w:val="000000" w:themeColor="text1"/>
        </w:rPr>
        <w:t>,</w:t>
      </w:r>
      <w:r w:rsidRPr="00343E65">
        <w:rPr>
          <w:b/>
          <w:color w:val="000000" w:themeColor="text1"/>
        </w:rPr>
        <w:t xml:space="preserve"> and the first PSFCH symbol is used for AGC settling</w:t>
      </w:r>
    </w:p>
    <w:p w14:paraId="5DA964ED" w14:textId="77777777" w:rsidR="003018D5" w:rsidRDefault="003018D5" w:rsidP="003018D5">
      <w:pPr>
        <w:pStyle w:val="3GPPText"/>
        <w:rPr>
          <w:color w:val="000000" w:themeColor="text1"/>
        </w:rPr>
      </w:pPr>
    </w:p>
    <w:p w14:paraId="4691CD36" w14:textId="77777777" w:rsidR="003018D5" w:rsidRPr="000655DF" w:rsidRDefault="003018D5" w:rsidP="003018D5">
      <w:pPr>
        <w:pStyle w:val="3GPPText"/>
        <w:rPr>
          <w:color w:val="000000" w:themeColor="text1"/>
        </w:rPr>
      </w:pPr>
      <w:r w:rsidRPr="000655DF">
        <w:rPr>
          <w:color w:val="000000" w:themeColor="text1"/>
        </w:rPr>
        <w:t>For the operation in licensed carrier</w:t>
      </w:r>
      <w:r>
        <w:rPr>
          <w:color w:val="000000" w:themeColor="text1"/>
        </w:rPr>
        <w:t>,</w:t>
      </w:r>
      <w:r w:rsidRPr="000655DF">
        <w:rPr>
          <w:color w:val="000000" w:themeColor="text1"/>
        </w:rPr>
        <w:t xml:space="preserve"> many different slot configurations are possible. In order to limit the design complexity and specification efforts it is desirable to limit </w:t>
      </w:r>
      <w:r>
        <w:rPr>
          <w:color w:val="000000" w:themeColor="text1"/>
        </w:rPr>
        <w:t xml:space="preserve">the </w:t>
      </w:r>
      <w:r w:rsidRPr="000655DF">
        <w:rPr>
          <w:color w:val="000000" w:themeColor="text1"/>
        </w:rPr>
        <w:t>possible options. In particular, the following is proposed:</w:t>
      </w:r>
    </w:p>
    <w:p w14:paraId="627A66C8" w14:textId="77777777" w:rsidR="003018D5" w:rsidRPr="000655DF" w:rsidRDefault="003018D5" w:rsidP="003018D5">
      <w:pPr>
        <w:pStyle w:val="3GPPText"/>
        <w:rPr>
          <w:color w:val="000000" w:themeColor="text1"/>
        </w:rPr>
      </w:pPr>
    </w:p>
    <w:p w14:paraId="0CC60284" w14:textId="77777777" w:rsidR="003018D5" w:rsidRPr="000655DF" w:rsidRDefault="003018D5" w:rsidP="003018D5">
      <w:pPr>
        <w:pStyle w:val="3GPPText"/>
        <w:numPr>
          <w:ilvl w:val="0"/>
          <w:numId w:val="11"/>
        </w:numPr>
      </w:pPr>
    </w:p>
    <w:p w14:paraId="235B3F19" w14:textId="77777777" w:rsidR="003018D5" w:rsidRPr="000655DF" w:rsidRDefault="003018D5" w:rsidP="003018D5">
      <w:pPr>
        <w:pStyle w:val="3GPPText"/>
        <w:numPr>
          <w:ilvl w:val="1"/>
          <w:numId w:val="12"/>
        </w:numPr>
      </w:pPr>
      <w:r w:rsidRPr="000655DF">
        <w:rPr>
          <w:b/>
        </w:rPr>
        <w:t>For the operations in a licensed carrier, limit options to the following slot formats</w:t>
      </w:r>
    </w:p>
    <w:p w14:paraId="7E905DF2" w14:textId="77777777" w:rsidR="003018D5" w:rsidRPr="000655DF" w:rsidRDefault="003018D5" w:rsidP="003018D5">
      <w:pPr>
        <w:pStyle w:val="3GPPText"/>
        <w:numPr>
          <w:ilvl w:val="2"/>
          <w:numId w:val="12"/>
        </w:numPr>
      </w:pPr>
      <w:r w:rsidRPr="000655DF">
        <w:rPr>
          <w:b/>
        </w:rPr>
        <w:t>Full slot allocation for PSCCH/PSSCH</w:t>
      </w:r>
    </w:p>
    <w:p w14:paraId="03711224" w14:textId="77777777" w:rsidR="003018D5" w:rsidRPr="000655DF" w:rsidRDefault="003018D5" w:rsidP="003018D5">
      <w:pPr>
        <w:pStyle w:val="3GPPText"/>
        <w:numPr>
          <w:ilvl w:val="2"/>
          <w:numId w:val="12"/>
        </w:numPr>
      </w:pPr>
      <w:r w:rsidRPr="000655DF">
        <w:rPr>
          <w:b/>
        </w:rPr>
        <w:lastRenderedPageBreak/>
        <w:t>Full slot allocation for PSCCH/PSSCH + PSFCH</w:t>
      </w:r>
    </w:p>
    <w:p w14:paraId="23D1A10F" w14:textId="77777777" w:rsidR="003018D5" w:rsidRPr="000655DF" w:rsidRDefault="003018D5" w:rsidP="003018D5">
      <w:pPr>
        <w:pStyle w:val="3GPPText"/>
        <w:numPr>
          <w:ilvl w:val="2"/>
          <w:numId w:val="12"/>
        </w:numPr>
      </w:pPr>
      <w:r w:rsidRPr="000655DF">
        <w:rPr>
          <w:b/>
        </w:rPr>
        <w:t>Partial slot (i.e. slot structure with PSCCH/PSSCH only and punctured PSFCH region or slot structure for PSFCH only w/o PSCCH/PSSCH)</w:t>
      </w:r>
    </w:p>
    <w:p w14:paraId="3C1C75D8" w14:textId="77777777" w:rsidR="003018D5" w:rsidRPr="000655DF" w:rsidRDefault="003018D5" w:rsidP="003018D5">
      <w:pPr>
        <w:pStyle w:val="3GPPText"/>
        <w:numPr>
          <w:ilvl w:val="2"/>
          <w:numId w:val="12"/>
        </w:numPr>
      </w:pPr>
      <w:r w:rsidRPr="000655DF">
        <w:rPr>
          <w:b/>
        </w:rPr>
        <w:t>Half slot allocation for PSCCH/PSSCH</w:t>
      </w:r>
    </w:p>
    <w:p w14:paraId="22803720" w14:textId="77777777" w:rsidR="00154262" w:rsidRDefault="00154262" w:rsidP="003018D5">
      <w:pPr>
        <w:pStyle w:val="3GPPText"/>
      </w:pPr>
    </w:p>
    <w:p w14:paraId="2AE1BE8E" w14:textId="30A25FE5" w:rsidR="003018D5" w:rsidRPr="000655DF" w:rsidRDefault="003018D5" w:rsidP="003018D5">
      <w:pPr>
        <w:pStyle w:val="3GPPText"/>
      </w:pPr>
      <w:r w:rsidRPr="000655DF">
        <w:t xml:space="preserve">In order to further reduce sidelink implementation overhead from AGC and TX-RX switching, two sidelink slots can be concatenated. </w:t>
      </w:r>
      <w:r>
        <w:t>The p</w:t>
      </w:r>
      <w:r w:rsidRPr="000655DF">
        <w:t>airwise physical concatenation of two con</w:t>
      </w:r>
      <w:r>
        <w:t>secutive</w:t>
      </w:r>
      <w:r w:rsidRPr="000655DF">
        <w:t xml:space="preserve"> slots is beneficial at least for 30</w:t>
      </w:r>
      <w:r>
        <w:t xml:space="preserve"> kHz</w:t>
      </w:r>
      <w:r w:rsidRPr="000655DF">
        <w:t xml:space="preserve"> and 60 kHz SCS</w:t>
      </w:r>
      <w:r>
        <w:t>, which</w:t>
      </w:r>
      <w:r w:rsidRPr="000655DF">
        <w:t xml:space="preserve"> can increase coverage and reduce </w:t>
      </w:r>
      <w:r>
        <w:t xml:space="preserve">the </w:t>
      </w:r>
      <w:r w:rsidRPr="000655DF">
        <w:t>implementation overhead (</w:t>
      </w:r>
      <w:proofErr w:type="gramStart"/>
      <w:r w:rsidRPr="000655DF">
        <w:t xml:space="preserve">see </w:t>
      </w:r>
      <w:proofErr w:type="gramEnd"/>
      <w:r w:rsidRPr="000655DF">
        <w:fldChar w:fldCharType="begin"/>
      </w:r>
      <w:r w:rsidRPr="000655DF">
        <w:instrText xml:space="preserve"> REF _Ref16868337 \h </w:instrText>
      </w:r>
      <w:r w:rsidRPr="000655DF">
        <w:fldChar w:fldCharType="end"/>
      </w:r>
      <w:r w:rsidRPr="000655DF">
        <w:t xml:space="preserve">). In addition, </w:t>
      </w:r>
      <w:r>
        <w:t xml:space="preserve">the </w:t>
      </w:r>
      <w:r w:rsidRPr="000655DF">
        <w:t>slot concatenation can be used to more efficiently handle large packet sizes typical for V2X applications.</w:t>
      </w:r>
    </w:p>
    <w:p w14:paraId="31581452" w14:textId="77777777" w:rsidR="003018D5" w:rsidRPr="000655DF" w:rsidRDefault="003018D5" w:rsidP="003018D5">
      <w:pPr>
        <w:pStyle w:val="3GPPText"/>
        <w:jc w:val="center"/>
      </w:pPr>
      <w:r w:rsidRPr="000655DF">
        <w:object w:dxaOrig="7750" w:dyaOrig="4100" w14:anchorId="001BA066">
          <v:shape id="_x0000_i1026" type="#_x0000_t75" style="width:236.65pt;height:121.45pt" o:ole="">
            <v:imagedata r:id="rId16" o:title=""/>
          </v:shape>
          <o:OLEObject Type="Embed" ProgID="Visio.Drawing.15" ShapeID="_x0000_i1026" DrawAspect="Content" ObjectID="_1634781554" r:id="rId17"/>
        </w:object>
      </w:r>
    </w:p>
    <w:p w14:paraId="1B105340" w14:textId="6D8C0F55" w:rsidR="003018D5" w:rsidRPr="000655DF" w:rsidRDefault="003018D5" w:rsidP="003018D5">
      <w:pPr>
        <w:pStyle w:val="Caption"/>
        <w:jc w:val="center"/>
        <w:rPr>
          <w:highlight w:val="yellow"/>
          <w:lang w:val="en-US"/>
        </w:rPr>
      </w:pPr>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9575BD">
        <w:rPr>
          <w:noProof/>
          <w:lang w:val="en-US"/>
        </w:rPr>
        <w:t>2</w:t>
      </w:r>
      <w:r w:rsidRPr="000655DF">
        <w:rPr>
          <w:lang w:val="en-US"/>
        </w:rPr>
        <w:fldChar w:fldCharType="end"/>
      </w:r>
      <w:r w:rsidRPr="000655DF">
        <w:rPr>
          <w:lang w:val="en-US"/>
        </w:rPr>
        <w:t>: Dual sidelink slot structure (two concatenated slots) - w/ reduced implementation overhead</w:t>
      </w:r>
    </w:p>
    <w:p w14:paraId="5C568056" w14:textId="77777777" w:rsidR="003018D5" w:rsidRPr="000655DF" w:rsidRDefault="003018D5" w:rsidP="003018D5">
      <w:pPr>
        <w:pStyle w:val="3GPPText"/>
      </w:pPr>
    </w:p>
    <w:p w14:paraId="7D864505" w14:textId="77777777" w:rsidR="003018D5" w:rsidRPr="000655DF" w:rsidRDefault="003018D5" w:rsidP="003018D5">
      <w:pPr>
        <w:pStyle w:val="3GPPText"/>
        <w:numPr>
          <w:ilvl w:val="0"/>
          <w:numId w:val="11"/>
        </w:numPr>
      </w:pPr>
    </w:p>
    <w:p w14:paraId="2312D298" w14:textId="77777777" w:rsidR="003018D5" w:rsidRPr="002D2F02" w:rsidRDefault="003018D5" w:rsidP="003018D5">
      <w:pPr>
        <w:pStyle w:val="3GPPText"/>
        <w:numPr>
          <w:ilvl w:val="1"/>
          <w:numId w:val="12"/>
        </w:numPr>
      </w:pPr>
      <w:r w:rsidRPr="000655DF">
        <w:rPr>
          <w:b/>
        </w:rPr>
        <w:t xml:space="preserve">For 30 and 60 kHz SCS, </w:t>
      </w:r>
    </w:p>
    <w:p w14:paraId="2425DBC6" w14:textId="77777777" w:rsidR="003018D5" w:rsidRPr="000655DF" w:rsidRDefault="003018D5" w:rsidP="003018D5">
      <w:pPr>
        <w:pStyle w:val="3GPPText"/>
        <w:numPr>
          <w:ilvl w:val="2"/>
          <w:numId w:val="12"/>
        </w:numPr>
      </w:pPr>
      <w:r w:rsidRPr="000655DF">
        <w:rPr>
          <w:b/>
        </w:rPr>
        <w:t>NR V2X supports concatenation of two consecutive slots into one physical structure (dual slot)</w:t>
      </w:r>
    </w:p>
    <w:p w14:paraId="5B6D0A81" w14:textId="77777777" w:rsidR="003018D5" w:rsidRPr="000655DF" w:rsidRDefault="003018D5" w:rsidP="003018D5">
      <w:pPr>
        <w:pStyle w:val="3GPPText"/>
        <w:numPr>
          <w:ilvl w:val="2"/>
          <w:numId w:val="12"/>
        </w:numPr>
      </w:pPr>
      <w:r w:rsidRPr="000655DF">
        <w:rPr>
          <w:b/>
        </w:rPr>
        <w:t>Pairwise slot concatenation is configured system</w:t>
      </w:r>
      <w:r>
        <w:rPr>
          <w:b/>
        </w:rPr>
        <w:t>-</w:t>
      </w:r>
      <w:r w:rsidRPr="000655DF">
        <w:rPr>
          <w:b/>
        </w:rPr>
        <w:t>wide</w:t>
      </w:r>
    </w:p>
    <w:p w14:paraId="0138CCF6" w14:textId="77777777" w:rsidR="003018D5" w:rsidRPr="000655DF" w:rsidRDefault="003018D5" w:rsidP="003018D5">
      <w:pPr>
        <w:pStyle w:val="3GPPText"/>
      </w:pPr>
    </w:p>
    <w:p w14:paraId="7B1BA187" w14:textId="77777777" w:rsidR="003018D5" w:rsidRPr="000655DF" w:rsidRDefault="003018D5" w:rsidP="003018D5">
      <w:pPr>
        <w:pStyle w:val="Heading1"/>
        <w:rPr>
          <w:lang w:val="en-US"/>
        </w:rPr>
      </w:pPr>
      <w:r w:rsidRPr="000655DF">
        <w:rPr>
          <w:lang w:val="en-US"/>
        </w:rPr>
        <w:t xml:space="preserve">PSCCH </w:t>
      </w:r>
      <w:r>
        <w:rPr>
          <w:lang w:val="en-US"/>
        </w:rPr>
        <w:t>Design</w:t>
      </w:r>
    </w:p>
    <w:p w14:paraId="6E109FAB" w14:textId="77777777" w:rsidR="003018D5" w:rsidRPr="000655DF" w:rsidRDefault="003018D5" w:rsidP="003018D5">
      <w:pPr>
        <w:pStyle w:val="3GPPText"/>
        <w:jc w:val="left"/>
      </w:pPr>
    </w:p>
    <w:p w14:paraId="0ECA5098" w14:textId="77777777" w:rsidR="003018D5" w:rsidRPr="000655DF" w:rsidRDefault="003018D5" w:rsidP="003018D5">
      <w:pPr>
        <w:pStyle w:val="3GPPH2"/>
        <w:ind w:left="576"/>
        <w:rPr>
          <w:lang w:val="en-US"/>
        </w:rPr>
      </w:pPr>
      <w:r>
        <w:rPr>
          <w:lang w:val="en-US"/>
        </w:rPr>
        <w:t>Main Principle</w:t>
      </w:r>
      <w:r w:rsidRPr="000655DF">
        <w:rPr>
          <w:lang w:val="en-US"/>
        </w:rPr>
        <w:t xml:space="preserve"> </w:t>
      </w:r>
      <w:r>
        <w:rPr>
          <w:lang w:val="en-US"/>
        </w:rPr>
        <w:t xml:space="preserve">of </w:t>
      </w:r>
      <w:r w:rsidRPr="000655DF">
        <w:rPr>
          <w:lang w:val="en-US"/>
        </w:rPr>
        <w:t>Two-Stage SCI Design</w:t>
      </w:r>
    </w:p>
    <w:p w14:paraId="0282993C" w14:textId="069C2091" w:rsidR="003018D5" w:rsidRDefault="003018D5" w:rsidP="003018D5">
      <w:pPr>
        <w:pStyle w:val="3GPPText"/>
      </w:pPr>
      <w:r w:rsidRPr="000655DF">
        <w:t xml:space="preserve">At the previous RAN1 WG meeting, </w:t>
      </w:r>
      <w:r>
        <w:t xml:space="preserve">the </w:t>
      </w:r>
      <w:r w:rsidRPr="000655DF">
        <w:t>two-stage SCI design was agreed for NR V2X communication. In two-stage SCI design, the first stage carries all information required for</w:t>
      </w:r>
      <w:r>
        <w:t xml:space="preserve"> the</w:t>
      </w:r>
      <w:r w:rsidRPr="000655DF">
        <w:t xml:space="preserve"> sensing procedure and a pointer to the second stage SCI. The second stage SCI carries</w:t>
      </w:r>
      <w:r w:rsidR="00D87425">
        <w:t xml:space="preserve"> the remaining</w:t>
      </w:r>
      <w:r w:rsidRPr="000655DF">
        <w:t xml:space="preserve"> information </w:t>
      </w:r>
      <w:r w:rsidR="00D87425">
        <w:t xml:space="preserve">required </w:t>
      </w:r>
      <w:r w:rsidRPr="000655DF">
        <w:t xml:space="preserve">for </w:t>
      </w:r>
      <w:r>
        <w:t xml:space="preserve">the </w:t>
      </w:r>
      <w:r w:rsidRPr="000655DF">
        <w:t>PSSCH demodulation.</w:t>
      </w:r>
    </w:p>
    <w:p w14:paraId="1B4AD5E7" w14:textId="77777777" w:rsidR="003018D5" w:rsidRPr="000655DF" w:rsidRDefault="003018D5" w:rsidP="003018D5">
      <w:pPr>
        <w:pStyle w:val="3GPPText"/>
      </w:pPr>
    </w:p>
    <w:p w14:paraId="4C3695E4" w14:textId="77777777" w:rsidR="0055330C" w:rsidRPr="000655DF" w:rsidRDefault="0055330C">
      <w:pPr>
        <w:pStyle w:val="3GPPText"/>
        <w:numPr>
          <w:ilvl w:val="0"/>
          <w:numId w:val="11"/>
        </w:numPr>
      </w:pPr>
      <w:bookmarkStart w:id="2" w:name="_Hlk23846869"/>
    </w:p>
    <w:p w14:paraId="65213B18" w14:textId="77821771" w:rsidR="0055330C" w:rsidRPr="000655DF" w:rsidRDefault="00D9212B" w:rsidP="0055330C">
      <w:pPr>
        <w:pStyle w:val="3GPPText"/>
        <w:numPr>
          <w:ilvl w:val="1"/>
          <w:numId w:val="12"/>
        </w:numPr>
        <w:jc w:val="left"/>
        <w:rPr>
          <w:b/>
        </w:rPr>
      </w:pPr>
      <w:r>
        <w:rPr>
          <w:b/>
        </w:rPr>
        <w:t>In t</w:t>
      </w:r>
      <w:r w:rsidR="0055330C" w:rsidRPr="000655DF">
        <w:rPr>
          <w:b/>
        </w:rPr>
        <w:t>wo</w:t>
      </w:r>
      <w:r w:rsidR="00D87425">
        <w:rPr>
          <w:b/>
        </w:rPr>
        <w:t>-</w:t>
      </w:r>
      <w:r w:rsidR="0055330C" w:rsidRPr="000655DF">
        <w:rPr>
          <w:b/>
        </w:rPr>
        <w:t>stage SCI design for NR-V2X communication</w:t>
      </w:r>
    </w:p>
    <w:p w14:paraId="46E4FDCE" w14:textId="77777777" w:rsidR="0055330C" w:rsidRPr="000655DF" w:rsidRDefault="0055330C" w:rsidP="0055330C">
      <w:pPr>
        <w:pStyle w:val="3GPPText"/>
        <w:numPr>
          <w:ilvl w:val="2"/>
          <w:numId w:val="12"/>
        </w:numPr>
        <w:jc w:val="left"/>
        <w:rPr>
          <w:b/>
        </w:rPr>
      </w:pPr>
      <w:r w:rsidRPr="000655DF">
        <w:rPr>
          <w:b/>
        </w:rPr>
        <w:t>The first stage SCI carries information for sensing procedure and a pointer to the second stage SCI</w:t>
      </w:r>
    </w:p>
    <w:p w14:paraId="59E9ABDD" w14:textId="54CA40A9" w:rsidR="0055330C" w:rsidRPr="000655DF" w:rsidRDefault="0055330C" w:rsidP="0055330C">
      <w:pPr>
        <w:pStyle w:val="3GPPText"/>
        <w:numPr>
          <w:ilvl w:val="2"/>
          <w:numId w:val="12"/>
        </w:numPr>
        <w:jc w:val="left"/>
      </w:pPr>
      <w:r w:rsidRPr="000655DF">
        <w:rPr>
          <w:b/>
        </w:rPr>
        <w:t xml:space="preserve">The second stage SCI carries </w:t>
      </w:r>
      <w:r w:rsidR="00D87425">
        <w:rPr>
          <w:b/>
        </w:rPr>
        <w:t xml:space="preserve">the </w:t>
      </w:r>
      <w:r w:rsidRPr="000655DF">
        <w:rPr>
          <w:b/>
        </w:rPr>
        <w:t>remaining information required for PSSCH demodulation</w:t>
      </w:r>
      <w:r w:rsidR="00D87425">
        <w:rPr>
          <w:b/>
        </w:rPr>
        <w:t>,</w:t>
      </w:r>
      <w:r w:rsidRPr="000655DF">
        <w:rPr>
          <w:b/>
        </w:rPr>
        <w:t xml:space="preserve"> HARQ feedback and CSI related procedures</w:t>
      </w:r>
    </w:p>
    <w:bookmarkEnd w:id="2"/>
    <w:p w14:paraId="747329EE" w14:textId="77777777" w:rsidR="0055330C" w:rsidRPr="000655DF" w:rsidRDefault="0055330C" w:rsidP="0055330C">
      <w:pPr>
        <w:pStyle w:val="3GPPText"/>
      </w:pPr>
    </w:p>
    <w:p w14:paraId="011C77D7" w14:textId="77DCE8E7" w:rsidR="0055330C" w:rsidRPr="000655DF" w:rsidRDefault="0055330C" w:rsidP="002A6571">
      <w:pPr>
        <w:pStyle w:val="3GPPH2"/>
        <w:ind w:left="576"/>
        <w:rPr>
          <w:lang w:val="en-US"/>
        </w:rPr>
      </w:pPr>
      <w:r w:rsidRPr="000655DF">
        <w:rPr>
          <w:lang w:val="en-US"/>
        </w:rPr>
        <w:lastRenderedPageBreak/>
        <w:t xml:space="preserve">SCI </w:t>
      </w:r>
      <w:r w:rsidR="009032F5">
        <w:rPr>
          <w:lang w:val="en-US"/>
        </w:rPr>
        <w:t>Payload</w:t>
      </w:r>
    </w:p>
    <w:p w14:paraId="24AFF174" w14:textId="56BD39E7" w:rsidR="0055330C" w:rsidRPr="000655DF" w:rsidRDefault="0055330C" w:rsidP="002A6571">
      <w:pPr>
        <w:pStyle w:val="Heading3"/>
        <w:rPr>
          <w:lang w:val="en-US"/>
        </w:rPr>
      </w:pPr>
      <w:r w:rsidRPr="000655DF">
        <w:rPr>
          <w:lang w:val="en-US"/>
        </w:rPr>
        <w:t xml:space="preserve">SCI Content </w:t>
      </w:r>
      <w:r w:rsidR="009032F5">
        <w:rPr>
          <w:lang w:val="en-US"/>
        </w:rPr>
        <w:t xml:space="preserve">for </w:t>
      </w:r>
      <w:r w:rsidR="0009663C" w:rsidRPr="000655DF">
        <w:rPr>
          <w:lang w:val="en-US"/>
        </w:rPr>
        <w:t>the 1</w:t>
      </w:r>
      <w:r w:rsidR="0009663C" w:rsidRPr="002A6571">
        <w:rPr>
          <w:lang w:val="en-US"/>
        </w:rPr>
        <w:t>st</w:t>
      </w:r>
      <w:r w:rsidR="0009663C" w:rsidRPr="000655DF">
        <w:rPr>
          <w:lang w:val="en-US"/>
        </w:rPr>
        <w:t xml:space="preserve"> </w:t>
      </w:r>
      <w:r w:rsidRPr="000655DF">
        <w:rPr>
          <w:lang w:val="en-US"/>
        </w:rPr>
        <w:t>Stage</w:t>
      </w:r>
      <w:r w:rsidR="00A12A6C">
        <w:rPr>
          <w:lang w:val="en-US"/>
        </w:rPr>
        <w:t xml:space="preserve"> PSCCH</w:t>
      </w:r>
    </w:p>
    <w:p w14:paraId="0CCEB966" w14:textId="2F72A7DF" w:rsidR="0055330C" w:rsidRPr="00A55DF5" w:rsidRDefault="0055330C" w:rsidP="005471D5">
      <w:pPr>
        <w:pStyle w:val="3GPPText"/>
      </w:pPr>
      <w:r w:rsidRPr="00A55DF5">
        <w:t>The set of</w:t>
      </w:r>
      <w:r w:rsidR="00AC0189" w:rsidRPr="00A55DF5">
        <w:t xml:space="preserve"> SCI</w:t>
      </w:r>
      <w:r w:rsidRPr="00A55DF5">
        <w:t xml:space="preserve"> fields corresponding to the </w:t>
      </w:r>
      <w:r w:rsidR="00AC0189" w:rsidRPr="00A55DF5">
        <w:t>1</w:t>
      </w:r>
      <w:r w:rsidR="00AC0189" w:rsidRPr="00A55DF5">
        <w:rPr>
          <w:vertAlign w:val="superscript"/>
        </w:rPr>
        <w:t>st</w:t>
      </w:r>
      <w:r w:rsidR="00AC0189" w:rsidRPr="00A55DF5">
        <w:t xml:space="preserve"> SCI </w:t>
      </w:r>
      <w:r w:rsidRPr="00A55DF5">
        <w:t xml:space="preserve">stage </w:t>
      </w:r>
      <w:r w:rsidR="00AC0189" w:rsidRPr="00A55DF5">
        <w:t xml:space="preserve">is proposed </w:t>
      </w:r>
      <w:r w:rsidRPr="00A55DF5">
        <w:t xml:space="preserve">in </w:t>
      </w:r>
      <w:r w:rsidR="00777A00" w:rsidRPr="00A55DF5">
        <w:fldChar w:fldCharType="begin"/>
      </w:r>
      <w:r w:rsidR="00777A00" w:rsidRPr="00A55DF5">
        <w:instrText xml:space="preserve"> REF _Ref16868410 \h </w:instrText>
      </w:r>
      <w:r w:rsidR="00C22407" w:rsidRPr="00A55DF5">
        <w:instrText xml:space="preserve"> \* MERGEFORMAT </w:instrText>
      </w:r>
      <w:r w:rsidR="00777A00" w:rsidRPr="00A55DF5">
        <w:fldChar w:fldCharType="separate"/>
      </w:r>
      <w:r w:rsidR="009575BD" w:rsidRPr="00A55DF5">
        <w:rPr>
          <w:szCs w:val="22"/>
        </w:rPr>
        <w:t xml:space="preserve">Table </w:t>
      </w:r>
      <w:r w:rsidR="009575BD">
        <w:rPr>
          <w:noProof/>
          <w:szCs w:val="22"/>
        </w:rPr>
        <w:t>1</w:t>
      </w:r>
      <w:r w:rsidR="00777A00" w:rsidRPr="00A55DF5">
        <w:fldChar w:fldCharType="end"/>
      </w:r>
      <w:r w:rsidRPr="00A55DF5">
        <w:t>.</w:t>
      </w:r>
      <w:r w:rsidR="00AC0189" w:rsidRPr="00A55DF5">
        <w:t xml:space="preserve"> The identified set of fields is </w:t>
      </w:r>
      <w:r w:rsidR="00D87425" w:rsidRPr="00F514CD">
        <w:t>enough</w:t>
      </w:r>
      <w:r w:rsidR="00AC0189" w:rsidRPr="00A55DF5">
        <w:t xml:space="preserve"> to perform sensing for sidelink communication.</w:t>
      </w:r>
    </w:p>
    <w:p w14:paraId="71AB31C1" w14:textId="05B255B3" w:rsidR="0055330C" w:rsidRPr="00A55DF5" w:rsidRDefault="0055330C" w:rsidP="00A55DF5">
      <w:pPr>
        <w:pStyle w:val="Caption"/>
        <w:jc w:val="center"/>
        <w:rPr>
          <w:szCs w:val="22"/>
          <w:lang w:val="en-US"/>
        </w:rPr>
      </w:pPr>
      <w:bookmarkStart w:id="3" w:name="_Ref16868410"/>
      <w:r w:rsidRPr="00A55DF5">
        <w:rPr>
          <w:sz w:val="22"/>
          <w:szCs w:val="22"/>
          <w:lang w:val="en-US"/>
        </w:rPr>
        <w:t xml:space="preserve">Table </w:t>
      </w:r>
      <w:r w:rsidRPr="00A55DF5">
        <w:rPr>
          <w:sz w:val="22"/>
          <w:szCs w:val="22"/>
          <w:lang w:val="en-US"/>
        </w:rPr>
        <w:fldChar w:fldCharType="begin"/>
      </w:r>
      <w:r w:rsidRPr="00A55DF5">
        <w:rPr>
          <w:sz w:val="22"/>
          <w:szCs w:val="22"/>
          <w:lang w:val="en-US"/>
        </w:rPr>
        <w:instrText xml:space="preserve"> SEQ Table \* ARABIC </w:instrText>
      </w:r>
      <w:r w:rsidRPr="00A55DF5">
        <w:rPr>
          <w:sz w:val="22"/>
          <w:szCs w:val="22"/>
          <w:lang w:val="en-US"/>
        </w:rPr>
        <w:fldChar w:fldCharType="separate"/>
      </w:r>
      <w:r w:rsidR="009575BD">
        <w:rPr>
          <w:noProof/>
          <w:sz w:val="22"/>
          <w:szCs w:val="22"/>
          <w:lang w:val="en-US"/>
        </w:rPr>
        <w:t>1</w:t>
      </w:r>
      <w:r w:rsidRPr="00A55DF5">
        <w:rPr>
          <w:sz w:val="22"/>
          <w:szCs w:val="22"/>
          <w:lang w:val="en-US"/>
        </w:rPr>
        <w:fldChar w:fldCharType="end"/>
      </w:r>
      <w:bookmarkEnd w:id="3"/>
      <w:r w:rsidRPr="00A55DF5">
        <w:rPr>
          <w:sz w:val="22"/>
          <w:szCs w:val="22"/>
          <w:lang w:val="en-US"/>
        </w:rPr>
        <w:t>: Content for the First Stage of Two Stage SCI Design</w:t>
      </w:r>
    </w:p>
    <w:tbl>
      <w:tblPr>
        <w:tblStyle w:val="TableGrid"/>
        <w:tblW w:w="0" w:type="auto"/>
        <w:tblLayout w:type="fixed"/>
        <w:tblLook w:val="04A0" w:firstRow="1" w:lastRow="0" w:firstColumn="1" w:lastColumn="0" w:noHBand="0" w:noVBand="1"/>
      </w:tblPr>
      <w:tblGrid>
        <w:gridCol w:w="1696"/>
        <w:gridCol w:w="6521"/>
        <w:gridCol w:w="1745"/>
      </w:tblGrid>
      <w:tr w:rsidR="0055330C" w:rsidRPr="00F514CD" w14:paraId="052E66BB" w14:textId="77777777" w:rsidTr="000F6B71">
        <w:tc>
          <w:tcPr>
            <w:tcW w:w="1696" w:type="dxa"/>
          </w:tcPr>
          <w:p w14:paraId="4FA09FB1" w14:textId="77777777" w:rsidR="0055330C" w:rsidRPr="00A55DF5" w:rsidRDefault="0055330C" w:rsidP="00534853">
            <w:pPr>
              <w:pStyle w:val="3GPPText"/>
              <w:spacing w:before="0" w:after="0" w:line="240" w:lineRule="auto"/>
              <w:jc w:val="center"/>
              <w:rPr>
                <w:b/>
                <w:sz w:val="20"/>
                <w:szCs w:val="22"/>
              </w:rPr>
            </w:pPr>
            <w:r w:rsidRPr="00A55DF5">
              <w:rPr>
                <w:b/>
                <w:sz w:val="20"/>
                <w:szCs w:val="22"/>
              </w:rPr>
              <w:t>Field Name</w:t>
            </w:r>
          </w:p>
        </w:tc>
        <w:tc>
          <w:tcPr>
            <w:tcW w:w="6521" w:type="dxa"/>
          </w:tcPr>
          <w:p w14:paraId="601B1666" w14:textId="77777777" w:rsidR="0055330C" w:rsidRPr="00A55DF5" w:rsidRDefault="0055330C">
            <w:pPr>
              <w:pStyle w:val="3GPPText"/>
              <w:spacing w:before="0" w:after="0" w:line="240" w:lineRule="auto"/>
              <w:jc w:val="center"/>
              <w:rPr>
                <w:b/>
                <w:sz w:val="20"/>
                <w:szCs w:val="22"/>
              </w:rPr>
            </w:pPr>
            <w:r w:rsidRPr="00A55DF5">
              <w:rPr>
                <w:b/>
                <w:sz w:val="20"/>
                <w:szCs w:val="22"/>
              </w:rPr>
              <w:t>Comments</w:t>
            </w:r>
          </w:p>
        </w:tc>
        <w:tc>
          <w:tcPr>
            <w:tcW w:w="1745" w:type="dxa"/>
          </w:tcPr>
          <w:p w14:paraId="0A3743BD" w14:textId="77777777" w:rsidR="0055330C" w:rsidRPr="00A55DF5" w:rsidRDefault="0055330C">
            <w:pPr>
              <w:pStyle w:val="3GPPText"/>
              <w:spacing w:before="0" w:after="0" w:line="240" w:lineRule="auto"/>
              <w:jc w:val="center"/>
              <w:rPr>
                <w:b/>
                <w:sz w:val="20"/>
                <w:szCs w:val="22"/>
              </w:rPr>
            </w:pPr>
            <w:r w:rsidRPr="00A55DF5">
              <w:rPr>
                <w:b/>
                <w:sz w:val="20"/>
                <w:szCs w:val="22"/>
              </w:rPr>
              <w:t>Number of bits</w:t>
            </w:r>
          </w:p>
        </w:tc>
      </w:tr>
      <w:tr w:rsidR="00F514CD" w:rsidRPr="00F514CD" w14:paraId="50F31C81" w14:textId="77777777" w:rsidTr="000F6B71">
        <w:tc>
          <w:tcPr>
            <w:tcW w:w="1696" w:type="dxa"/>
          </w:tcPr>
          <w:p w14:paraId="6027C8D5" w14:textId="13A012C1" w:rsidR="00F514CD" w:rsidRPr="00A55DF5" w:rsidRDefault="00F514CD" w:rsidP="00534853">
            <w:pPr>
              <w:pStyle w:val="3GPPText"/>
              <w:spacing w:before="0" w:after="0" w:line="240" w:lineRule="auto"/>
              <w:jc w:val="left"/>
              <w:rPr>
                <w:sz w:val="20"/>
                <w:szCs w:val="22"/>
              </w:rPr>
            </w:pPr>
            <w:r w:rsidRPr="00A55DF5">
              <w:rPr>
                <w:sz w:val="20"/>
                <w:szCs w:val="22"/>
              </w:rPr>
              <w:t>Destination ID (first part)</w:t>
            </w:r>
          </w:p>
        </w:tc>
        <w:tc>
          <w:tcPr>
            <w:tcW w:w="6521" w:type="dxa"/>
          </w:tcPr>
          <w:p w14:paraId="7150765B" w14:textId="7EFC40BD" w:rsidR="00F514CD" w:rsidRPr="00A55DF5" w:rsidRDefault="00F514CD">
            <w:pPr>
              <w:pStyle w:val="3GPPText"/>
              <w:spacing w:before="0" w:after="0" w:line="240" w:lineRule="auto"/>
              <w:rPr>
                <w:sz w:val="20"/>
                <w:szCs w:val="22"/>
              </w:rPr>
            </w:pPr>
            <w:r w:rsidRPr="00A55DF5">
              <w:rPr>
                <w:sz w:val="20"/>
                <w:szCs w:val="22"/>
              </w:rPr>
              <w:t>Function of the Destination ID (first part)</w:t>
            </w:r>
          </w:p>
        </w:tc>
        <w:tc>
          <w:tcPr>
            <w:tcW w:w="1745" w:type="dxa"/>
          </w:tcPr>
          <w:p w14:paraId="36D97F3D" w14:textId="77777777" w:rsidR="00F514CD" w:rsidRPr="00A55DF5" w:rsidRDefault="00F514CD">
            <w:pPr>
              <w:pStyle w:val="3GPPText"/>
              <w:spacing w:before="0" w:after="0" w:line="240" w:lineRule="auto"/>
              <w:rPr>
                <w:sz w:val="20"/>
                <w:szCs w:val="22"/>
              </w:rPr>
            </w:pPr>
            <w:r w:rsidRPr="00A55DF5">
              <w:rPr>
                <w:sz w:val="20"/>
                <w:szCs w:val="22"/>
              </w:rPr>
              <w:t>8 bits</w:t>
            </w:r>
          </w:p>
        </w:tc>
      </w:tr>
      <w:tr w:rsidR="0055330C" w:rsidRPr="00F514CD" w14:paraId="3E04A98E" w14:textId="77777777" w:rsidTr="000F6B71">
        <w:tc>
          <w:tcPr>
            <w:tcW w:w="1696" w:type="dxa"/>
          </w:tcPr>
          <w:p w14:paraId="1999566F" w14:textId="2E4C8F91" w:rsidR="0055330C" w:rsidRPr="00A55DF5" w:rsidRDefault="0055330C" w:rsidP="00534853">
            <w:pPr>
              <w:pStyle w:val="3GPPText"/>
              <w:spacing w:before="0" w:after="0" w:line="240" w:lineRule="auto"/>
              <w:jc w:val="left"/>
              <w:rPr>
                <w:sz w:val="20"/>
                <w:szCs w:val="22"/>
              </w:rPr>
            </w:pPr>
            <w:r w:rsidRPr="00A55DF5">
              <w:rPr>
                <w:sz w:val="20"/>
                <w:szCs w:val="22"/>
              </w:rPr>
              <w:t>Time</w:t>
            </w:r>
            <w:r w:rsidR="0068470B">
              <w:rPr>
                <w:sz w:val="20"/>
                <w:szCs w:val="22"/>
              </w:rPr>
              <w:t xml:space="preserve"> and </w:t>
            </w:r>
            <w:r w:rsidRPr="00A55DF5">
              <w:rPr>
                <w:sz w:val="20"/>
                <w:szCs w:val="22"/>
              </w:rPr>
              <w:t>Frequency Resources for PSSCH</w:t>
            </w:r>
          </w:p>
        </w:tc>
        <w:tc>
          <w:tcPr>
            <w:tcW w:w="6521" w:type="dxa"/>
          </w:tcPr>
          <w:p w14:paraId="2A95A470" w14:textId="4A2C7FB9" w:rsidR="0055330C" w:rsidRPr="00A55DF5" w:rsidRDefault="0055330C">
            <w:pPr>
              <w:pStyle w:val="3GPPText"/>
              <w:spacing w:before="0" w:after="0" w:line="240" w:lineRule="auto"/>
              <w:rPr>
                <w:sz w:val="20"/>
                <w:szCs w:val="22"/>
              </w:rPr>
            </w:pPr>
            <w:r w:rsidRPr="00A55DF5">
              <w:rPr>
                <w:sz w:val="20"/>
                <w:szCs w:val="22"/>
              </w:rPr>
              <w:t xml:space="preserve">- Number of resources scheduled in TX window (up to max </w:t>
            </w:r>
            <w:r w:rsidR="004159DC">
              <w:rPr>
                <w:sz w:val="20"/>
                <w:szCs w:val="22"/>
              </w:rPr>
              <w:t>3</w:t>
            </w:r>
            <w:r w:rsidRPr="00A55DF5">
              <w:rPr>
                <w:sz w:val="20"/>
                <w:szCs w:val="22"/>
              </w:rPr>
              <w:t xml:space="preserve"> resources)</w:t>
            </w:r>
          </w:p>
          <w:p w14:paraId="49D2146F" w14:textId="77777777" w:rsidR="0055330C" w:rsidRPr="00A55DF5" w:rsidRDefault="0055330C">
            <w:pPr>
              <w:pStyle w:val="3GPPText"/>
              <w:spacing w:before="0" w:after="0" w:line="240" w:lineRule="auto"/>
              <w:rPr>
                <w:sz w:val="20"/>
                <w:szCs w:val="22"/>
              </w:rPr>
            </w:pPr>
            <w:r w:rsidRPr="00A55DF5">
              <w:rPr>
                <w:sz w:val="20"/>
                <w:szCs w:val="22"/>
              </w:rPr>
              <w:t>- Indicates position of allocated sub-channels in all slots (RIV signaling)</w:t>
            </w:r>
          </w:p>
          <w:p w14:paraId="1B66C590" w14:textId="77777777" w:rsidR="0055330C" w:rsidRPr="00A55DF5" w:rsidRDefault="0055330C">
            <w:pPr>
              <w:pStyle w:val="3GPPText"/>
              <w:spacing w:before="0" w:after="0" w:line="240" w:lineRule="auto"/>
              <w:rPr>
                <w:sz w:val="20"/>
                <w:szCs w:val="22"/>
              </w:rPr>
            </w:pPr>
            <w:r w:rsidRPr="00A55DF5">
              <w:rPr>
                <w:sz w:val="20"/>
                <w:szCs w:val="22"/>
              </w:rPr>
              <w:t>- Combinatorial index for time indication with respect to current transmission</w:t>
            </w:r>
          </w:p>
          <w:p w14:paraId="6A8437FA" w14:textId="1DB66C18" w:rsidR="0055330C" w:rsidRPr="00A55DF5" w:rsidRDefault="0055330C">
            <w:pPr>
              <w:pStyle w:val="3GPPText"/>
              <w:spacing w:before="0" w:after="0" w:line="240" w:lineRule="auto"/>
              <w:rPr>
                <w:sz w:val="20"/>
                <w:szCs w:val="22"/>
              </w:rPr>
            </w:pPr>
            <w:r w:rsidRPr="00A55DF5">
              <w:rPr>
                <w:sz w:val="20"/>
                <w:szCs w:val="22"/>
              </w:rPr>
              <w:t>- Pointer to current position in TX window</w:t>
            </w:r>
          </w:p>
        </w:tc>
        <w:tc>
          <w:tcPr>
            <w:tcW w:w="1745" w:type="dxa"/>
          </w:tcPr>
          <w:p w14:paraId="6D645B04" w14:textId="25BD2E93" w:rsidR="0055330C" w:rsidRPr="00A55DF5" w:rsidRDefault="0055330C">
            <w:pPr>
              <w:pStyle w:val="3GPPText"/>
              <w:spacing w:before="0" w:after="0" w:line="240" w:lineRule="auto"/>
              <w:jc w:val="left"/>
              <w:rPr>
                <w:sz w:val="20"/>
                <w:szCs w:val="22"/>
              </w:rPr>
            </w:pPr>
            <w:r w:rsidRPr="00A55DF5">
              <w:rPr>
                <w:sz w:val="20"/>
                <w:szCs w:val="22"/>
              </w:rPr>
              <w:t xml:space="preserve">Depends on time window and number of scheduled TTIs, as well as number of sub-channels </w:t>
            </w:r>
            <w:r w:rsidR="0068470B">
              <w:rPr>
                <w:sz w:val="20"/>
                <w:szCs w:val="22"/>
              </w:rPr>
              <w:t xml:space="preserve">(See Section </w:t>
            </w:r>
            <w:r w:rsidR="0068470B">
              <w:rPr>
                <w:sz w:val="20"/>
                <w:szCs w:val="22"/>
              </w:rPr>
              <w:fldChar w:fldCharType="begin"/>
            </w:r>
            <w:r w:rsidR="0068470B">
              <w:rPr>
                <w:sz w:val="20"/>
                <w:szCs w:val="22"/>
              </w:rPr>
              <w:instrText xml:space="preserve"> REF _Ref24135202 \r \h </w:instrText>
            </w:r>
            <w:r w:rsidR="004159DC">
              <w:rPr>
                <w:sz w:val="20"/>
                <w:szCs w:val="22"/>
              </w:rPr>
              <w:instrText xml:space="preserve"> \* MERGEFORMAT </w:instrText>
            </w:r>
            <w:r w:rsidR="0068470B">
              <w:rPr>
                <w:sz w:val="20"/>
                <w:szCs w:val="22"/>
              </w:rPr>
            </w:r>
            <w:r w:rsidR="0068470B">
              <w:rPr>
                <w:sz w:val="20"/>
                <w:szCs w:val="22"/>
              </w:rPr>
              <w:fldChar w:fldCharType="separate"/>
            </w:r>
            <w:r w:rsidR="009575BD">
              <w:rPr>
                <w:sz w:val="20"/>
                <w:szCs w:val="22"/>
              </w:rPr>
              <w:t>3.2.2</w:t>
            </w:r>
            <w:r w:rsidR="0068470B">
              <w:rPr>
                <w:sz w:val="20"/>
                <w:szCs w:val="22"/>
              </w:rPr>
              <w:fldChar w:fldCharType="end"/>
            </w:r>
            <w:r w:rsidR="0068470B">
              <w:rPr>
                <w:sz w:val="20"/>
                <w:szCs w:val="22"/>
              </w:rPr>
              <w:t>)</w:t>
            </w:r>
          </w:p>
        </w:tc>
      </w:tr>
      <w:tr w:rsidR="0055330C" w:rsidRPr="00F514CD" w14:paraId="1DD4007D" w14:textId="77777777" w:rsidTr="000F6B71">
        <w:tc>
          <w:tcPr>
            <w:tcW w:w="1696" w:type="dxa"/>
          </w:tcPr>
          <w:p w14:paraId="53E9853A" w14:textId="77777777" w:rsidR="0055330C" w:rsidRPr="00A55DF5" w:rsidRDefault="0055330C" w:rsidP="00534853">
            <w:pPr>
              <w:pStyle w:val="3GPPText"/>
              <w:spacing w:before="0" w:after="0" w:line="240" w:lineRule="auto"/>
              <w:jc w:val="left"/>
              <w:rPr>
                <w:sz w:val="20"/>
                <w:szCs w:val="22"/>
              </w:rPr>
            </w:pPr>
            <w:r w:rsidRPr="00A55DF5">
              <w:rPr>
                <w:sz w:val="20"/>
                <w:szCs w:val="22"/>
              </w:rPr>
              <w:t>Periodicity</w:t>
            </w:r>
          </w:p>
        </w:tc>
        <w:tc>
          <w:tcPr>
            <w:tcW w:w="6521" w:type="dxa"/>
          </w:tcPr>
          <w:p w14:paraId="40A8D757" w14:textId="77777777" w:rsidR="0055330C" w:rsidRPr="00A55DF5" w:rsidRDefault="0055330C">
            <w:pPr>
              <w:pStyle w:val="3GPPText"/>
              <w:spacing w:before="0" w:after="0" w:line="240" w:lineRule="auto"/>
              <w:rPr>
                <w:sz w:val="20"/>
                <w:szCs w:val="22"/>
              </w:rPr>
            </w:pPr>
            <w:r w:rsidRPr="00A55DF5">
              <w:rPr>
                <w:sz w:val="20"/>
                <w:szCs w:val="22"/>
              </w:rPr>
              <w:t xml:space="preserve">0, 5, 10, 20, 50, 100, 200, 300, …, 900, 1000 </w:t>
            </w:r>
            <w:proofErr w:type="spellStart"/>
            <w:r w:rsidRPr="00A55DF5">
              <w:rPr>
                <w:sz w:val="20"/>
                <w:szCs w:val="22"/>
              </w:rPr>
              <w:t>ms</w:t>
            </w:r>
            <w:proofErr w:type="spellEnd"/>
          </w:p>
        </w:tc>
        <w:tc>
          <w:tcPr>
            <w:tcW w:w="1745" w:type="dxa"/>
          </w:tcPr>
          <w:p w14:paraId="2859F335" w14:textId="7A5D8F16" w:rsidR="0055330C" w:rsidRPr="00A55DF5" w:rsidRDefault="00D234FE">
            <w:pPr>
              <w:pStyle w:val="3GPPText"/>
              <w:spacing w:before="0" w:after="0" w:line="240" w:lineRule="auto"/>
              <w:rPr>
                <w:sz w:val="20"/>
                <w:szCs w:val="22"/>
              </w:rPr>
            </w:pPr>
            <w:r>
              <w:rPr>
                <w:sz w:val="20"/>
                <w:szCs w:val="22"/>
              </w:rPr>
              <w:t>4</w:t>
            </w:r>
            <w:r w:rsidR="0055330C" w:rsidRPr="00A55DF5">
              <w:rPr>
                <w:sz w:val="20"/>
                <w:szCs w:val="22"/>
              </w:rPr>
              <w:t xml:space="preserve"> bits</w:t>
            </w:r>
          </w:p>
        </w:tc>
      </w:tr>
      <w:tr w:rsidR="002D2F02" w:rsidRPr="00F514CD" w14:paraId="2F655C60" w14:textId="77777777" w:rsidTr="000F6B71">
        <w:tc>
          <w:tcPr>
            <w:tcW w:w="1696" w:type="dxa"/>
          </w:tcPr>
          <w:p w14:paraId="4ABB8B38" w14:textId="0B7F6F3B" w:rsidR="002D2F02" w:rsidRPr="00A55DF5" w:rsidRDefault="002D2F02" w:rsidP="00A55DF5">
            <w:pPr>
              <w:pStyle w:val="3GPPText"/>
              <w:spacing w:before="0" w:after="0" w:line="240" w:lineRule="auto"/>
              <w:jc w:val="left"/>
              <w:rPr>
                <w:sz w:val="20"/>
                <w:szCs w:val="22"/>
              </w:rPr>
            </w:pPr>
            <w:r w:rsidRPr="00A55DF5">
              <w:rPr>
                <w:sz w:val="20"/>
                <w:szCs w:val="22"/>
              </w:rPr>
              <w:t>PSSCH DMRS pattern</w:t>
            </w:r>
          </w:p>
        </w:tc>
        <w:tc>
          <w:tcPr>
            <w:tcW w:w="6521" w:type="dxa"/>
          </w:tcPr>
          <w:p w14:paraId="17D8C3A1" w14:textId="2CCC057B" w:rsidR="002D2F02" w:rsidRPr="00A55DF5" w:rsidRDefault="002D2F02" w:rsidP="00A55DF5">
            <w:pPr>
              <w:pStyle w:val="3GPPText"/>
              <w:spacing w:before="0" w:after="0" w:line="240" w:lineRule="auto"/>
              <w:rPr>
                <w:sz w:val="20"/>
                <w:szCs w:val="22"/>
              </w:rPr>
            </w:pPr>
            <w:r w:rsidRPr="00A55DF5">
              <w:rPr>
                <w:sz w:val="20"/>
                <w:szCs w:val="22"/>
              </w:rPr>
              <w:t>Indicates PSSCH DMRS pattern for SL-RSRP measurements</w:t>
            </w:r>
          </w:p>
        </w:tc>
        <w:tc>
          <w:tcPr>
            <w:tcW w:w="1745" w:type="dxa"/>
          </w:tcPr>
          <w:p w14:paraId="71D5BA9F" w14:textId="3998CB72" w:rsidR="002D2F02" w:rsidRPr="00A55DF5" w:rsidRDefault="002D2F02" w:rsidP="00A55DF5">
            <w:pPr>
              <w:pStyle w:val="3GPPText"/>
              <w:spacing w:before="0" w:after="0" w:line="240" w:lineRule="auto"/>
              <w:rPr>
                <w:sz w:val="20"/>
                <w:szCs w:val="22"/>
              </w:rPr>
            </w:pPr>
            <w:r w:rsidRPr="00A55DF5">
              <w:rPr>
                <w:sz w:val="20"/>
                <w:szCs w:val="22"/>
              </w:rPr>
              <w:t>1-2 bits</w:t>
            </w:r>
          </w:p>
        </w:tc>
      </w:tr>
      <w:tr w:rsidR="0055330C" w:rsidRPr="00F514CD" w14:paraId="74BF731A" w14:textId="77777777" w:rsidTr="000F6B71">
        <w:tc>
          <w:tcPr>
            <w:tcW w:w="1696" w:type="dxa"/>
          </w:tcPr>
          <w:p w14:paraId="266AEA36" w14:textId="77777777" w:rsidR="0055330C" w:rsidRPr="00A55DF5" w:rsidRDefault="0055330C" w:rsidP="00534853">
            <w:pPr>
              <w:pStyle w:val="3GPPText"/>
              <w:spacing w:before="0" w:after="0" w:line="240" w:lineRule="auto"/>
              <w:jc w:val="left"/>
              <w:rPr>
                <w:sz w:val="20"/>
                <w:szCs w:val="22"/>
              </w:rPr>
            </w:pPr>
            <w:r w:rsidRPr="00A55DF5">
              <w:rPr>
                <w:sz w:val="20"/>
                <w:szCs w:val="22"/>
              </w:rPr>
              <w:t>Stage 2 SCI Format</w:t>
            </w:r>
          </w:p>
        </w:tc>
        <w:tc>
          <w:tcPr>
            <w:tcW w:w="6521" w:type="dxa"/>
          </w:tcPr>
          <w:p w14:paraId="6EA7E84A" w14:textId="77777777" w:rsidR="0055330C" w:rsidRPr="00A55DF5" w:rsidRDefault="0055330C">
            <w:pPr>
              <w:pStyle w:val="3GPPText"/>
              <w:spacing w:before="0" w:after="0" w:line="240" w:lineRule="auto"/>
              <w:rPr>
                <w:sz w:val="20"/>
                <w:szCs w:val="22"/>
              </w:rPr>
            </w:pPr>
            <w:r w:rsidRPr="00A55DF5">
              <w:rPr>
                <w:sz w:val="20"/>
                <w:szCs w:val="22"/>
              </w:rPr>
              <w:t>It is expected that stage-2 SCI format should be aligned with PSSCH link budget/robustness characteristics</w:t>
            </w:r>
          </w:p>
        </w:tc>
        <w:tc>
          <w:tcPr>
            <w:tcW w:w="1745" w:type="dxa"/>
          </w:tcPr>
          <w:p w14:paraId="3A875472" w14:textId="72472BEF" w:rsidR="0055330C" w:rsidRPr="00A55DF5" w:rsidRDefault="00B65749">
            <w:pPr>
              <w:pStyle w:val="3GPPText"/>
              <w:spacing w:before="0" w:after="0" w:line="240" w:lineRule="auto"/>
              <w:rPr>
                <w:sz w:val="20"/>
                <w:szCs w:val="22"/>
              </w:rPr>
            </w:pPr>
            <w:r>
              <w:rPr>
                <w:sz w:val="20"/>
                <w:szCs w:val="22"/>
              </w:rPr>
              <w:t>≤</w:t>
            </w:r>
            <w:r w:rsidR="0055330C" w:rsidRPr="00A55DF5">
              <w:rPr>
                <w:sz w:val="20"/>
                <w:szCs w:val="22"/>
              </w:rPr>
              <w:t xml:space="preserve"> 3 bits</w:t>
            </w:r>
          </w:p>
        </w:tc>
      </w:tr>
      <w:tr w:rsidR="0055330C" w:rsidRPr="00F514CD" w14:paraId="3FE54842" w14:textId="77777777" w:rsidTr="000F6B71">
        <w:tc>
          <w:tcPr>
            <w:tcW w:w="1696" w:type="dxa"/>
          </w:tcPr>
          <w:p w14:paraId="6FAF968B" w14:textId="4DFE0F4B" w:rsidR="0055330C" w:rsidRPr="00A55DF5" w:rsidRDefault="00633635" w:rsidP="00534853">
            <w:pPr>
              <w:pStyle w:val="3GPPText"/>
              <w:spacing w:before="0" w:after="0" w:line="240" w:lineRule="auto"/>
              <w:jc w:val="left"/>
              <w:rPr>
                <w:sz w:val="20"/>
                <w:szCs w:val="22"/>
              </w:rPr>
            </w:pPr>
            <w:r w:rsidRPr="00A55DF5">
              <w:rPr>
                <w:sz w:val="20"/>
                <w:szCs w:val="22"/>
              </w:rPr>
              <w:t xml:space="preserve">Priority </w:t>
            </w:r>
          </w:p>
        </w:tc>
        <w:tc>
          <w:tcPr>
            <w:tcW w:w="6521" w:type="dxa"/>
          </w:tcPr>
          <w:p w14:paraId="3E2F3421" w14:textId="77777777" w:rsidR="0055330C" w:rsidRPr="00A55DF5" w:rsidRDefault="0055330C">
            <w:pPr>
              <w:pStyle w:val="3GPPText"/>
              <w:spacing w:before="0" w:after="0" w:line="240" w:lineRule="auto"/>
              <w:rPr>
                <w:sz w:val="20"/>
                <w:szCs w:val="22"/>
              </w:rPr>
            </w:pPr>
            <w:r w:rsidRPr="00A55DF5">
              <w:rPr>
                <w:sz w:val="20"/>
                <w:szCs w:val="22"/>
              </w:rPr>
              <w:t>Priority of sidelink transmission (sensing and resources selection procedure)</w:t>
            </w:r>
          </w:p>
          <w:p w14:paraId="33EFA38A" w14:textId="77777777" w:rsidR="0055330C" w:rsidRPr="00A55DF5" w:rsidRDefault="0055330C">
            <w:pPr>
              <w:pStyle w:val="3GPPText"/>
              <w:spacing w:before="0" w:after="0" w:line="240" w:lineRule="auto"/>
              <w:rPr>
                <w:sz w:val="20"/>
                <w:szCs w:val="22"/>
              </w:rPr>
            </w:pPr>
            <w:r w:rsidRPr="00A55DF5">
              <w:rPr>
                <w:sz w:val="20"/>
                <w:szCs w:val="22"/>
              </w:rPr>
              <w:t>Field may not be needed for Mode-1, if no shared pool of resources is assumed</w:t>
            </w:r>
            <w:r w:rsidRPr="00A55DF5" w:rsidDel="004703B1">
              <w:rPr>
                <w:szCs w:val="22"/>
              </w:rPr>
              <w:t xml:space="preserve"> </w:t>
            </w:r>
          </w:p>
        </w:tc>
        <w:tc>
          <w:tcPr>
            <w:tcW w:w="1745" w:type="dxa"/>
          </w:tcPr>
          <w:p w14:paraId="0B61BEE7" w14:textId="3619B71E" w:rsidR="0055330C" w:rsidRPr="00A55DF5" w:rsidRDefault="0055330C">
            <w:pPr>
              <w:pStyle w:val="3GPPText"/>
              <w:spacing w:before="0" w:after="0" w:line="240" w:lineRule="auto"/>
              <w:rPr>
                <w:sz w:val="20"/>
                <w:szCs w:val="22"/>
              </w:rPr>
            </w:pPr>
            <w:r w:rsidRPr="00A55DF5">
              <w:rPr>
                <w:sz w:val="20"/>
                <w:szCs w:val="22"/>
              </w:rPr>
              <w:t>3</w:t>
            </w:r>
            <w:r w:rsidR="004159DC">
              <w:rPr>
                <w:sz w:val="20"/>
                <w:szCs w:val="22"/>
              </w:rPr>
              <w:t xml:space="preserve"> </w:t>
            </w:r>
            <w:r w:rsidRPr="00A55DF5">
              <w:rPr>
                <w:sz w:val="20"/>
                <w:szCs w:val="22"/>
              </w:rPr>
              <w:t>bits</w:t>
            </w:r>
          </w:p>
        </w:tc>
      </w:tr>
      <w:tr w:rsidR="00F514CD" w:rsidRPr="00F514CD" w14:paraId="5C99DEE0" w14:textId="77777777" w:rsidTr="000F6B71">
        <w:tc>
          <w:tcPr>
            <w:tcW w:w="1696" w:type="dxa"/>
          </w:tcPr>
          <w:p w14:paraId="09744A7F" w14:textId="1B4D12E6" w:rsidR="00F514CD" w:rsidRPr="00A55DF5" w:rsidRDefault="00F514CD" w:rsidP="00A55DF5">
            <w:pPr>
              <w:pStyle w:val="3GPPText"/>
              <w:spacing w:before="0" w:after="0" w:line="240" w:lineRule="auto"/>
              <w:jc w:val="left"/>
              <w:rPr>
                <w:sz w:val="20"/>
                <w:szCs w:val="22"/>
              </w:rPr>
            </w:pPr>
            <w:r w:rsidRPr="00A55DF5">
              <w:rPr>
                <w:sz w:val="20"/>
                <w:szCs w:val="22"/>
              </w:rPr>
              <w:t>PSSCH TM/MIMO</w:t>
            </w:r>
          </w:p>
        </w:tc>
        <w:tc>
          <w:tcPr>
            <w:tcW w:w="6521" w:type="dxa"/>
          </w:tcPr>
          <w:p w14:paraId="4D5A9BBD" w14:textId="76DABE65" w:rsidR="00F514CD" w:rsidRPr="00A55DF5" w:rsidRDefault="00F514CD" w:rsidP="00A55DF5">
            <w:pPr>
              <w:pStyle w:val="3GPPText"/>
              <w:spacing w:before="0" w:after="0" w:line="240" w:lineRule="auto"/>
              <w:rPr>
                <w:sz w:val="20"/>
                <w:szCs w:val="22"/>
              </w:rPr>
            </w:pPr>
            <w:r w:rsidRPr="00A55DF5">
              <w:rPr>
                <w:sz w:val="20"/>
                <w:szCs w:val="22"/>
              </w:rPr>
              <w:t>Transmission mode. SL Rank 1 or 2 and associated TX antenna ports (e.g. used for Type-1 DMRS)</w:t>
            </w:r>
          </w:p>
        </w:tc>
        <w:tc>
          <w:tcPr>
            <w:tcW w:w="1745" w:type="dxa"/>
          </w:tcPr>
          <w:p w14:paraId="281584F1" w14:textId="40C72C6A" w:rsidR="00F514CD" w:rsidRPr="00A55DF5" w:rsidRDefault="00F514CD" w:rsidP="00A55DF5">
            <w:pPr>
              <w:pStyle w:val="3GPPText"/>
              <w:spacing w:before="0" w:after="0" w:line="240" w:lineRule="auto"/>
              <w:rPr>
                <w:sz w:val="20"/>
                <w:szCs w:val="22"/>
              </w:rPr>
            </w:pPr>
            <w:r w:rsidRPr="00A55DF5">
              <w:rPr>
                <w:sz w:val="20"/>
                <w:szCs w:val="22"/>
              </w:rPr>
              <w:t>2-3 bits</w:t>
            </w:r>
          </w:p>
        </w:tc>
      </w:tr>
      <w:tr w:rsidR="00F514CD" w:rsidRPr="00F514CD" w14:paraId="6CF05AC4" w14:textId="77777777" w:rsidTr="000F6B71">
        <w:tc>
          <w:tcPr>
            <w:tcW w:w="1696" w:type="dxa"/>
          </w:tcPr>
          <w:p w14:paraId="5A11E97C" w14:textId="77777777" w:rsidR="00F514CD" w:rsidRPr="00A55DF5" w:rsidRDefault="00F514CD" w:rsidP="00534853">
            <w:pPr>
              <w:pStyle w:val="3GPPText"/>
              <w:spacing w:before="0" w:after="0" w:line="240" w:lineRule="auto"/>
              <w:jc w:val="left"/>
              <w:rPr>
                <w:sz w:val="20"/>
                <w:szCs w:val="22"/>
              </w:rPr>
            </w:pPr>
            <w:r w:rsidRPr="00A55DF5">
              <w:rPr>
                <w:sz w:val="20"/>
                <w:szCs w:val="22"/>
              </w:rPr>
              <w:t>Reserved bits</w:t>
            </w:r>
          </w:p>
        </w:tc>
        <w:tc>
          <w:tcPr>
            <w:tcW w:w="6521" w:type="dxa"/>
          </w:tcPr>
          <w:p w14:paraId="7C372E42" w14:textId="77777777" w:rsidR="00F514CD" w:rsidRPr="00A55DF5" w:rsidRDefault="00F514CD">
            <w:pPr>
              <w:pStyle w:val="3GPPText"/>
              <w:spacing w:before="0" w:after="0" w:line="240" w:lineRule="auto"/>
              <w:rPr>
                <w:sz w:val="20"/>
                <w:szCs w:val="22"/>
              </w:rPr>
            </w:pPr>
            <w:r w:rsidRPr="00A55DF5">
              <w:rPr>
                <w:sz w:val="20"/>
                <w:szCs w:val="22"/>
              </w:rPr>
              <w:t xml:space="preserve">Note: Forward compatibility coexistence configuration. This can possibly be (pre)-configured to enable future extension without sacrificing backward compatibility. </w:t>
            </w:r>
          </w:p>
        </w:tc>
        <w:tc>
          <w:tcPr>
            <w:tcW w:w="1745" w:type="dxa"/>
          </w:tcPr>
          <w:p w14:paraId="0712ACB5" w14:textId="1392D8FC" w:rsidR="00F514CD" w:rsidRDefault="004159DC">
            <w:pPr>
              <w:pStyle w:val="3GPPText"/>
              <w:spacing w:before="0" w:after="0" w:line="240" w:lineRule="auto"/>
              <w:rPr>
                <w:sz w:val="20"/>
                <w:szCs w:val="22"/>
              </w:rPr>
            </w:pPr>
            <w:r>
              <w:rPr>
                <w:sz w:val="20"/>
                <w:szCs w:val="22"/>
              </w:rPr>
              <w:t>Up to 8</w:t>
            </w:r>
            <w:r w:rsidR="00F514CD" w:rsidRPr="00A55DF5">
              <w:rPr>
                <w:sz w:val="20"/>
                <w:szCs w:val="22"/>
              </w:rPr>
              <w:t xml:space="preserve"> bits</w:t>
            </w:r>
          </w:p>
          <w:p w14:paraId="7278610F" w14:textId="3754A5F2" w:rsidR="004159DC" w:rsidRDefault="004159DC">
            <w:pPr>
              <w:pStyle w:val="3GPPText"/>
              <w:spacing w:before="0" w:after="0" w:line="240" w:lineRule="auto"/>
              <w:rPr>
                <w:sz w:val="20"/>
                <w:szCs w:val="22"/>
              </w:rPr>
            </w:pPr>
            <w:r>
              <w:rPr>
                <w:sz w:val="20"/>
                <w:szCs w:val="22"/>
              </w:rPr>
              <w:t>[from 0 to 8]</w:t>
            </w:r>
          </w:p>
          <w:p w14:paraId="6BF68F9D" w14:textId="0DB22A6F" w:rsidR="004159DC" w:rsidRPr="00A55DF5" w:rsidRDefault="004159DC">
            <w:pPr>
              <w:pStyle w:val="3GPPText"/>
              <w:spacing w:before="0" w:after="0" w:line="240" w:lineRule="auto"/>
              <w:rPr>
                <w:sz w:val="20"/>
                <w:szCs w:val="22"/>
              </w:rPr>
            </w:pPr>
          </w:p>
        </w:tc>
      </w:tr>
      <w:tr w:rsidR="001A1934" w:rsidRPr="00F514CD" w14:paraId="335F5CE4" w14:textId="77777777" w:rsidTr="000F6B71">
        <w:tc>
          <w:tcPr>
            <w:tcW w:w="1696" w:type="dxa"/>
          </w:tcPr>
          <w:p w14:paraId="4907C9D5" w14:textId="10F10718" w:rsidR="001A1934" w:rsidRPr="00F514CD" w:rsidRDefault="001A1934" w:rsidP="00A55DF5">
            <w:pPr>
              <w:pStyle w:val="3GPPText"/>
              <w:spacing w:before="0" w:after="0" w:line="240" w:lineRule="auto"/>
              <w:jc w:val="left"/>
              <w:rPr>
                <w:sz w:val="20"/>
                <w:szCs w:val="22"/>
              </w:rPr>
            </w:pPr>
            <w:r>
              <w:rPr>
                <w:sz w:val="20"/>
                <w:szCs w:val="22"/>
              </w:rPr>
              <w:t>(Initial transmission indication)</w:t>
            </w:r>
          </w:p>
        </w:tc>
        <w:tc>
          <w:tcPr>
            <w:tcW w:w="6521" w:type="dxa"/>
          </w:tcPr>
          <w:p w14:paraId="4AD6C772" w14:textId="5E76EAA4" w:rsidR="001A1934" w:rsidRPr="00F514CD" w:rsidRDefault="001A1934" w:rsidP="00A55DF5">
            <w:pPr>
              <w:pStyle w:val="3GPPText"/>
              <w:spacing w:before="0" w:after="0" w:line="240" w:lineRule="auto"/>
              <w:rPr>
                <w:sz w:val="20"/>
                <w:szCs w:val="22"/>
              </w:rPr>
            </w:pPr>
            <w:r>
              <w:rPr>
                <w:sz w:val="20"/>
                <w:szCs w:val="22"/>
              </w:rPr>
              <w:t>Indicating a reduced size initial transmission</w:t>
            </w:r>
            <w:r w:rsidR="001F2E26">
              <w:rPr>
                <w:sz w:val="20"/>
                <w:szCs w:val="22"/>
              </w:rPr>
              <w:t xml:space="preserve">. </w:t>
            </w:r>
            <w:bookmarkStart w:id="4" w:name="_GoBack"/>
            <w:r w:rsidR="001F2E26" w:rsidRPr="00A55DF5">
              <w:rPr>
                <w:sz w:val="20"/>
                <w:szCs w:val="22"/>
              </w:rPr>
              <w:t>Note: this does only need to be agreed if the corresponding feature is agreed.</w:t>
            </w:r>
            <w:bookmarkEnd w:id="4"/>
          </w:p>
        </w:tc>
        <w:tc>
          <w:tcPr>
            <w:tcW w:w="1745" w:type="dxa"/>
          </w:tcPr>
          <w:p w14:paraId="2CAE3CCD" w14:textId="4ED3E465" w:rsidR="001A1934" w:rsidRPr="00F514CD" w:rsidRDefault="001A1934" w:rsidP="00A55DF5">
            <w:pPr>
              <w:pStyle w:val="3GPPText"/>
              <w:spacing w:before="0" w:after="0" w:line="240" w:lineRule="auto"/>
              <w:rPr>
                <w:sz w:val="20"/>
                <w:szCs w:val="22"/>
              </w:rPr>
            </w:pPr>
            <w:r>
              <w:rPr>
                <w:sz w:val="20"/>
                <w:szCs w:val="22"/>
              </w:rPr>
              <w:t>1</w:t>
            </w:r>
            <w:r w:rsidR="001F2E26">
              <w:rPr>
                <w:sz w:val="20"/>
                <w:szCs w:val="22"/>
              </w:rPr>
              <w:t xml:space="preserve"> bit</w:t>
            </w:r>
          </w:p>
        </w:tc>
      </w:tr>
      <w:tr w:rsidR="00F514CD" w:rsidRPr="00F514CD" w14:paraId="01A8089E" w14:textId="77777777" w:rsidTr="000F6B71">
        <w:tc>
          <w:tcPr>
            <w:tcW w:w="1696" w:type="dxa"/>
          </w:tcPr>
          <w:p w14:paraId="5BD6FE39" w14:textId="77777777" w:rsidR="00F514CD" w:rsidRPr="00A55DF5" w:rsidRDefault="00F514CD" w:rsidP="00534853">
            <w:pPr>
              <w:pStyle w:val="3GPPText"/>
              <w:spacing w:before="0" w:after="0" w:line="240" w:lineRule="auto"/>
              <w:jc w:val="left"/>
              <w:rPr>
                <w:sz w:val="20"/>
                <w:szCs w:val="22"/>
              </w:rPr>
            </w:pPr>
            <w:r w:rsidRPr="00A55DF5">
              <w:rPr>
                <w:sz w:val="20"/>
                <w:szCs w:val="22"/>
              </w:rPr>
              <w:t>CRC</w:t>
            </w:r>
          </w:p>
        </w:tc>
        <w:tc>
          <w:tcPr>
            <w:tcW w:w="6521" w:type="dxa"/>
          </w:tcPr>
          <w:p w14:paraId="61E3B5A2" w14:textId="77777777" w:rsidR="00F514CD" w:rsidRPr="00A55DF5" w:rsidRDefault="00F514CD">
            <w:pPr>
              <w:pStyle w:val="3GPPText"/>
              <w:spacing w:before="0" w:after="0" w:line="240" w:lineRule="auto"/>
              <w:rPr>
                <w:sz w:val="20"/>
                <w:szCs w:val="22"/>
              </w:rPr>
            </w:pPr>
            <w:r w:rsidRPr="00A55DF5">
              <w:rPr>
                <w:sz w:val="20"/>
                <w:szCs w:val="22"/>
              </w:rPr>
              <w:t>SCI CRC field</w:t>
            </w:r>
          </w:p>
        </w:tc>
        <w:tc>
          <w:tcPr>
            <w:tcW w:w="1745" w:type="dxa"/>
          </w:tcPr>
          <w:p w14:paraId="77BBFB63" w14:textId="77777777" w:rsidR="00F514CD" w:rsidRPr="00A55DF5" w:rsidRDefault="00F514CD">
            <w:pPr>
              <w:pStyle w:val="3GPPText"/>
              <w:spacing w:before="0" w:after="0" w:line="240" w:lineRule="auto"/>
              <w:rPr>
                <w:sz w:val="20"/>
                <w:szCs w:val="22"/>
              </w:rPr>
            </w:pPr>
            <w:r w:rsidRPr="00A55DF5">
              <w:rPr>
                <w:sz w:val="20"/>
                <w:szCs w:val="22"/>
              </w:rPr>
              <w:t>24 bits</w:t>
            </w:r>
          </w:p>
        </w:tc>
      </w:tr>
    </w:tbl>
    <w:p w14:paraId="265F4E6C" w14:textId="77777777" w:rsidR="0055330C" w:rsidRPr="00A55DF5" w:rsidRDefault="0055330C" w:rsidP="0055330C">
      <w:pPr>
        <w:rPr>
          <w:szCs w:val="22"/>
          <w:lang w:val="en-US"/>
        </w:rPr>
      </w:pPr>
      <w:bookmarkStart w:id="5" w:name="_Hlk23846877"/>
    </w:p>
    <w:p w14:paraId="499C80C6" w14:textId="2CDFE0D5" w:rsidR="0009663C" w:rsidRPr="00A55DF5" w:rsidRDefault="00AC0189">
      <w:pPr>
        <w:pStyle w:val="3GPPText"/>
        <w:numPr>
          <w:ilvl w:val="0"/>
          <w:numId w:val="11"/>
        </w:numPr>
      </w:pPr>
      <w:r w:rsidRPr="00A55DF5">
        <w:t xml:space="preserve"> </w:t>
      </w:r>
    </w:p>
    <w:p w14:paraId="0803854A" w14:textId="033AD22C" w:rsidR="00633635" w:rsidRPr="00A55DF5" w:rsidRDefault="00AC0189" w:rsidP="00E46EB0">
      <w:pPr>
        <w:pStyle w:val="ListParagraph"/>
        <w:numPr>
          <w:ilvl w:val="1"/>
          <w:numId w:val="16"/>
        </w:numPr>
        <w:rPr>
          <w:b/>
        </w:rPr>
      </w:pPr>
      <w:r w:rsidRPr="00A55DF5">
        <w:rPr>
          <w:rFonts w:ascii="Times New Roman" w:hAnsi="Times New Roman"/>
          <w:b/>
        </w:rPr>
        <w:t>Adopt the 1</w:t>
      </w:r>
      <w:r w:rsidRPr="00A55DF5">
        <w:rPr>
          <w:rFonts w:ascii="Times New Roman" w:hAnsi="Times New Roman"/>
          <w:b/>
          <w:vertAlign w:val="superscript"/>
        </w:rPr>
        <w:t>st</w:t>
      </w:r>
      <w:r w:rsidRPr="00A55DF5">
        <w:rPr>
          <w:rFonts w:ascii="Times New Roman" w:hAnsi="Times New Roman"/>
          <w:b/>
        </w:rPr>
        <w:t xml:space="preserve"> stage SCI content provided in </w:t>
      </w:r>
      <w:r w:rsidRPr="00A55DF5">
        <w:rPr>
          <w:rFonts w:ascii="Times New Roman" w:hAnsi="Times New Roman"/>
          <w:b/>
        </w:rPr>
        <w:fldChar w:fldCharType="begin"/>
      </w:r>
      <w:r w:rsidRPr="00A55DF5">
        <w:rPr>
          <w:rFonts w:ascii="Times New Roman" w:hAnsi="Times New Roman"/>
          <w:b/>
        </w:rPr>
        <w:instrText xml:space="preserve"> REF _Ref16868410 \h </w:instrText>
      </w:r>
      <w:r w:rsidR="00633635" w:rsidRPr="00A55DF5">
        <w:rPr>
          <w:rFonts w:ascii="Times New Roman" w:hAnsi="Times New Roman"/>
          <w:b/>
        </w:rPr>
        <w:instrText xml:space="preserve"> \* MERGEFORMAT </w:instrText>
      </w:r>
      <w:r w:rsidRPr="00A55DF5">
        <w:rPr>
          <w:rFonts w:ascii="Times New Roman" w:hAnsi="Times New Roman"/>
          <w:b/>
        </w:rPr>
      </w:r>
      <w:r w:rsidRPr="00A55DF5">
        <w:rPr>
          <w:rFonts w:ascii="Times New Roman" w:hAnsi="Times New Roman"/>
          <w:b/>
        </w:rPr>
        <w:fldChar w:fldCharType="separate"/>
      </w:r>
      <w:r w:rsidR="009575BD" w:rsidRPr="00A55DF5">
        <w:rPr>
          <w:rFonts w:ascii="Times New Roman" w:hAnsi="Times New Roman"/>
          <w:b/>
        </w:rPr>
        <w:t>Table 1</w:t>
      </w:r>
      <w:r w:rsidRPr="00A55DF5">
        <w:rPr>
          <w:rFonts w:ascii="Times New Roman" w:hAnsi="Times New Roman"/>
          <w:b/>
        </w:rPr>
        <w:fldChar w:fldCharType="end"/>
      </w:r>
      <w:r w:rsidRPr="00A55DF5">
        <w:rPr>
          <w:rFonts w:ascii="Times New Roman" w:hAnsi="Times New Roman"/>
          <w:b/>
        </w:rPr>
        <w:t xml:space="preserve"> containing the following information:</w:t>
      </w:r>
    </w:p>
    <w:p w14:paraId="1C52BB15" w14:textId="029DA44D" w:rsidR="00AC0189" w:rsidRPr="00A55DF5" w:rsidRDefault="00F514CD" w:rsidP="00E46EB0">
      <w:pPr>
        <w:pStyle w:val="ListParagraph"/>
        <w:numPr>
          <w:ilvl w:val="2"/>
          <w:numId w:val="16"/>
        </w:numPr>
        <w:rPr>
          <w:b/>
        </w:rPr>
      </w:pPr>
      <w:r>
        <w:rPr>
          <w:rFonts w:ascii="Times New Roman" w:hAnsi="Times New Roman"/>
          <w:b/>
        </w:rPr>
        <w:t>First part of the D</w:t>
      </w:r>
      <w:r w:rsidR="00AC0189" w:rsidRPr="00A55DF5">
        <w:rPr>
          <w:rFonts w:ascii="Times New Roman" w:hAnsi="Times New Roman"/>
          <w:b/>
        </w:rPr>
        <w:t xml:space="preserve">estination ID, </w:t>
      </w:r>
      <w:r w:rsidR="00633635" w:rsidRPr="00A55DF5">
        <w:rPr>
          <w:rFonts w:ascii="Times New Roman" w:hAnsi="Times New Roman"/>
          <w:b/>
        </w:rPr>
        <w:t>r</w:t>
      </w:r>
      <w:r w:rsidR="00AC0189" w:rsidRPr="00A55DF5">
        <w:rPr>
          <w:rFonts w:ascii="Times New Roman" w:hAnsi="Times New Roman"/>
          <w:b/>
        </w:rPr>
        <w:t>esources</w:t>
      </w:r>
      <w:r w:rsidR="00633635" w:rsidRPr="00A55DF5">
        <w:rPr>
          <w:rFonts w:ascii="Times New Roman" w:hAnsi="Times New Roman"/>
          <w:b/>
        </w:rPr>
        <w:t xml:space="preserve"> for sidelink transmissions, periodicity of sidelink transmission,</w:t>
      </w:r>
      <w:r w:rsidR="002D2F02" w:rsidRPr="00A55DF5">
        <w:rPr>
          <w:rFonts w:ascii="Times New Roman" w:hAnsi="Times New Roman"/>
          <w:b/>
        </w:rPr>
        <w:t xml:space="preserve"> PSSCH DMRS pattern, </w:t>
      </w:r>
      <w:r w:rsidR="001343F3" w:rsidRPr="00A55DF5">
        <w:rPr>
          <w:rFonts w:ascii="Times New Roman" w:hAnsi="Times New Roman"/>
          <w:b/>
        </w:rPr>
        <w:t xml:space="preserve">PSSCH transmission mode, </w:t>
      </w:r>
      <w:r w:rsidR="00633635" w:rsidRPr="00A55DF5">
        <w:rPr>
          <w:rFonts w:ascii="Times New Roman" w:hAnsi="Times New Roman"/>
          <w:b/>
        </w:rPr>
        <w:t>stage-2 SCI format, priority, reserved bits and CRC</w:t>
      </w:r>
    </w:p>
    <w:p w14:paraId="5AD3776F" w14:textId="1C2D997B" w:rsidR="00940FFF" w:rsidRPr="00A55DF5" w:rsidRDefault="00F52C12" w:rsidP="00E46EB0">
      <w:pPr>
        <w:pStyle w:val="ListParagraph"/>
        <w:numPr>
          <w:ilvl w:val="2"/>
          <w:numId w:val="16"/>
        </w:numPr>
        <w:rPr>
          <w:b/>
        </w:rPr>
      </w:pPr>
      <w:r w:rsidRPr="00A55DF5">
        <w:rPr>
          <w:rFonts w:ascii="Times New Roman" w:hAnsi="Times New Roman"/>
          <w:b/>
        </w:rPr>
        <w:t xml:space="preserve">If </w:t>
      </w:r>
      <w:r w:rsidR="00D87425">
        <w:rPr>
          <w:rFonts w:ascii="Times New Roman" w:hAnsi="Times New Roman"/>
          <w:b/>
        </w:rPr>
        <w:t xml:space="preserve"> a </w:t>
      </w:r>
      <w:r w:rsidRPr="00A55DF5">
        <w:rPr>
          <w:rFonts w:ascii="Times New Roman" w:hAnsi="Times New Roman"/>
          <w:b/>
        </w:rPr>
        <w:t>single sub-channel initial transmission</w:t>
      </w:r>
      <w:r w:rsidR="00D87425">
        <w:rPr>
          <w:rFonts w:ascii="Times New Roman" w:hAnsi="Times New Roman"/>
          <w:b/>
        </w:rPr>
        <w:t xml:space="preserve"> indication</w:t>
      </w:r>
      <w:r w:rsidRPr="00A55DF5">
        <w:rPr>
          <w:rFonts w:ascii="Times New Roman" w:hAnsi="Times New Roman"/>
          <w:b/>
        </w:rPr>
        <w:t xml:space="preserve"> is agreed add </w:t>
      </w:r>
      <w:r w:rsidR="00D87425">
        <w:rPr>
          <w:rFonts w:ascii="Times New Roman" w:hAnsi="Times New Roman"/>
          <w:b/>
        </w:rPr>
        <w:t xml:space="preserve">the </w:t>
      </w:r>
      <w:r w:rsidRPr="00A55DF5">
        <w:rPr>
          <w:rFonts w:ascii="Times New Roman" w:hAnsi="Times New Roman"/>
          <w:b/>
        </w:rPr>
        <w:t>corresponding bit to the first stage SCI</w:t>
      </w:r>
    </w:p>
    <w:bookmarkEnd w:id="5"/>
    <w:p w14:paraId="36CE7C30" w14:textId="77777777" w:rsidR="00AC0189" w:rsidRPr="002A6571" w:rsidRDefault="00AC0189" w:rsidP="0009663C">
      <w:pPr>
        <w:rPr>
          <w:szCs w:val="22"/>
          <w:highlight w:val="yellow"/>
          <w:lang w:val="en-US"/>
        </w:rPr>
      </w:pPr>
    </w:p>
    <w:p w14:paraId="661AF04B" w14:textId="77777777" w:rsidR="00A17797" w:rsidRPr="004970A6" w:rsidRDefault="00A17797" w:rsidP="00A17797">
      <w:pPr>
        <w:pStyle w:val="Heading3"/>
        <w:rPr>
          <w:lang w:val="en-US"/>
        </w:rPr>
      </w:pPr>
      <w:bookmarkStart w:id="6" w:name="_Ref24135202"/>
      <w:r>
        <w:rPr>
          <w:lang w:val="en-US"/>
        </w:rPr>
        <w:t>Encoding of Time-Frequency Resources in the 1</w:t>
      </w:r>
      <w:r w:rsidRPr="00A52874">
        <w:rPr>
          <w:vertAlign w:val="superscript"/>
          <w:lang w:val="en-US"/>
        </w:rPr>
        <w:t>st</w:t>
      </w:r>
      <w:r>
        <w:rPr>
          <w:lang w:val="en-US"/>
        </w:rPr>
        <w:t xml:space="preserve"> S</w:t>
      </w:r>
      <w:r w:rsidRPr="004970A6">
        <w:rPr>
          <w:lang w:val="en-US"/>
        </w:rPr>
        <w:t>tage PSCCH</w:t>
      </w:r>
      <w:bookmarkEnd w:id="6"/>
    </w:p>
    <w:p w14:paraId="32814A9C" w14:textId="14D1F62D" w:rsidR="00A17797" w:rsidRPr="00EA5A3F" w:rsidRDefault="00A17797" w:rsidP="00A55DF5">
      <w:pPr>
        <w:pStyle w:val="N1"/>
        <w:ind w:left="0"/>
        <w:jc w:val="both"/>
        <w:rPr>
          <w:rFonts w:ascii="Times New Roman" w:hAnsi="Times New Roman" w:cs="Times New Roman"/>
        </w:rPr>
      </w:pPr>
      <w:r>
        <w:rPr>
          <w:rFonts w:ascii="Times New Roman" w:hAnsi="Times New Roman" w:cs="Times New Roman"/>
        </w:rPr>
        <w:t xml:space="preserve">In </w:t>
      </w:r>
      <w:r w:rsidR="0068470B">
        <w:rPr>
          <w:rFonts w:ascii="Times New Roman" w:hAnsi="Times New Roman" w:cs="Times New Roman"/>
        </w:rPr>
        <w:t>current</w:t>
      </w:r>
      <w:r>
        <w:rPr>
          <w:rFonts w:ascii="Times New Roman" w:hAnsi="Times New Roman" w:cs="Times New Roman"/>
        </w:rPr>
        <w:t xml:space="preserve"> resource signaling schemes, the time</w:t>
      </w:r>
      <w:r w:rsidR="0068470B">
        <w:rPr>
          <w:rFonts w:ascii="Times New Roman" w:hAnsi="Times New Roman" w:cs="Times New Roman"/>
        </w:rPr>
        <w:t xml:space="preserve"> and </w:t>
      </w:r>
      <w:r>
        <w:rPr>
          <w:rFonts w:ascii="Times New Roman" w:hAnsi="Times New Roman" w:cs="Times New Roman"/>
        </w:rPr>
        <w:t>frequency resources are signaled independently.</w:t>
      </w:r>
      <w:r w:rsidR="0068470B">
        <w:rPr>
          <w:rFonts w:ascii="Times New Roman" w:hAnsi="Times New Roman" w:cs="Times New Roman"/>
        </w:rPr>
        <w:t xml:space="preserve"> However,</w:t>
      </w:r>
      <w:r>
        <w:rPr>
          <w:rFonts w:ascii="Times New Roman" w:hAnsi="Times New Roman" w:cs="Times New Roman"/>
        </w:rPr>
        <w:t xml:space="preserve"> </w:t>
      </w:r>
      <w:r w:rsidR="0068470B">
        <w:rPr>
          <w:rFonts w:ascii="Times New Roman" w:hAnsi="Times New Roman" w:cs="Times New Roman"/>
        </w:rPr>
        <w:t>i</w:t>
      </w:r>
      <w:r>
        <w:rPr>
          <w:rFonts w:ascii="Times New Roman" w:hAnsi="Times New Roman" w:cs="Times New Roman"/>
        </w:rPr>
        <w:t>t is possible to jointly signal the time</w:t>
      </w:r>
      <w:r w:rsidR="00D87425">
        <w:rPr>
          <w:rFonts w:ascii="Times New Roman" w:hAnsi="Times New Roman" w:cs="Times New Roman"/>
        </w:rPr>
        <w:t>-</w:t>
      </w:r>
      <w:r>
        <w:rPr>
          <w:rFonts w:ascii="Times New Roman" w:hAnsi="Times New Roman" w:cs="Times New Roman"/>
        </w:rPr>
        <w:t xml:space="preserve">frequency resource using a combinatorial indexing method. </w:t>
      </w:r>
      <w:r w:rsidR="00E54154">
        <w:rPr>
          <w:rFonts w:ascii="Times New Roman" w:hAnsi="Times New Roman" w:cs="Times New Roman"/>
        </w:rPr>
        <w:t>If</w:t>
      </w:r>
      <w:r>
        <w:rPr>
          <w:rFonts w:ascii="Times New Roman" w:hAnsi="Times New Roman" w:cs="Times New Roman"/>
        </w:rPr>
        <w:t xml:space="preserve"> all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max</m:t>
            </m:r>
          </m:sub>
        </m:sSub>
      </m:oMath>
      <w:r>
        <w:rPr>
          <w:rFonts w:ascii="Times New Roman" w:hAnsi="Times New Roman" w:cs="Times New Roman"/>
        </w:rPr>
        <w:t xml:space="preserve"> transmissions have the same </w:t>
      </w:r>
      <w:r w:rsidR="00F514CD">
        <w:rPr>
          <w:rFonts w:ascii="Times New Roman" w:hAnsi="Times New Roman" w:cs="Times New Roman"/>
        </w:rPr>
        <w:t>number</w:t>
      </w:r>
      <w:r>
        <w:rPr>
          <w:rFonts w:ascii="Times New Roman" w:hAnsi="Times New Roman" w:cs="Times New Roman"/>
        </w:rPr>
        <w:t xml:space="preserve"> of sub-channels allocated and there are in total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CH</m:t>
            </m:r>
          </m:sub>
        </m:sSub>
      </m:oMath>
      <w:r>
        <w:rPr>
          <w:rFonts w:ascii="Times New Roman" w:hAnsi="Times New Roman" w:cs="Times New Roman"/>
        </w:rPr>
        <w:t xml:space="preserve"> sub-channels available in the resource pool. The number of combinations and thus the combinatorial index can be calculated with the following formula:</w:t>
      </w:r>
    </w:p>
    <w:p w14:paraId="25180296" w14:textId="55DDD67E" w:rsidR="00A17797" w:rsidRDefault="00A17797" w:rsidP="00A17797">
      <w:pPr>
        <w:pStyle w:val="N1"/>
        <w:ind w:left="0"/>
        <w:jc w:val="center"/>
        <w:rPr>
          <w:rFonts w:ascii="Times New Roman" w:hAnsi="Times New Roman" w:cs="Times New Roman"/>
          <w:b/>
          <w:u w:val="single"/>
        </w:rPr>
      </w:pPr>
    </w:p>
    <w:p w14:paraId="575A797F" w14:textId="31D29C2D" w:rsidR="00C04723" w:rsidRPr="00A55DF5" w:rsidRDefault="00A55DF5" w:rsidP="00A17797">
      <w:pPr>
        <w:pStyle w:val="N1"/>
        <w:ind w:left="0"/>
        <w:jc w:val="center"/>
        <w:rPr>
          <w:rFonts w:ascii="Times New Roman" w:hAnsi="Times New Roman" w:cs="Times New Roman"/>
          <w:u w:val="single"/>
        </w:rPr>
      </w:pPr>
      <m:oMathPara>
        <m:oMath>
          <m:nary>
            <m:naryPr>
              <m:chr m:val="∑"/>
              <m:limLoc m:val="undOvr"/>
              <m:ctrlPr>
                <w:rPr>
                  <w:rFonts w:ascii="Cambria Math" w:eastAsia="SimSun" w:hAnsi="Cambria Math" w:cs="Times New Roman"/>
                  <w:i/>
                  <w:sz w:val="20"/>
                  <w:szCs w:val="20"/>
                  <w:lang w:val="en-GB" w:eastAsia="en-US" w:bidi="ar-SA"/>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-1</m:t>
              </m:r>
            </m:sup>
            <m:e>
              <m:d>
                <m:dPr>
                  <m:ctrlPr>
                    <w:rPr>
                      <w:rFonts w:ascii="Cambria Math" w:eastAsia="SimSun" w:hAnsi="Cambria Math" w:cs="Times New Roman"/>
                      <w:i/>
                      <w:sz w:val="20"/>
                      <w:szCs w:val="20"/>
                      <w:lang w:val="en-GB" w:eastAsia="en-US" w:bidi="ar-SA"/>
                    </w:rPr>
                  </m:ctrlPr>
                </m:dPr>
                <m:e>
                  <m:f>
                    <m:fPr>
                      <m:type m:val="noBar"/>
                      <m:ctrlPr>
                        <w:rPr>
                          <w:rFonts w:ascii="Cambria Math" w:eastAsia="SimSun" w:hAnsi="Cambria Math" w:cs="Times New Roman"/>
                          <w:i/>
                          <w:sz w:val="20"/>
                          <w:szCs w:val="20"/>
                          <w:lang w:val="en-GB" w:eastAsia="en-US" w:bidi="ar-SA"/>
                        </w:rPr>
                      </m:ctrlPr>
                    </m:fPr>
                    <m:num>
                      <m:r>
                        <w:rPr>
                          <w:rFonts w:ascii="Cambria Math" w:hAnsi="Cambria Math"/>
                        </w:rPr>
                        <m:t>W</m:t>
                      </m:r>
                    </m:num>
                    <m:den>
                      <m:r>
                        <w:rPr>
                          <w:rFonts w:ascii="Cambria Math" w:hAnsi="Cambria Math"/>
                        </w:rPr>
                        <m:t>n</m:t>
                      </m:r>
                    </m:den>
                  </m:f>
                </m:e>
              </m:d>
              <m:nary>
                <m:naryPr>
                  <m:chr m:val="∑"/>
                  <m:limLoc m:val="undOvr"/>
                  <m:ctrlPr>
                    <w:rPr>
                      <w:rFonts w:ascii="Cambria Math" w:eastAsia="SimSun" w:hAnsi="Cambria Math" w:cs="Times New Roman"/>
                      <w:i/>
                      <w:sz w:val="20"/>
                      <w:szCs w:val="20"/>
                      <w:lang w:val="en-GB" w:eastAsia="en-US" w:bidi="ar-SA"/>
                    </w:rPr>
                  </m:ctrlPr>
                </m:naryPr>
                <m:sub>
                  <m:r>
                    <w:rPr>
                      <w:rFonts w:ascii="Cambria Math" w:hAnsi="Cambria Math"/>
                    </w:rPr>
                    <m:t>m=1</m:t>
                  </m:r>
                </m:sub>
                <m:sup>
                  <m:sSub>
                    <m:sSubPr>
                      <m:ctrlPr>
                        <w:rPr>
                          <w:rFonts w:ascii="Cambria Math" w:hAnsi="Cambria Math"/>
                          <w:i/>
                        </w:rPr>
                      </m:ctrlPr>
                    </m:sSubPr>
                    <m:e>
                      <m:r>
                        <w:rPr>
                          <w:rFonts w:ascii="Cambria Math" w:hAnsi="Cambria Math"/>
                        </w:rPr>
                        <m:t>N</m:t>
                      </m:r>
                    </m:e>
                    <m:sub>
                      <m:r>
                        <w:rPr>
                          <w:rFonts w:ascii="Cambria Math" w:hAnsi="Cambria Math"/>
                        </w:rPr>
                        <m:t>CH</m:t>
                      </m:r>
                    </m:sub>
                  </m:s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CH</m:t>
                              </m:r>
                            </m:sub>
                          </m:sSub>
                          <m:r>
                            <w:rPr>
                              <w:rFonts w:ascii="Cambria Math" w:hAnsi="Cambria Math"/>
                            </w:rPr>
                            <m:t>+1-m</m:t>
                          </m:r>
                        </m:e>
                      </m:d>
                    </m:e>
                    <m:sup>
                      <m:r>
                        <w:rPr>
                          <w:rFonts w:ascii="Cambria Math" w:hAnsi="Cambria Math"/>
                        </w:rPr>
                        <m:t>n</m:t>
                      </m:r>
                    </m:sup>
                  </m:sSup>
                </m:e>
              </m:nary>
            </m:e>
          </m:nary>
        </m:oMath>
      </m:oMathPara>
    </w:p>
    <w:p w14:paraId="25280C03" w14:textId="77777777" w:rsidR="00A17797" w:rsidRPr="004A6FC0" w:rsidRDefault="00A17797" w:rsidP="00A17797">
      <w:pPr>
        <w:pStyle w:val="N1"/>
        <w:ind w:left="0"/>
        <w:rPr>
          <w:rFonts w:ascii="Times New Roman" w:hAnsi="Times New Roman" w:cs="Times New Roman"/>
        </w:rPr>
      </w:pPr>
    </w:p>
    <w:p w14:paraId="0C618890" w14:textId="10D97D38" w:rsidR="00A17797" w:rsidRDefault="00A17797" w:rsidP="00A55DF5">
      <w:pPr>
        <w:pStyle w:val="N1"/>
        <w:ind w:left="0"/>
        <w:jc w:val="both"/>
        <w:rPr>
          <w:rFonts w:ascii="Times New Roman" w:hAnsi="Times New Roman" w:cs="Times New Roman"/>
        </w:rPr>
      </w:pPr>
      <w:r>
        <w:rPr>
          <w:rFonts w:ascii="Times New Roman" w:hAnsi="Times New Roman" w:cs="Times New Roman"/>
        </w:rPr>
        <w:t>Based on this, the required number of SCI signaling bits depend</w:t>
      </w:r>
      <w:r w:rsidR="0068470B">
        <w:rPr>
          <w:rFonts w:ascii="Times New Roman" w:hAnsi="Times New Roman" w:cs="Times New Roman"/>
        </w:rPr>
        <w:t>ing</w:t>
      </w:r>
      <w:r>
        <w:rPr>
          <w:rFonts w:ascii="Times New Roman" w:hAnsi="Times New Roman" w:cs="Times New Roman"/>
        </w:rPr>
        <w:t xml:space="preserve"> on the number of signaled TTIs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max</m:t>
            </m:r>
          </m:sub>
        </m:sSub>
      </m:oMath>
      <w:r w:rsidR="006A0852">
        <w:rPr>
          <w:rFonts w:ascii="Times New Roman" w:hAnsi="Times New Roman" w:cs="Times New Roman"/>
        </w:rPr>
        <w:t xml:space="preserve"> can be calculated</w:t>
      </w:r>
      <w:r>
        <w:rPr>
          <w:rFonts w:ascii="Times New Roman" w:hAnsi="Times New Roman" w:cs="Times New Roman"/>
        </w:rPr>
        <w:t>, the number of sub-channels</w:t>
      </w:r>
      <w:r w:rsidR="0068470B">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CH</m:t>
            </m:r>
          </m:sub>
        </m:sSub>
      </m:oMath>
      <w:r>
        <w:rPr>
          <w:rFonts w:ascii="Times New Roman" w:hAnsi="Times New Roman" w:cs="Times New Roman"/>
        </w:rPr>
        <w:t xml:space="preserve"> and the time window length </w:t>
      </w:r>
      <m:oMath>
        <m:r>
          <w:rPr>
            <w:rFonts w:ascii="Cambria Math" w:hAnsi="Cambria Math" w:cs="Times New Roman"/>
          </w:rPr>
          <m:t>W</m:t>
        </m:r>
      </m:oMath>
      <w:r>
        <w:rPr>
          <w:rFonts w:ascii="Times New Roman" w:hAnsi="Times New Roman" w:cs="Times New Roman"/>
        </w:rPr>
        <w:t xml:space="preserve"> (see </w:t>
      </w:r>
      <w:r w:rsidR="00F514CD">
        <w:rPr>
          <w:rFonts w:ascii="Times New Roman" w:hAnsi="Times New Roman" w:cs="Times New Roman"/>
        </w:rPr>
        <w:fldChar w:fldCharType="begin"/>
      </w:r>
      <w:r w:rsidR="00F514CD">
        <w:rPr>
          <w:rFonts w:ascii="Times New Roman" w:hAnsi="Times New Roman" w:cs="Times New Roman"/>
        </w:rPr>
        <w:instrText xml:space="preserve"> REF _Ref24027288 \h </w:instrText>
      </w:r>
      <w:r w:rsidR="00154262">
        <w:rPr>
          <w:rFonts w:ascii="Times New Roman" w:hAnsi="Times New Roman" w:cs="Times New Roman"/>
        </w:rPr>
        <w:instrText xml:space="preserve"> \* MERGEFORMAT </w:instrText>
      </w:r>
      <w:r w:rsidR="00F514CD">
        <w:rPr>
          <w:rFonts w:ascii="Times New Roman" w:hAnsi="Times New Roman" w:cs="Times New Roman"/>
        </w:rPr>
      </w:r>
      <w:r w:rsidR="00F514CD">
        <w:rPr>
          <w:rFonts w:ascii="Times New Roman" w:hAnsi="Times New Roman" w:cs="Times New Roman"/>
        </w:rPr>
        <w:fldChar w:fldCharType="separate"/>
      </w:r>
      <w:r w:rsidR="009575BD" w:rsidRPr="00A55DF5">
        <w:rPr>
          <w:rFonts w:ascii="Times New Roman" w:hAnsi="Times New Roman" w:cs="Times New Roman"/>
        </w:rPr>
        <w:t>Figure 3</w:t>
      </w:r>
      <w:r w:rsidR="00F514CD">
        <w:rPr>
          <w:rFonts w:ascii="Times New Roman" w:hAnsi="Times New Roman" w:cs="Times New Roman"/>
        </w:rPr>
        <w:fldChar w:fldCharType="end"/>
      </w:r>
      <w:r w:rsidR="00F514CD">
        <w:rPr>
          <w:rFonts w:ascii="Times New Roman" w:hAnsi="Times New Roman" w:cs="Times New Roman"/>
        </w:rPr>
        <w:t>)</w:t>
      </w:r>
      <w:r w:rsidR="00E8585D">
        <w:rPr>
          <w:rFonts w:ascii="Times New Roman" w:hAnsi="Times New Roman" w:cs="Times New Roman"/>
        </w:rPr>
        <w:t>.</w:t>
      </w:r>
    </w:p>
    <w:p w14:paraId="5F26FF06" w14:textId="52F87CC5" w:rsidR="00EB59DC" w:rsidRPr="00A55DF5" w:rsidRDefault="00EB59DC" w:rsidP="00A55DF5">
      <w:pPr>
        <w:jc w:val="both"/>
        <w:rPr>
          <w:sz w:val="22"/>
          <w:szCs w:val="22"/>
        </w:rPr>
      </w:pPr>
      <w:r w:rsidRPr="00A55DF5">
        <w:rPr>
          <w:sz w:val="22"/>
          <w:szCs w:val="22"/>
        </w:rPr>
        <w:t>The general procedure to calculate the actual resource allocation from the index is as follows: First divide the interval of all available indices into sub</w:t>
      </w:r>
      <w:r w:rsidR="00BE36E7">
        <w:rPr>
          <w:sz w:val="22"/>
          <w:szCs w:val="22"/>
        </w:rPr>
        <w:t>-</w:t>
      </w:r>
      <w:r w:rsidRPr="00A55DF5">
        <w:rPr>
          <w:sz w:val="22"/>
          <w:szCs w:val="22"/>
        </w:rPr>
        <w:t>groups representing the different number of allocated slots n. After the correct value of n is found this interval is further sub-divided into intervals representing the different number of allocated sub-channels m. After this</w:t>
      </w:r>
      <w:r w:rsidR="00BE36E7">
        <w:rPr>
          <w:sz w:val="22"/>
          <w:szCs w:val="22"/>
        </w:rPr>
        <w:t>,</w:t>
      </w:r>
      <w:r w:rsidRPr="00A55DF5">
        <w:rPr>
          <w:sz w:val="22"/>
          <w:szCs w:val="22"/>
        </w:rPr>
        <w:t xml:space="preserve"> the remaining interval represent</w:t>
      </w:r>
      <w:r w:rsidR="00BE36E7">
        <w:rPr>
          <w:sz w:val="22"/>
          <w:szCs w:val="22"/>
        </w:rPr>
        <w:t>s</w:t>
      </w:r>
      <w:r w:rsidRPr="00A55DF5">
        <w:rPr>
          <w:sz w:val="22"/>
          <w:szCs w:val="22"/>
        </w:rPr>
        <w:t xml:space="preserve"> the time slot and frequency allocation index multiplied. Therefore, divide the index by the number of possible frequency allocation rounded down to an integer. The remainder of this division i</w:t>
      </w:r>
      <w:r w:rsidR="00BE36E7">
        <w:rPr>
          <w:sz w:val="22"/>
          <w:szCs w:val="22"/>
        </w:rPr>
        <w:t>s</w:t>
      </w:r>
      <w:r w:rsidRPr="00A55DF5">
        <w:rPr>
          <w:sz w:val="22"/>
          <w:szCs w:val="22"/>
        </w:rPr>
        <w:t xml:space="preserve"> the frequency resource start index.</w:t>
      </w:r>
      <w:r w:rsidR="00360F40">
        <w:rPr>
          <w:sz w:val="22"/>
          <w:szCs w:val="22"/>
        </w:rPr>
        <w:t xml:space="preserve"> </w:t>
      </w:r>
    </w:p>
    <w:p w14:paraId="14C0BC01" w14:textId="2423FB00" w:rsidR="00A17797" w:rsidRDefault="006172F6" w:rsidP="00A17797">
      <w:pPr>
        <w:pStyle w:val="N1"/>
        <w:jc w:val="center"/>
        <w:rPr>
          <w:rFonts w:ascii="Times New Roman" w:hAnsi="Times New Roman" w:cs="Times New Roman"/>
        </w:rPr>
      </w:pPr>
      <w:r w:rsidRPr="006172F6">
        <w:rPr>
          <w:rFonts w:ascii="Times New Roman" w:hAnsi="Times New Roman" w:cs="Times New Roman"/>
          <w:noProof/>
          <w:lang w:eastAsia="en-US" w:bidi="ar-SA"/>
        </w:rPr>
        <w:drawing>
          <wp:inline distT="0" distB="0" distL="0" distR="0" wp14:anchorId="1C36D71A" wp14:editId="5DF6D58E">
            <wp:extent cx="3676650" cy="27552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6650" cy="2755265"/>
                    </a:xfrm>
                    <a:prstGeom prst="rect">
                      <a:avLst/>
                    </a:prstGeom>
                    <a:noFill/>
                    <a:ln>
                      <a:noFill/>
                    </a:ln>
                  </pic:spPr>
                </pic:pic>
              </a:graphicData>
            </a:graphic>
          </wp:inline>
        </w:drawing>
      </w:r>
    </w:p>
    <w:p w14:paraId="337220A8" w14:textId="01200DA8" w:rsidR="00A17797" w:rsidRDefault="00A17797" w:rsidP="00A55DF5">
      <w:pPr>
        <w:pStyle w:val="Caption"/>
        <w:jc w:val="center"/>
      </w:pPr>
      <w:bookmarkStart w:id="7" w:name="_Ref24027288"/>
      <w:r w:rsidRPr="00F514CD">
        <w:rPr>
          <w:lang w:val="en-US"/>
        </w:rPr>
        <w:t xml:space="preserve">Figure </w:t>
      </w:r>
      <w:r w:rsidRPr="0027631A">
        <w:rPr>
          <w:lang w:val="en-US"/>
        </w:rPr>
        <w:fldChar w:fldCharType="begin"/>
      </w:r>
      <w:r w:rsidRPr="00F514CD">
        <w:rPr>
          <w:lang w:val="en-US"/>
        </w:rPr>
        <w:instrText xml:space="preserve"> SEQ Figure \* ARABIC </w:instrText>
      </w:r>
      <w:r w:rsidRPr="00A55DF5">
        <w:rPr>
          <w:lang w:val="en-US"/>
        </w:rPr>
        <w:fldChar w:fldCharType="separate"/>
      </w:r>
      <w:r w:rsidR="009575BD">
        <w:rPr>
          <w:noProof/>
          <w:lang w:val="en-US"/>
        </w:rPr>
        <w:t>3</w:t>
      </w:r>
      <w:r w:rsidRPr="0027631A">
        <w:rPr>
          <w:lang w:val="en-US"/>
        </w:rPr>
        <w:fldChar w:fldCharType="end"/>
      </w:r>
      <w:bookmarkEnd w:id="7"/>
      <w:r w:rsidRPr="00F514CD">
        <w:rPr>
          <w:lang w:val="en-US"/>
        </w:rPr>
        <w:t>: Resource reservation signaling bits dependent on the resource pool configuration.</w:t>
      </w:r>
      <w:r>
        <w:rPr>
          <w:lang w:val="en-US"/>
        </w:rPr>
        <w:t xml:space="preserve"> </w:t>
      </w:r>
    </w:p>
    <w:p w14:paraId="3C5B8B99" w14:textId="77777777" w:rsidR="00A17797" w:rsidRDefault="00A17797" w:rsidP="00A17797">
      <w:pPr>
        <w:pStyle w:val="3GPPText"/>
      </w:pPr>
      <w:r>
        <w:t>Based on discussion above, we have the following proposal:</w:t>
      </w:r>
    </w:p>
    <w:p w14:paraId="149C9BEA" w14:textId="77777777" w:rsidR="00F52C12" w:rsidRPr="00A55DF5" w:rsidRDefault="00F52C12" w:rsidP="00F52C12">
      <w:pPr>
        <w:rPr>
          <w:szCs w:val="22"/>
          <w:lang w:val="en-US"/>
        </w:rPr>
      </w:pPr>
      <w:bookmarkStart w:id="8" w:name="_Hlk23846885"/>
    </w:p>
    <w:p w14:paraId="57160FD0" w14:textId="77777777" w:rsidR="00F52C12" w:rsidRPr="00A55DF5" w:rsidRDefault="00F52C12">
      <w:pPr>
        <w:pStyle w:val="3GPPText"/>
        <w:numPr>
          <w:ilvl w:val="0"/>
          <w:numId w:val="11"/>
        </w:numPr>
      </w:pPr>
      <w:r w:rsidRPr="00A55DF5">
        <w:t xml:space="preserve"> </w:t>
      </w:r>
    </w:p>
    <w:p w14:paraId="3884D884" w14:textId="2C087209" w:rsidR="00F514CD" w:rsidRPr="00A55DF5" w:rsidRDefault="00F52C12">
      <w:pPr>
        <w:pStyle w:val="ListParagraph"/>
        <w:numPr>
          <w:ilvl w:val="1"/>
          <w:numId w:val="16"/>
        </w:numPr>
        <w:rPr>
          <w:b/>
        </w:rPr>
      </w:pPr>
      <w:r w:rsidRPr="00A55DF5">
        <w:rPr>
          <w:rFonts w:ascii="Times New Roman" w:hAnsi="Times New Roman"/>
          <w:b/>
        </w:rPr>
        <w:t>Jointly signal time and frequency resource using a combinatorial index</w:t>
      </w:r>
      <w:r w:rsidR="00C04723">
        <w:rPr>
          <w:rFonts w:ascii="Times New Roman" w:hAnsi="Times New Roman"/>
          <w:b/>
        </w:rPr>
        <w:t xml:space="preserve"> from the range, calculated as:</w:t>
      </w:r>
    </w:p>
    <w:p w14:paraId="23E53AAB" w14:textId="0A4F2EE0" w:rsidR="00C04723" w:rsidRDefault="00A55DF5" w:rsidP="00A55DF5">
      <w:pPr>
        <w:jc w:val="center"/>
        <w:rPr>
          <w:b/>
        </w:rPr>
      </w:pPr>
      <m:oMathPara>
        <m:oMath>
          <m:nary>
            <m:naryPr>
              <m:chr m:val="∑"/>
              <m:limLoc m:val="undOvr"/>
              <m:ctrlPr>
                <w:rPr>
                  <w:rFonts w:ascii="Cambria Math" w:hAnsi="Cambria Math"/>
                  <w:b/>
                  <w:i/>
                </w:rPr>
              </m:ctrlPr>
            </m:naryPr>
            <m:sub>
              <m:r>
                <m:rPr>
                  <m:sty m:val="bi"/>
                </m:rPr>
                <w:rPr>
                  <w:rFonts w:ascii="Cambria Math" w:hAnsi="Cambria Math"/>
                </w:rPr>
                <m:t>n=0</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MAX</m:t>
                  </m:r>
                </m:sub>
              </m:sSub>
              <m:r>
                <m:rPr>
                  <m:sty m:val="bi"/>
                </m:rPr>
                <w:rPr>
                  <w:rFonts w:ascii="Cambria Math" w:hAnsi="Cambria Math"/>
                </w:rPr>
                <m:t>-1</m:t>
              </m:r>
            </m:sup>
            <m:e>
              <m:d>
                <m:dPr>
                  <m:ctrlPr>
                    <w:rPr>
                      <w:rFonts w:ascii="Cambria Math" w:hAnsi="Cambria Math"/>
                      <w:b/>
                      <w:i/>
                    </w:rPr>
                  </m:ctrlPr>
                </m:dPr>
                <m:e>
                  <m:f>
                    <m:fPr>
                      <m:type m:val="noBar"/>
                      <m:ctrlPr>
                        <w:rPr>
                          <w:rFonts w:ascii="Cambria Math" w:hAnsi="Cambria Math"/>
                          <w:b/>
                          <w:i/>
                        </w:rPr>
                      </m:ctrlPr>
                    </m:fPr>
                    <m:num>
                      <m:r>
                        <m:rPr>
                          <m:sty m:val="bi"/>
                        </m:rPr>
                        <w:rPr>
                          <w:rFonts w:ascii="Cambria Math" w:hAnsi="Cambria Math"/>
                        </w:rPr>
                        <m:t>W</m:t>
                      </m:r>
                    </m:num>
                    <m:den>
                      <m:r>
                        <m:rPr>
                          <m:sty m:val="bi"/>
                        </m:rPr>
                        <w:rPr>
                          <w:rFonts w:ascii="Cambria Math" w:hAnsi="Cambria Math"/>
                        </w:rPr>
                        <m:t>n</m:t>
                      </m:r>
                    </m:den>
                  </m:f>
                </m:e>
              </m:d>
              <m:nary>
                <m:naryPr>
                  <m:chr m:val="∑"/>
                  <m:limLoc m:val="undOvr"/>
                  <m:ctrlPr>
                    <w:rPr>
                      <w:rFonts w:ascii="Cambria Math" w:hAnsi="Cambria Math"/>
                      <w:b/>
                      <w:i/>
                    </w:rPr>
                  </m:ctrlPr>
                </m:naryPr>
                <m:sub>
                  <m:r>
                    <m:rPr>
                      <m:sty m:val="bi"/>
                    </m:rPr>
                    <w:rPr>
                      <w:rFonts w:ascii="Cambria Math" w:hAnsi="Cambria Math"/>
                    </w:rPr>
                    <m:t>m=1</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CH</m:t>
                      </m:r>
                    </m:sub>
                  </m:sSub>
                </m:sup>
                <m:e>
                  <m:sSup>
                    <m:sSupPr>
                      <m:ctrlPr>
                        <w:rPr>
                          <w:rFonts w:ascii="Cambria Math" w:hAnsi="Cambria Math"/>
                          <w:b/>
                          <w:i/>
                        </w:rPr>
                      </m:ctrlPr>
                    </m:sSup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CH</m:t>
                              </m:r>
                            </m:sub>
                          </m:sSub>
                          <m:r>
                            <m:rPr>
                              <m:sty m:val="bi"/>
                            </m:rPr>
                            <w:rPr>
                              <w:rFonts w:ascii="Cambria Math" w:hAnsi="Cambria Math"/>
                            </w:rPr>
                            <m:t>+1-m</m:t>
                          </m:r>
                        </m:e>
                      </m:d>
                    </m:e>
                    <m:sup>
                      <m:r>
                        <m:rPr>
                          <m:sty m:val="bi"/>
                        </m:rPr>
                        <w:rPr>
                          <w:rFonts w:ascii="Cambria Math" w:hAnsi="Cambria Math"/>
                        </w:rPr>
                        <m:t>n</m:t>
                      </m:r>
                    </m:sup>
                  </m:sSup>
                </m:e>
              </m:nary>
            </m:e>
          </m:nary>
        </m:oMath>
      </m:oMathPara>
    </w:p>
    <w:p w14:paraId="37CEC739" w14:textId="200113BA" w:rsidR="00C04723" w:rsidRPr="00A55DF5" w:rsidRDefault="00C04723" w:rsidP="00A55DF5">
      <w:pPr>
        <w:pStyle w:val="ListParagraph"/>
        <w:numPr>
          <w:ilvl w:val="2"/>
          <w:numId w:val="16"/>
        </w:numPr>
        <w:rPr>
          <w:rFonts w:ascii="Times New Roman" w:hAnsi="Times New Roman"/>
          <w:b/>
        </w:rPr>
      </w:pPr>
      <w:r w:rsidRPr="00A55DF5">
        <w:rPr>
          <w:rFonts w:ascii="Times New Roman" w:hAnsi="Times New Roman"/>
          <w:b/>
        </w:rPr>
        <w:t>where n - resource index within the configured N</w:t>
      </w:r>
      <w:r w:rsidRPr="00A55DF5">
        <w:rPr>
          <w:rFonts w:ascii="Times New Roman" w:hAnsi="Times New Roman"/>
          <w:b/>
          <w:vertAlign w:val="subscript"/>
        </w:rPr>
        <w:t>MAX</w:t>
      </w:r>
      <w:r w:rsidRPr="00A55DF5">
        <w:rPr>
          <w:rFonts w:ascii="Times New Roman" w:hAnsi="Times New Roman"/>
          <w:b/>
        </w:rPr>
        <w:t>,</w:t>
      </w:r>
    </w:p>
    <w:p w14:paraId="4271414F" w14:textId="2857E7E9" w:rsidR="00C04723" w:rsidRPr="00A55DF5" w:rsidRDefault="00C04723" w:rsidP="00A55DF5">
      <w:pPr>
        <w:pStyle w:val="ListParagraph"/>
        <w:numPr>
          <w:ilvl w:val="2"/>
          <w:numId w:val="16"/>
        </w:numPr>
        <w:rPr>
          <w:rFonts w:ascii="Times New Roman" w:hAnsi="Times New Roman"/>
          <w:b/>
        </w:rPr>
      </w:pPr>
      <w:r w:rsidRPr="00A55DF5">
        <w:rPr>
          <w:rFonts w:ascii="Times New Roman" w:hAnsi="Times New Roman"/>
          <w:b/>
        </w:rPr>
        <w:t>N</w:t>
      </w:r>
      <w:r w:rsidRPr="00A55DF5">
        <w:rPr>
          <w:rFonts w:ascii="Times New Roman" w:hAnsi="Times New Roman"/>
          <w:b/>
          <w:vertAlign w:val="subscript"/>
        </w:rPr>
        <w:t>CH</w:t>
      </w:r>
      <w:r w:rsidRPr="00A55DF5">
        <w:rPr>
          <w:rFonts w:ascii="Times New Roman" w:hAnsi="Times New Roman"/>
          <w:b/>
        </w:rPr>
        <w:t xml:space="preserve"> – number of sub-channels in a resource pool</w:t>
      </w:r>
    </w:p>
    <w:p w14:paraId="4F689A34" w14:textId="2D251965" w:rsidR="00C04723" w:rsidRPr="00A55DF5" w:rsidRDefault="00C04723" w:rsidP="00A55DF5">
      <w:pPr>
        <w:pStyle w:val="ListParagraph"/>
        <w:numPr>
          <w:ilvl w:val="2"/>
          <w:numId w:val="16"/>
        </w:numPr>
        <w:rPr>
          <w:rFonts w:ascii="Times New Roman" w:hAnsi="Times New Roman"/>
          <w:b/>
        </w:rPr>
      </w:pPr>
      <w:r w:rsidRPr="00A55DF5">
        <w:rPr>
          <w:rFonts w:ascii="Times New Roman" w:hAnsi="Times New Roman"/>
          <w:b/>
        </w:rPr>
        <w:t>m – index of sub-channel</w:t>
      </w:r>
    </w:p>
    <w:bookmarkEnd w:id="8"/>
    <w:p w14:paraId="25EC1396" w14:textId="77777777" w:rsidR="00A17797" w:rsidRPr="00A52874" w:rsidRDefault="00A17797" w:rsidP="00A17797">
      <w:pPr>
        <w:pStyle w:val="3GPPText"/>
      </w:pPr>
    </w:p>
    <w:p w14:paraId="1404F5E3" w14:textId="34199F50" w:rsidR="0009663C" w:rsidRPr="00D54F52" w:rsidRDefault="0009663C" w:rsidP="002A6571">
      <w:pPr>
        <w:pStyle w:val="Heading3"/>
        <w:rPr>
          <w:lang w:val="en-US"/>
        </w:rPr>
      </w:pPr>
      <w:r w:rsidRPr="00D54F52">
        <w:rPr>
          <w:lang w:val="en-US"/>
        </w:rPr>
        <w:t xml:space="preserve">SCI Content </w:t>
      </w:r>
      <w:r w:rsidR="009032F5">
        <w:rPr>
          <w:lang w:val="en-US"/>
        </w:rPr>
        <w:t xml:space="preserve">for </w:t>
      </w:r>
      <w:r w:rsidRPr="00D54F52">
        <w:rPr>
          <w:lang w:val="en-US"/>
        </w:rPr>
        <w:t>the 2</w:t>
      </w:r>
      <w:r w:rsidRPr="002A6571">
        <w:rPr>
          <w:lang w:val="en-US"/>
        </w:rPr>
        <w:t>nd</w:t>
      </w:r>
      <w:r w:rsidRPr="00D54F52">
        <w:rPr>
          <w:lang w:val="en-US"/>
        </w:rPr>
        <w:t xml:space="preserve"> Stage</w:t>
      </w:r>
      <w:r w:rsidR="00A12A6C">
        <w:rPr>
          <w:lang w:val="en-US"/>
        </w:rPr>
        <w:t xml:space="preserve"> PSCCH</w:t>
      </w:r>
    </w:p>
    <w:p w14:paraId="7E9C34A4" w14:textId="365474AB" w:rsidR="0009663C" w:rsidRPr="00A55DF5" w:rsidRDefault="00AC0189" w:rsidP="002D2F02">
      <w:pPr>
        <w:pStyle w:val="3GPPText"/>
      </w:pPr>
      <w:r w:rsidRPr="00A55DF5">
        <w:t xml:space="preserve">The set of SCI fields corresponding to the 2nd SCI stage is proposed in </w:t>
      </w:r>
      <w:r w:rsidRPr="00A55DF5">
        <w:fldChar w:fldCharType="begin"/>
      </w:r>
      <w:r w:rsidRPr="00A55DF5">
        <w:instrText xml:space="preserve"> REF _Ref16868418 \h </w:instrText>
      </w:r>
      <w:r w:rsidR="00827F46" w:rsidRPr="00A55DF5">
        <w:instrText xml:space="preserve"> \* MERGEFORMAT </w:instrText>
      </w:r>
      <w:r w:rsidRPr="00A55DF5">
        <w:fldChar w:fldCharType="separate"/>
      </w:r>
      <w:r w:rsidR="009575BD" w:rsidRPr="00A55DF5">
        <w:t>Table 2</w:t>
      </w:r>
      <w:r w:rsidRPr="00A55DF5">
        <w:fldChar w:fldCharType="end"/>
      </w:r>
      <w:r w:rsidRPr="00A55DF5">
        <w:t xml:space="preserve">. The identified set of fields in combination with information from stage-1 is </w:t>
      </w:r>
      <w:r w:rsidR="0068470B" w:rsidRPr="00E54154">
        <w:t>enough</w:t>
      </w:r>
      <w:r w:rsidRPr="00A55DF5">
        <w:t xml:space="preserve"> to perform </w:t>
      </w:r>
      <w:r w:rsidR="0068470B">
        <w:t xml:space="preserve">the </w:t>
      </w:r>
      <w:r w:rsidRPr="00A55DF5">
        <w:t>demodulation of sidelink transmissions.</w:t>
      </w:r>
    </w:p>
    <w:p w14:paraId="3150417B" w14:textId="6CBB2A1A" w:rsidR="0055330C" w:rsidRPr="00A55DF5" w:rsidRDefault="0055330C" w:rsidP="00A55DF5">
      <w:pPr>
        <w:pStyle w:val="Caption"/>
        <w:jc w:val="center"/>
        <w:rPr>
          <w:szCs w:val="22"/>
          <w:lang w:val="en-US"/>
        </w:rPr>
      </w:pPr>
      <w:bookmarkStart w:id="9" w:name="_Ref16868418"/>
      <w:r w:rsidRPr="00A55DF5">
        <w:rPr>
          <w:sz w:val="22"/>
          <w:szCs w:val="22"/>
          <w:lang w:val="en-US"/>
        </w:rPr>
        <w:t xml:space="preserve">Table </w:t>
      </w:r>
      <w:r w:rsidRPr="00A55DF5">
        <w:rPr>
          <w:sz w:val="22"/>
          <w:szCs w:val="22"/>
          <w:lang w:val="en-US"/>
        </w:rPr>
        <w:fldChar w:fldCharType="begin"/>
      </w:r>
      <w:r w:rsidRPr="00A55DF5">
        <w:rPr>
          <w:sz w:val="22"/>
          <w:szCs w:val="22"/>
          <w:lang w:val="en-US"/>
        </w:rPr>
        <w:instrText xml:space="preserve"> SEQ Table \* ARABIC </w:instrText>
      </w:r>
      <w:r w:rsidRPr="00A55DF5">
        <w:rPr>
          <w:sz w:val="22"/>
          <w:szCs w:val="22"/>
          <w:lang w:val="en-US"/>
        </w:rPr>
        <w:fldChar w:fldCharType="separate"/>
      </w:r>
      <w:r w:rsidR="009575BD">
        <w:rPr>
          <w:noProof/>
          <w:sz w:val="22"/>
          <w:szCs w:val="22"/>
          <w:lang w:val="en-US"/>
        </w:rPr>
        <w:t>2</w:t>
      </w:r>
      <w:r w:rsidRPr="00A55DF5">
        <w:rPr>
          <w:sz w:val="22"/>
          <w:szCs w:val="22"/>
          <w:lang w:val="en-US"/>
        </w:rPr>
        <w:fldChar w:fldCharType="end"/>
      </w:r>
      <w:bookmarkEnd w:id="9"/>
      <w:r w:rsidRPr="00A55DF5">
        <w:rPr>
          <w:sz w:val="22"/>
          <w:szCs w:val="22"/>
          <w:lang w:val="en-US"/>
        </w:rPr>
        <w:t>: Content of the Second Stage of Two Stage SCI Design</w:t>
      </w:r>
    </w:p>
    <w:tbl>
      <w:tblPr>
        <w:tblStyle w:val="TableGrid"/>
        <w:tblW w:w="9962" w:type="dxa"/>
        <w:tblLook w:val="04A0" w:firstRow="1" w:lastRow="0" w:firstColumn="1" w:lastColumn="0" w:noHBand="0" w:noVBand="1"/>
      </w:tblPr>
      <w:tblGrid>
        <w:gridCol w:w="1657"/>
        <w:gridCol w:w="4758"/>
        <w:gridCol w:w="2085"/>
        <w:gridCol w:w="1462"/>
      </w:tblGrid>
      <w:tr w:rsidR="00B65749" w:rsidRPr="00E54154" w14:paraId="6D29CA84" w14:textId="77777777" w:rsidTr="00A55DF5">
        <w:tc>
          <w:tcPr>
            <w:tcW w:w="1657" w:type="dxa"/>
          </w:tcPr>
          <w:p w14:paraId="6EECCC28" w14:textId="77777777" w:rsidR="00B65749" w:rsidRPr="00A55DF5" w:rsidRDefault="00B65749" w:rsidP="00534853">
            <w:pPr>
              <w:pStyle w:val="3GPPText"/>
              <w:spacing w:before="0" w:after="0" w:line="240" w:lineRule="auto"/>
              <w:jc w:val="center"/>
              <w:rPr>
                <w:b/>
                <w:sz w:val="20"/>
                <w:szCs w:val="22"/>
              </w:rPr>
            </w:pPr>
            <w:r w:rsidRPr="00A55DF5">
              <w:rPr>
                <w:b/>
                <w:sz w:val="20"/>
                <w:szCs w:val="22"/>
              </w:rPr>
              <w:t>Field Name</w:t>
            </w:r>
          </w:p>
        </w:tc>
        <w:tc>
          <w:tcPr>
            <w:tcW w:w="4758" w:type="dxa"/>
          </w:tcPr>
          <w:p w14:paraId="0D611322" w14:textId="77777777" w:rsidR="00B65749" w:rsidRPr="00A55DF5" w:rsidRDefault="00B65749">
            <w:pPr>
              <w:pStyle w:val="3GPPText"/>
              <w:spacing w:before="0" w:after="0" w:line="240" w:lineRule="auto"/>
              <w:jc w:val="center"/>
              <w:rPr>
                <w:b/>
                <w:sz w:val="20"/>
                <w:szCs w:val="22"/>
              </w:rPr>
            </w:pPr>
            <w:r w:rsidRPr="00A55DF5">
              <w:rPr>
                <w:b/>
                <w:sz w:val="20"/>
                <w:szCs w:val="22"/>
              </w:rPr>
              <w:t>Description</w:t>
            </w:r>
          </w:p>
        </w:tc>
        <w:tc>
          <w:tcPr>
            <w:tcW w:w="2085" w:type="dxa"/>
          </w:tcPr>
          <w:p w14:paraId="16FA7205" w14:textId="2E638097" w:rsidR="00B65749" w:rsidRPr="0027631A" w:rsidRDefault="00B65749" w:rsidP="00A55DF5">
            <w:pPr>
              <w:pStyle w:val="3GPPText"/>
              <w:spacing w:before="0" w:after="0" w:line="240" w:lineRule="auto"/>
              <w:jc w:val="center"/>
              <w:rPr>
                <w:b/>
                <w:sz w:val="20"/>
                <w:szCs w:val="22"/>
              </w:rPr>
            </w:pPr>
            <w:r>
              <w:rPr>
                <w:b/>
                <w:sz w:val="20"/>
                <w:szCs w:val="22"/>
              </w:rPr>
              <w:t xml:space="preserve">Cast/format </w:t>
            </w:r>
          </w:p>
        </w:tc>
        <w:tc>
          <w:tcPr>
            <w:tcW w:w="1462" w:type="dxa"/>
          </w:tcPr>
          <w:p w14:paraId="6027AD22" w14:textId="14157A1D" w:rsidR="00B65749" w:rsidRPr="00A55DF5" w:rsidRDefault="00B65749" w:rsidP="00534853">
            <w:pPr>
              <w:pStyle w:val="3GPPText"/>
              <w:spacing w:before="0" w:after="0" w:line="240" w:lineRule="auto"/>
              <w:jc w:val="center"/>
              <w:rPr>
                <w:b/>
                <w:sz w:val="20"/>
                <w:szCs w:val="22"/>
              </w:rPr>
            </w:pPr>
            <w:r w:rsidRPr="00A55DF5">
              <w:rPr>
                <w:b/>
                <w:sz w:val="20"/>
                <w:szCs w:val="22"/>
              </w:rPr>
              <w:t>Number of bits</w:t>
            </w:r>
          </w:p>
        </w:tc>
      </w:tr>
      <w:tr w:rsidR="00B65749" w:rsidRPr="00E54154" w14:paraId="5975A024" w14:textId="77777777" w:rsidTr="00A55DF5">
        <w:tc>
          <w:tcPr>
            <w:tcW w:w="1657" w:type="dxa"/>
          </w:tcPr>
          <w:p w14:paraId="774B09A2" w14:textId="1E06FF73" w:rsidR="00B65749" w:rsidRPr="00A55DF5" w:rsidRDefault="00B65749" w:rsidP="00A55DF5">
            <w:pPr>
              <w:pStyle w:val="3GPPText"/>
              <w:spacing w:before="0" w:after="0" w:line="240" w:lineRule="auto"/>
              <w:jc w:val="left"/>
              <w:rPr>
                <w:sz w:val="20"/>
              </w:rPr>
            </w:pPr>
            <w:r w:rsidRPr="00A55DF5">
              <w:rPr>
                <w:sz w:val="20"/>
              </w:rPr>
              <w:t xml:space="preserve">Source ID </w:t>
            </w:r>
          </w:p>
        </w:tc>
        <w:tc>
          <w:tcPr>
            <w:tcW w:w="4758" w:type="dxa"/>
          </w:tcPr>
          <w:p w14:paraId="14BD8A69" w14:textId="0D8294A7" w:rsidR="00B65749" w:rsidRPr="00A55DF5" w:rsidRDefault="00B65749" w:rsidP="00534853">
            <w:pPr>
              <w:pStyle w:val="3GPPText"/>
              <w:spacing w:before="0" w:after="0" w:line="240" w:lineRule="auto"/>
              <w:rPr>
                <w:sz w:val="20"/>
                <w:szCs w:val="22"/>
              </w:rPr>
            </w:pPr>
            <w:r w:rsidRPr="00A55DF5">
              <w:rPr>
                <w:sz w:val="20"/>
                <w:szCs w:val="22"/>
              </w:rPr>
              <w:t>Source ID</w:t>
            </w:r>
          </w:p>
        </w:tc>
        <w:tc>
          <w:tcPr>
            <w:tcW w:w="2085" w:type="dxa"/>
          </w:tcPr>
          <w:p w14:paraId="6E7E0509" w14:textId="0E02A968" w:rsidR="00B65749" w:rsidRPr="0027631A" w:rsidRDefault="00B65749" w:rsidP="00A55DF5">
            <w:pPr>
              <w:pStyle w:val="3GPPText"/>
              <w:spacing w:before="0" w:after="0" w:line="240" w:lineRule="auto"/>
              <w:rPr>
                <w:sz w:val="20"/>
                <w:szCs w:val="22"/>
              </w:rPr>
            </w:pPr>
            <w:r>
              <w:rPr>
                <w:sz w:val="20"/>
                <w:szCs w:val="22"/>
              </w:rPr>
              <w:t>common</w:t>
            </w:r>
          </w:p>
        </w:tc>
        <w:tc>
          <w:tcPr>
            <w:tcW w:w="1462" w:type="dxa"/>
          </w:tcPr>
          <w:p w14:paraId="467389AE" w14:textId="20F4E83C" w:rsidR="00B65749" w:rsidRPr="00A55DF5" w:rsidRDefault="00B65749" w:rsidP="00534853">
            <w:pPr>
              <w:pStyle w:val="3GPPText"/>
              <w:spacing w:before="0" w:after="0" w:line="240" w:lineRule="auto"/>
              <w:rPr>
                <w:sz w:val="20"/>
                <w:szCs w:val="22"/>
              </w:rPr>
            </w:pPr>
            <w:r w:rsidRPr="00A55DF5">
              <w:rPr>
                <w:sz w:val="20"/>
                <w:szCs w:val="22"/>
              </w:rPr>
              <w:t>8 bits</w:t>
            </w:r>
          </w:p>
        </w:tc>
      </w:tr>
      <w:tr w:rsidR="00B65749" w:rsidRPr="00E54154" w14:paraId="209330E9" w14:textId="77777777" w:rsidTr="00A55DF5">
        <w:tc>
          <w:tcPr>
            <w:tcW w:w="1657" w:type="dxa"/>
          </w:tcPr>
          <w:p w14:paraId="6A0373FC" w14:textId="4EB9F3DE" w:rsidR="00B65749" w:rsidRPr="00A55DF5" w:rsidRDefault="00B65749" w:rsidP="00A55DF5">
            <w:pPr>
              <w:pStyle w:val="3GPPText"/>
              <w:spacing w:before="0" w:after="0" w:line="240" w:lineRule="auto"/>
              <w:jc w:val="left"/>
              <w:rPr>
                <w:sz w:val="20"/>
              </w:rPr>
            </w:pPr>
            <w:r w:rsidRPr="00A55DF5">
              <w:rPr>
                <w:sz w:val="20"/>
              </w:rPr>
              <w:t>Destination ID (second part)</w:t>
            </w:r>
          </w:p>
        </w:tc>
        <w:tc>
          <w:tcPr>
            <w:tcW w:w="4758" w:type="dxa"/>
          </w:tcPr>
          <w:p w14:paraId="21857133" w14:textId="4799A3D5" w:rsidR="00B65749" w:rsidRPr="00A55DF5" w:rsidRDefault="00B65749" w:rsidP="00A55DF5">
            <w:pPr>
              <w:pStyle w:val="3GPPText"/>
              <w:spacing w:before="0" w:after="0" w:line="240" w:lineRule="auto"/>
              <w:rPr>
                <w:sz w:val="20"/>
                <w:szCs w:val="22"/>
              </w:rPr>
            </w:pPr>
            <w:r w:rsidRPr="00A55DF5">
              <w:rPr>
                <w:sz w:val="20"/>
                <w:szCs w:val="22"/>
              </w:rPr>
              <w:t>Function of the Destination ID (second part)</w:t>
            </w:r>
          </w:p>
        </w:tc>
        <w:tc>
          <w:tcPr>
            <w:tcW w:w="2085" w:type="dxa"/>
          </w:tcPr>
          <w:p w14:paraId="122EE3BF" w14:textId="30F34B9E" w:rsidR="00B65749" w:rsidRPr="0027631A" w:rsidRDefault="00B65749" w:rsidP="00A55DF5">
            <w:pPr>
              <w:pStyle w:val="3GPPText"/>
              <w:spacing w:before="0" w:after="0" w:line="240" w:lineRule="auto"/>
              <w:rPr>
                <w:sz w:val="20"/>
                <w:szCs w:val="22"/>
              </w:rPr>
            </w:pPr>
            <w:r>
              <w:rPr>
                <w:sz w:val="20"/>
                <w:szCs w:val="22"/>
              </w:rPr>
              <w:t>common</w:t>
            </w:r>
          </w:p>
        </w:tc>
        <w:tc>
          <w:tcPr>
            <w:tcW w:w="1462" w:type="dxa"/>
          </w:tcPr>
          <w:p w14:paraId="17548586" w14:textId="73940FCB" w:rsidR="00B65749" w:rsidRPr="00A55DF5" w:rsidRDefault="00B65749" w:rsidP="00A55DF5">
            <w:pPr>
              <w:pStyle w:val="3GPPText"/>
              <w:spacing w:before="0" w:after="0" w:line="240" w:lineRule="auto"/>
              <w:rPr>
                <w:sz w:val="20"/>
                <w:szCs w:val="22"/>
              </w:rPr>
            </w:pPr>
            <w:r w:rsidRPr="00A55DF5">
              <w:rPr>
                <w:sz w:val="20"/>
                <w:szCs w:val="22"/>
              </w:rPr>
              <w:t>8 bits</w:t>
            </w:r>
          </w:p>
        </w:tc>
      </w:tr>
      <w:tr w:rsidR="00B65749" w:rsidRPr="00E54154" w14:paraId="5404D51F" w14:textId="77777777" w:rsidTr="00A55DF5">
        <w:tc>
          <w:tcPr>
            <w:tcW w:w="1657" w:type="dxa"/>
          </w:tcPr>
          <w:p w14:paraId="108D6D4E" w14:textId="658D9525" w:rsidR="00B65749" w:rsidRPr="00A55DF5" w:rsidRDefault="00B65749" w:rsidP="00A55DF5">
            <w:pPr>
              <w:pStyle w:val="3GPPText"/>
              <w:spacing w:before="0" w:after="0" w:line="240" w:lineRule="auto"/>
              <w:jc w:val="left"/>
              <w:rPr>
                <w:sz w:val="20"/>
              </w:rPr>
            </w:pPr>
            <w:r w:rsidRPr="00A55DF5">
              <w:rPr>
                <w:sz w:val="20"/>
              </w:rPr>
              <w:t>T</w:t>
            </w:r>
            <w:r w:rsidRPr="0027631A">
              <w:rPr>
                <w:sz w:val="20"/>
              </w:rPr>
              <w:t>X</w:t>
            </w:r>
            <w:r w:rsidRPr="00A55DF5">
              <w:rPr>
                <w:sz w:val="20"/>
              </w:rPr>
              <w:t xml:space="preserve"> location</w:t>
            </w:r>
          </w:p>
        </w:tc>
        <w:tc>
          <w:tcPr>
            <w:tcW w:w="4758" w:type="dxa"/>
          </w:tcPr>
          <w:p w14:paraId="1CA71637" w14:textId="039F9B6A" w:rsidR="00B65749" w:rsidRPr="00A55DF5" w:rsidRDefault="00B65749" w:rsidP="00A55DF5">
            <w:pPr>
              <w:pStyle w:val="3GPPText"/>
              <w:spacing w:before="0" w:after="0" w:line="240" w:lineRule="auto"/>
              <w:rPr>
                <w:sz w:val="20"/>
                <w:szCs w:val="22"/>
              </w:rPr>
            </w:pPr>
            <w:r w:rsidRPr="00A55DF5">
              <w:rPr>
                <w:sz w:val="20"/>
                <w:szCs w:val="22"/>
              </w:rPr>
              <w:t>Information on TX location coordinate</w:t>
            </w:r>
          </w:p>
        </w:tc>
        <w:tc>
          <w:tcPr>
            <w:tcW w:w="2085" w:type="dxa"/>
          </w:tcPr>
          <w:p w14:paraId="5F25598A" w14:textId="0580C893" w:rsidR="00B65749" w:rsidRPr="0027631A" w:rsidRDefault="000F4CBD" w:rsidP="00A55DF5">
            <w:pPr>
              <w:pStyle w:val="3GPPText"/>
              <w:spacing w:before="0" w:after="0" w:line="240" w:lineRule="auto"/>
              <w:rPr>
                <w:sz w:val="20"/>
                <w:szCs w:val="22"/>
              </w:rPr>
            </w:pPr>
            <w:r>
              <w:rPr>
                <w:sz w:val="20"/>
                <w:szCs w:val="22"/>
              </w:rPr>
              <w:t xml:space="preserve">groupcast option-1 </w:t>
            </w:r>
            <w:r>
              <w:rPr>
                <w:sz w:val="20"/>
                <w:szCs w:val="22"/>
              </w:rPr>
              <w:br/>
              <w:t>(</w:t>
            </w:r>
            <w:r w:rsidR="00B65749">
              <w:rPr>
                <w:sz w:val="20"/>
                <w:szCs w:val="22"/>
              </w:rPr>
              <w:t>g</w:t>
            </w:r>
            <w:r>
              <w:rPr>
                <w:sz w:val="20"/>
                <w:szCs w:val="22"/>
              </w:rPr>
              <w:t>o-1)</w:t>
            </w:r>
          </w:p>
        </w:tc>
        <w:tc>
          <w:tcPr>
            <w:tcW w:w="1462" w:type="dxa"/>
          </w:tcPr>
          <w:p w14:paraId="510BFD64" w14:textId="2BE3D9C0" w:rsidR="00B65749" w:rsidRPr="00A55DF5" w:rsidRDefault="00B65749" w:rsidP="00534853">
            <w:pPr>
              <w:pStyle w:val="3GPPText"/>
              <w:spacing w:before="0" w:after="0" w:line="240" w:lineRule="auto"/>
              <w:rPr>
                <w:sz w:val="20"/>
                <w:szCs w:val="22"/>
              </w:rPr>
            </w:pPr>
            <w:r w:rsidRPr="00A55DF5">
              <w:rPr>
                <w:sz w:val="20"/>
                <w:szCs w:val="22"/>
              </w:rPr>
              <w:t>10 bits</w:t>
            </w:r>
          </w:p>
        </w:tc>
      </w:tr>
      <w:tr w:rsidR="00B65749" w:rsidRPr="00E54154" w14:paraId="3F21FAE0" w14:textId="77777777" w:rsidTr="00A55DF5">
        <w:tc>
          <w:tcPr>
            <w:tcW w:w="1657" w:type="dxa"/>
          </w:tcPr>
          <w:p w14:paraId="5511F8C4" w14:textId="3930B80C" w:rsidR="00B65749" w:rsidRPr="0027631A" w:rsidDel="00C04723" w:rsidRDefault="00B65749" w:rsidP="00A55DF5">
            <w:pPr>
              <w:pStyle w:val="3GPPText"/>
              <w:spacing w:before="0" w:after="0" w:line="240" w:lineRule="auto"/>
              <w:jc w:val="left"/>
              <w:rPr>
                <w:sz w:val="20"/>
              </w:rPr>
            </w:pPr>
            <w:r w:rsidRPr="0027631A">
              <w:rPr>
                <w:sz w:val="20"/>
              </w:rPr>
              <w:t>Communication range</w:t>
            </w:r>
          </w:p>
        </w:tc>
        <w:tc>
          <w:tcPr>
            <w:tcW w:w="4758" w:type="dxa"/>
          </w:tcPr>
          <w:p w14:paraId="2D8156F7" w14:textId="2F570C05" w:rsidR="00B65749" w:rsidRPr="0027631A" w:rsidRDefault="00B65749" w:rsidP="00A55DF5">
            <w:pPr>
              <w:pStyle w:val="3GPPText"/>
              <w:spacing w:before="0" w:after="0" w:line="240" w:lineRule="auto"/>
              <w:rPr>
                <w:sz w:val="20"/>
                <w:szCs w:val="22"/>
              </w:rPr>
            </w:pPr>
            <w:r>
              <w:rPr>
                <w:sz w:val="20"/>
                <w:szCs w:val="22"/>
              </w:rPr>
              <w:t>Communication range requirement</w:t>
            </w:r>
          </w:p>
        </w:tc>
        <w:tc>
          <w:tcPr>
            <w:tcW w:w="2085" w:type="dxa"/>
          </w:tcPr>
          <w:p w14:paraId="1FAE3FE8" w14:textId="5DA9E74E" w:rsidR="00B65749" w:rsidRDefault="00B65749" w:rsidP="00A55DF5">
            <w:pPr>
              <w:pStyle w:val="3GPPText"/>
              <w:spacing w:before="0" w:after="0" w:line="240" w:lineRule="auto"/>
              <w:rPr>
                <w:sz w:val="20"/>
                <w:szCs w:val="22"/>
              </w:rPr>
            </w:pPr>
            <w:r>
              <w:rPr>
                <w:sz w:val="20"/>
                <w:szCs w:val="22"/>
              </w:rPr>
              <w:t>g</w:t>
            </w:r>
            <w:r w:rsidR="000F4CBD">
              <w:rPr>
                <w:sz w:val="20"/>
                <w:szCs w:val="22"/>
              </w:rPr>
              <w:t>o</w:t>
            </w:r>
            <w:r>
              <w:rPr>
                <w:sz w:val="20"/>
                <w:szCs w:val="22"/>
              </w:rPr>
              <w:t>-1</w:t>
            </w:r>
          </w:p>
        </w:tc>
        <w:tc>
          <w:tcPr>
            <w:tcW w:w="1462" w:type="dxa"/>
          </w:tcPr>
          <w:p w14:paraId="55F1FA73" w14:textId="36E8E537" w:rsidR="00B65749" w:rsidRPr="0027631A" w:rsidRDefault="00B65749" w:rsidP="00A55DF5">
            <w:pPr>
              <w:pStyle w:val="3GPPText"/>
              <w:spacing w:before="0" w:after="0" w:line="240" w:lineRule="auto"/>
              <w:rPr>
                <w:sz w:val="20"/>
                <w:szCs w:val="22"/>
              </w:rPr>
            </w:pPr>
            <w:r>
              <w:rPr>
                <w:sz w:val="20"/>
                <w:szCs w:val="22"/>
              </w:rPr>
              <w:t>4</w:t>
            </w:r>
            <w:r w:rsidRPr="000E4168">
              <w:rPr>
                <w:sz w:val="20"/>
                <w:szCs w:val="22"/>
              </w:rPr>
              <w:t xml:space="preserve"> bit</w:t>
            </w:r>
          </w:p>
        </w:tc>
      </w:tr>
      <w:tr w:rsidR="00B65749" w:rsidRPr="00E54154" w14:paraId="596BF745" w14:textId="77777777" w:rsidTr="00A55DF5">
        <w:tc>
          <w:tcPr>
            <w:tcW w:w="1657" w:type="dxa"/>
          </w:tcPr>
          <w:p w14:paraId="5870E066" w14:textId="77777777" w:rsidR="00B65749" w:rsidRPr="00A55DF5" w:rsidRDefault="00B65749" w:rsidP="00A55DF5">
            <w:pPr>
              <w:pStyle w:val="3GPPText"/>
              <w:spacing w:before="0" w:after="0" w:line="240" w:lineRule="auto"/>
              <w:jc w:val="left"/>
              <w:rPr>
                <w:sz w:val="20"/>
              </w:rPr>
            </w:pPr>
            <w:r w:rsidRPr="00A55DF5">
              <w:rPr>
                <w:sz w:val="20"/>
              </w:rPr>
              <w:t>MCS Index</w:t>
            </w:r>
          </w:p>
        </w:tc>
        <w:tc>
          <w:tcPr>
            <w:tcW w:w="4758" w:type="dxa"/>
          </w:tcPr>
          <w:p w14:paraId="7D5D9699" w14:textId="77777777" w:rsidR="00B65749" w:rsidRPr="00A55DF5" w:rsidRDefault="00B65749" w:rsidP="00534853">
            <w:pPr>
              <w:pStyle w:val="3GPPText"/>
              <w:spacing w:before="0" w:after="0" w:line="240" w:lineRule="auto"/>
              <w:rPr>
                <w:sz w:val="20"/>
                <w:szCs w:val="22"/>
              </w:rPr>
            </w:pPr>
            <w:r w:rsidRPr="00A55DF5">
              <w:rPr>
                <w:sz w:val="20"/>
                <w:szCs w:val="22"/>
              </w:rPr>
              <w:t>Used to determine TBS based on indicated allocation</w:t>
            </w:r>
          </w:p>
          <w:p w14:paraId="0A675ADB" w14:textId="77777777" w:rsidR="00B65749" w:rsidRPr="00A55DF5" w:rsidRDefault="00B65749">
            <w:pPr>
              <w:pStyle w:val="3GPPText"/>
              <w:spacing w:before="0" w:after="0" w:line="240" w:lineRule="auto"/>
              <w:rPr>
                <w:sz w:val="20"/>
                <w:szCs w:val="22"/>
              </w:rPr>
            </w:pPr>
            <w:r w:rsidRPr="00A55DF5">
              <w:rPr>
                <w:sz w:val="20"/>
                <w:szCs w:val="22"/>
              </w:rPr>
              <w:t>Note: Number of bits may be reduced in case of predefined association with PSCCH format for 2</w:t>
            </w:r>
            <w:r w:rsidRPr="00A55DF5">
              <w:rPr>
                <w:sz w:val="20"/>
                <w:szCs w:val="22"/>
                <w:vertAlign w:val="superscript"/>
              </w:rPr>
              <w:t>nd</w:t>
            </w:r>
            <w:r w:rsidRPr="00A55DF5">
              <w:rPr>
                <w:sz w:val="20"/>
                <w:szCs w:val="22"/>
              </w:rPr>
              <w:t xml:space="preserve"> stage SCI</w:t>
            </w:r>
          </w:p>
        </w:tc>
        <w:tc>
          <w:tcPr>
            <w:tcW w:w="2085" w:type="dxa"/>
          </w:tcPr>
          <w:p w14:paraId="0D618AC5" w14:textId="567BFD2F" w:rsidR="00B65749" w:rsidRPr="0027631A" w:rsidRDefault="00B65749" w:rsidP="00A55DF5">
            <w:pPr>
              <w:pStyle w:val="3GPPText"/>
              <w:spacing w:before="0" w:after="0" w:line="240" w:lineRule="auto"/>
              <w:rPr>
                <w:sz w:val="20"/>
                <w:szCs w:val="22"/>
              </w:rPr>
            </w:pPr>
            <w:r>
              <w:rPr>
                <w:sz w:val="20"/>
                <w:szCs w:val="22"/>
              </w:rPr>
              <w:t>common</w:t>
            </w:r>
          </w:p>
        </w:tc>
        <w:tc>
          <w:tcPr>
            <w:tcW w:w="1462" w:type="dxa"/>
          </w:tcPr>
          <w:p w14:paraId="3A152CFF" w14:textId="389B7430" w:rsidR="00B65749" w:rsidRPr="00A55DF5" w:rsidRDefault="00B65749" w:rsidP="00534853">
            <w:pPr>
              <w:pStyle w:val="3GPPText"/>
              <w:spacing w:before="0" w:after="0" w:line="240" w:lineRule="auto"/>
              <w:rPr>
                <w:sz w:val="20"/>
                <w:szCs w:val="22"/>
              </w:rPr>
            </w:pPr>
            <w:r>
              <w:rPr>
                <w:sz w:val="20"/>
                <w:szCs w:val="22"/>
              </w:rPr>
              <w:t>≤</w:t>
            </w:r>
            <w:r w:rsidRPr="00A55DF5">
              <w:rPr>
                <w:sz w:val="20"/>
                <w:szCs w:val="22"/>
              </w:rPr>
              <w:t xml:space="preserve"> 5 bits </w:t>
            </w:r>
          </w:p>
        </w:tc>
      </w:tr>
      <w:tr w:rsidR="00B65749" w:rsidRPr="00E54154" w14:paraId="03017EE1" w14:textId="77777777" w:rsidTr="00A55DF5">
        <w:tc>
          <w:tcPr>
            <w:tcW w:w="1657" w:type="dxa"/>
          </w:tcPr>
          <w:p w14:paraId="1DF9FA98" w14:textId="77777777" w:rsidR="00B65749" w:rsidRPr="00A55DF5" w:rsidRDefault="00B65749" w:rsidP="00A55DF5">
            <w:pPr>
              <w:pStyle w:val="3GPPText"/>
              <w:spacing w:before="0" w:after="0" w:line="240" w:lineRule="auto"/>
              <w:jc w:val="left"/>
              <w:rPr>
                <w:sz w:val="20"/>
              </w:rPr>
            </w:pPr>
            <w:r w:rsidRPr="00A55DF5">
              <w:rPr>
                <w:sz w:val="20"/>
              </w:rPr>
              <w:t>RV Index</w:t>
            </w:r>
          </w:p>
        </w:tc>
        <w:tc>
          <w:tcPr>
            <w:tcW w:w="4758" w:type="dxa"/>
          </w:tcPr>
          <w:p w14:paraId="1A0F5B9C" w14:textId="77777777" w:rsidR="00B65749" w:rsidRPr="00A55DF5" w:rsidRDefault="00B65749" w:rsidP="00534853">
            <w:pPr>
              <w:pStyle w:val="3GPPText"/>
              <w:spacing w:before="0" w:after="0" w:line="240" w:lineRule="auto"/>
              <w:rPr>
                <w:sz w:val="20"/>
                <w:szCs w:val="22"/>
              </w:rPr>
            </w:pPr>
            <w:r w:rsidRPr="00A55DF5">
              <w:rPr>
                <w:sz w:val="20"/>
                <w:szCs w:val="22"/>
              </w:rPr>
              <w:t>Redundancy version index</w:t>
            </w:r>
          </w:p>
        </w:tc>
        <w:tc>
          <w:tcPr>
            <w:tcW w:w="2085" w:type="dxa"/>
          </w:tcPr>
          <w:p w14:paraId="3B6BE2FA" w14:textId="6DACE66A" w:rsidR="00B65749" w:rsidRPr="0027631A" w:rsidRDefault="00B65749" w:rsidP="00A55DF5">
            <w:pPr>
              <w:pStyle w:val="3GPPText"/>
              <w:spacing w:before="0" w:after="0" w:line="240" w:lineRule="auto"/>
              <w:rPr>
                <w:sz w:val="20"/>
                <w:szCs w:val="22"/>
              </w:rPr>
            </w:pPr>
            <w:r>
              <w:rPr>
                <w:sz w:val="20"/>
                <w:szCs w:val="22"/>
              </w:rPr>
              <w:t>common</w:t>
            </w:r>
          </w:p>
        </w:tc>
        <w:tc>
          <w:tcPr>
            <w:tcW w:w="1462" w:type="dxa"/>
          </w:tcPr>
          <w:p w14:paraId="5A3A2099" w14:textId="72156FB8" w:rsidR="00B65749" w:rsidRPr="00A55DF5" w:rsidRDefault="00B65749" w:rsidP="00534853">
            <w:pPr>
              <w:pStyle w:val="3GPPText"/>
              <w:spacing w:before="0" w:after="0" w:line="240" w:lineRule="auto"/>
              <w:rPr>
                <w:sz w:val="20"/>
                <w:szCs w:val="22"/>
              </w:rPr>
            </w:pPr>
            <w:r w:rsidRPr="00A55DF5">
              <w:rPr>
                <w:sz w:val="20"/>
                <w:szCs w:val="22"/>
              </w:rPr>
              <w:t>2 bits</w:t>
            </w:r>
          </w:p>
        </w:tc>
      </w:tr>
      <w:tr w:rsidR="00B65749" w:rsidRPr="00E54154" w14:paraId="06B2DC89" w14:textId="77777777" w:rsidTr="00A55DF5">
        <w:tc>
          <w:tcPr>
            <w:tcW w:w="1657" w:type="dxa"/>
          </w:tcPr>
          <w:p w14:paraId="6B6D236D" w14:textId="77777777" w:rsidR="00B65749" w:rsidRPr="00A55DF5" w:rsidRDefault="00B65749" w:rsidP="00A55DF5">
            <w:pPr>
              <w:pStyle w:val="3GPPText"/>
              <w:spacing w:before="0" w:after="0" w:line="240" w:lineRule="auto"/>
              <w:jc w:val="left"/>
              <w:rPr>
                <w:sz w:val="20"/>
              </w:rPr>
            </w:pPr>
            <w:r w:rsidRPr="00A55DF5">
              <w:rPr>
                <w:sz w:val="20"/>
              </w:rPr>
              <w:t>HARQ Process ID</w:t>
            </w:r>
          </w:p>
        </w:tc>
        <w:tc>
          <w:tcPr>
            <w:tcW w:w="4758" w:type="dxa"/>
          </w:tcPr>
          <w:p w14:paraId="54F4F473" w14:textId="77777777" w:rsidR="00B65749" w:rsidRPr="00A55DF5" w:rsidRDefault="00B65749" w:rsidP="00534853">
            <w:pPr>
              <w:pStyle w:val="3GPPText"/>
              <w:spacing w:before="0" w:after="0" w:line="240" w:lineRule="auto"/>
              <w:rPr>
                <w:sz w:val="20"/>
                <w:szCs w:val="22"/>
              </w:rPr>
            </w:pPr>
            <w:r w:rsidRPr="00A55DF5">
              <w:rPr>
                <w:sz w:val="20"/>
                <w:szCs w:val="22"/>
              </w:rPr>
              <w:t xml:space="preserve">Identifier of HARQ process. It is needed for unicast and groupcast. </w:t>
            </w:r>
          </w:p>
        </w:tc>
        <w:tc>
          <w:tcPr>
            <w:tcW w:w="2085" w:type="dxa"/>
          </w:tcPr>
          <w:p w14:paraId="5C15D285" w14:textId="1D105164" w:rsidR="00B65749" w:rsidRPr="0027631A" w:rsidRDefault="00B65749" w:rsidP="00A55DF5">
            <w:pPr>
              <w:pStyle w:val="3GPPText"/>
              <w:spacing w:before="0" w:after="0" w:line="240" w:lineRule="auto"/>
              <w:rPr>
                <w:sz w:val="20"/>
                <w:szCs w:val="22"/>
              </w:rPr>
            </w:pPr>
            <w:r>
              <w:rPr>
                <w:sz w:val="20"/>
                <w:szCs w:val="22"/>
              </w:rPr>
              <w:t>common</w:t>
            </w:r>
          </w:p>
        </w:tc>
        <w:tc>
          <w:tcPr>
            <w:tcW w:w="1462" w:type="dxa"/>
          </w:tcPr>
          <w:p w14:paraId="5452C741" w14:textId="3EC52589" w:rsidR="00B65749" w:rsidRPr="00A55DF5" w:rsidRDefault="00B65749" w:rsidP="00534853">
            <w:pPr>
              <w:pStyle w:val="3GPPText"/>
              <w:spacing w:before="0" w:after="0" w:line="240" w:lineRule="auto"/>
              <w:rPr>
                <w:sz w:val="20"/>
                <w:szCs w:val="22"/>
              </w:rPr>
            </w:pPr>
            <w:r>
              <w:rPr>
                <w:sz w:val="20"/>
                <w:szCs w:val="22"/>
              </w:rPr>
              <w:t>≤</w:t>
            </w:r>
            <w:r w:rsidRPr="00A55DF5">
              <w:rPr>
                <w:sz w:val="20"/>
                <w:szCs w:val="22"/>
              </w:rPr>
              <w:t xml:space="preserve"> 4 bits</w:t>
            </w:r>
          </w:p>
        </w:tc>
      </w:tr>
      <w:tr w:rsidR="00B65749" w:rsidRPr="00E54154" w14:paraId="6E59653F" w14:textId="77777777" w:rsidTr="00A55DF5">
        <w:tc>
          <w:tcPr>
            <w:tcW w:w="1657" w:type="dxa"/>
          </w:tcPr>
          <w:p w14:paraId="16C33808" w14:textId="77777777" w:rsidR="00B65749" w:rsidRPr="00A55DF5" w:rsidRDefault="00B65749" w:rsidP="00A55DF5">
            <w:pPr>
              <w:pStyle w:val="3GPPText"/>
              <w:spacing w:before="0" w:after="0" w:line="240" w:lineRule="auto"/>
              <w:jc w:val="left"/>
              <w:rPr>
                <w:sz w:val="20"/>
              </w:rPr>
            </w:pPr>
            <w:r w:rsidRPr="00A55DF5">
              <w:rPr>
                <w:sz w:val="20"/>
              </w:rPr>
              <w:t>NDI</w:t>
            </w:r>
          </w:p>
        </w:tc>
        <w:tc>
          <w:tcPr>
            <w:tcW w:w="4758" w:type="dxa"/>
          </w:tcPr>
          <w:p w14:paraId="5A495097" w14:textId="77777777" w:rsidR="00B65749" w:rsidRPr="00A55DF5" w:rsidRDefault="00B65749" w:rsidP="00534853">
            <w:pPr>
              <w:pStyle w:val="3GPPText"/>
              <w:spacing w:before="0" w:after="0" w:line="240" w:lineRule="auto"/>
              <w:rPr>
                <w:sz w:val="20"/>
                <w:szCs w:val="22"/>
              </w:rPr>
            </w:pPr>
            <w:r w:rsidRPr="00A55DF5">
              <w:rPr>
                <w:sz w:val="20"/>
                <w:szCs w:val="22"/>
              </w:rPr>
              <w:t>Indicates new data, toggles b/w transmissions of different TBSs with same HARQ Process ID</w:t>
            </w:r>
          </w:p>
        </w:tc>
        <w:tc>
          <w:tcPr>
            <w:tcW w:w="2085" w:type="dxa"/>
          </w:tcPr>
          <w:p w14:paraId="6B5014C5" w14:textId="160F3DED" w:rsidR="00B65749" w:rsidRPr="0027631A" w:rsidRDefault="00B65749" w:rsidP="00A55DF5">
            <w:pPr>
              <w:pStyle w:val="3GPPText"/>
              <w:spacing w:before="0" w:after="0" w:line="240" w:lineRule="auto"/>
              <w:rPr>
                <w:sz w:val="20"/>
                <w:szCs w:val="22"/>
              </w:rPr>
            </w:pPr>
            <w:r>
              <w:rPr>
                <w:sz w:val="20"/>
                <w:szCs w:val="22"/>
              </w:rPr>
              <w:t>common</w:t>
            </w:r>
          </w:p>
        </w:tc>
        <w:tc>
          <w:tcPr>
            <w:tcW w:w="1462" w:type="dxa"/>
          </w:tcPr>
          <w:p w14:paraId="49A587D9" w14:textId="4C3A154D" w:rsidR="00B65749" w:rsidRPr="00A55DF5" w:rsidRDefault="00B65749" w:rsidP="00534853">
            <w:pPr>
              <w:pStyle w:val="3GPPText"/>
              <w:spacing w:before="0" w:after="0" w:line="240" w:lineRule="auto"/>
              <w:rPr>
                <w:sz w:val="20"/>
                <w:szCs w:val="22"/>
              </w:rPr>
            </w:pPr>
            <w:r w:rsidRPr="00A55DF5">
              <w:rPr>
                <w:sz w:val="20"/>
                <w:szCs w:val="22"/>
              </w:rPr>
              <w:t>1 bit</w:t>
            </w:r>
          </w:p>
        </w:tc>
      </w:tr>
      <w:tr w:rsidR="00B65749" w:rsidRPr="00E54154" w14:paraId="3AEAF880" w14:textId="77777777" w:rsidTr="00A55DF5">
        <w:tc>
          <w:tcPr>
            <w:tcW w:w="1657" w:type="dxa"/>
          </w:tcPr>
          <w:p w14:paraId="768E24C9" w14:textId="77777777" w:rsidR="00B65749" w:rsidRPr="00A55DF5" w:rsidRDefault="00B65749" w:rsidP="00A55DF5">
            <w:pPr>
              <w:pStyle w:val="3GPPText"/>
              <w:spacing w:before="0" w:after="0" w:line="240" w:lineRule="auto"/>
              <w:jc w:val="left"/>
              <w:rPr>
                <w:sz w:val="20"/>
              </w:rPr>
            </w:pPr>
            <w:r w:rsidRPr="00A55DF5">
              <w:rPr>
                <w:sz w:val="20"/>
              </w:rPr>
              <w:t>CSI-RS Info</w:t>
            </w:r>
          </w:p>
        </w:tc>
        <w:tc>
          <w:tcPr>
            <w:tcW w:w="4758" w:type="dxa"/>
          </w:tcPr>
          <w:p w14:paraId="46261972" w14:textId="77777777" w:rsidR="00B65749" w:rsidRPr="00A55DF5" w:rsidRDefault="00B65749" w:rsidP="00534853">
            <w:pPr>
              <w:pStyle w:val="3GPPText"/>
              <w:spacing w:before="0" w:after="0" w:line="240" w:lineRule="auto"/>
              <w:rPr>
                <w:sz w:val="20"/>
                <w:szCs w:val="22"/>
              </w:rPr>
            </w:pPr>
            <w:r w:rsidRPr="00A55DF5">
              <w:rPr>
                <w:sz w:val="20"/>
                <w:szCs w:val="22"/>
              </w:rPr>
              <w:t>Indicates presence of CSI-RS in current sidelink transmission.</w:t>
            </w:r>
          </w:p>
          <w:p w14:paraId="3EAB0FF1" w14:textId="77777777" w:rsidR="00B65749" w:rsidRPr="00A55DF5" w:rsidRDefault="00B65749">
            <w:pPr>
              <w:pStyle w:val="3GPPText"/>
              <w:spacing w:before="0" w:after="0" w:line="240" w:lineRule="auto"/>
              <w:rPr>
                <w:sz w:val="20"/>
                <w:szCs w:val="22"/>
              </w:rPr>
            </w:pPr>
            <w:r w:rsidRPr="00A55DF5">
              <w:rPr>
                <w:sz w:val="20"/>
                <w:szCs w:val="22"/>
              </w:rPr>
              <w:t>Trigger of CSI-RS report and request for CSI-RS transmission.</w:t>
            </w:r>
          </w:p>
          <w:p w14:paraId="438F6F1C" w14:textId="77777777" w:rsidR="00B65749" w:rsidRPr="00A55DF5" w:rsidRDefault="00B65749">
            <w:pPr>
              <w:pStyle w:val="3GPPText"/>
              <w:spacing w:before="0" w:after="0" w:line="240" w:lineRule="auto"/>
              <w:rPr>
                <w:sz w:val="20"/>
                <w:szCs w:val="22"/>
              </w:rPr>
            </w:pPr>
            <w:r w:rsidRPr="00A55DF5">
              <w:rPr>
                <w:sz w:val="20"/>
                <w:szCs w:val="22"/>
              </w:rPr>
              <w:t>Unicast operation only</w:t>
            </w:r>
          </w:p>
        </w:tc>
        <w:tc>
          <w:tcPr>
            <w:tcW w:w="2085" w:type="dxa"/>
          </w:tcPr>
          <w:p w14:paraId="12FBFEFA" w14:textId="2C3DD947" w:rsidR="00B65749" w:rsidRPr="0027631A" w:rsidRDefault="00B65749" w:rsidP="00A55DF5">
            <w:pPr>
              <w:pStyle w:val="3GPPText"/>
              <w:spacing w:before="0" w:after="0" w:line="240" w:lineRule="auto"/>
              <w:rPr>
                <w:sz w:val="20"/>
                <w:szCs w:val="22"/>
              </w:rPr>
            </w:pPr>
          </w:p>
        </w:tc>
        <w:tc>
          <w:tcPr>
            <w:tcW w:w="1462" w:type="dxa"/>
          </w:tcPr>
          <w:p w14:paraId="70A667DA" w14:textId="7A39B5AF" w:rsidR="00B65749" w:rsidRPr="00A55DF5" w:rsidRDefault="00B65749" w:rsidP="00534853">
            <w:pPr>
              <w:pStyle w:val="3GPPText"/>
              <w:spacing w:before="0" w:after="0" w:line="240" w:lineRule="auto"/>
              <w:rPr>
                <w:sz w:val="20"/>
                <w:szCs w:val="22"/>
              </w:rPr>
            </w:pPr>
            <w:r w:rsidRPr="00A55DF5">
              <w:rPr>
                <w:sz w:val="20"/>
                <w:szCs w:val="22"/>
              </w:rPr>
              <w:t>1-2 bits</w:t>
            </w:r>
          </w:p>
        </w:tc>
      </w:tr>
      <w:tr w:rsidR="00B65749" w:rsidRPr="00E54154" w14:paraId="0B54F5D2" w14:textId="77777777" w:rsidTr="00A55DF5">
        <w:tc>
          <w:tcPr>
            <w:tcW w:w="1657" w:type="dxa"/>
          </w:tcPr>
          <w:p w14:paraId="634C2C53" w14:textId="77777777" w:rsidR="00B65749" w:rsidRPr="00A55DF5" w:rsidRDefault="00B65749" w:rsidP="00A55DF5">
            <w:pPr>
              <w:pStyle w:val="3GPPText"/>
              <w:spacing w:before="0" w:after="0" w:line="240" w:lineRule="auto"/>
              <w:jc w:val="left"/>
              <w:rPr>
                <w:sz w:val="20"/>
              </w:rPr>
            </w:pPr>
            <w:r w:rsidRPr="00A55DF5">
              <w:rPr>
                <w:sz w:val="20"/>
              </w:rPr>
              <w:t>PSFCH REQ</w:t>
            </w:r>
          </w:p>
        </w:tc>
        <w:tc>
          <w:tcPr>
            <w:tcW w:w="4758" w:type="dxa"/>
          </w:tcPr>
          <w:p w14:paraId="7C4D6695" w14:textId="5BC550D5" w:rsidR="00B65749" w:rsidRPr="00A55DF5" w:rsidRDefault="00B65749" w:rsidP="00534853">
            <w:pPr>
              <w:pStyle w:val="3GPPText"/>
              <w:spacing w:before="0" w:after="0" w:line="240" w:lineRule="auto"/>
              <w:rPr>
                <w:sz w:val="20"/>
                <w:szCs w:val="22"/>
              </w:rPr>
            </w:pPr>
            <w:r w:rsidRPr="00A55DF5">
              <w:rPr>
                <w:sz w:val="20"/>
                <w:szCs w:val="22"/>
              </w:rPr>
              <w:t>Request for HARQ feedback from target RXs</w:t>
            </w:r>
          </w:p>
        </w:tc>
        <w:tc>
          <w:tcPr>
            <w:tcW w:w="2085" w:type="dxa"/>
          </w:tcPr>
          <w:p w14:paraId="62B467DE" w14:textId="180599EF" w:rsidR="00B65749" w:rsidRPr="0027631A" w:rsidRDefault="00B65749" w:rsidP="00A55DF5">
            <w:pPr>
              <w:pStyle w:val="3GPPText"/>
              <w:spacing w:before="0" w:after="0" w:line="240" w:lineRule="auto"/>
              <w:rPr>
                <w:sz w:val="20"/>
                <w:szCs w:val="22"/>
              </w:rPr>
            </w:pPr>
            <w:r>
              <w:rPr>
                <w:sz w:val="20"/>
                <w:szCs w:val="22"/>
              </w:rPr>
              <w:t>u/g</w:t>
            </w:r>
            <w:r w:rsidR="000F4CBD">
              <w:rPr>
                <w:sz w:val="20"/>
                <w:szCs w:val="22"/>
              </w:rPr>
              <w:t>o</w:t>
            </w:r>
            <w:r w:rsidR="006A0852">
              <w:rPr>
                <w:sz w:val="20"/>
                <w:szCs w:val="22"/>
              </w:rPr>
              <w:t>-</w:t>
            </w:r>
            <w:r>
              <w:rPr>
                <w:sz w:val="20"/>
                <w:szCs w:val="22"/>
              </w:rPr>
              <w:t>1/g</w:t>
            </w:r>
            <w:r w:rsidR="000F4CBD">
              <w:rPr>
                <w:sz w:val="20"/>
                <w:szCs w:val="22"/>
              </w:rPr>
              <w:t>o</w:t>
            </w:r>
            <w:r w:rsidR="006A0852">
              <w:rPr>
                <w:sz w:val="20"/>
                <w:szCs w:val="22"/>
              </w:rPr>
              <w:t>-</w:t>
            </w:r>
            <w:r>
              <w:rPr>
                <w:sz w:val="20"/>
                <w:szCs w:val="22"/>
              </w:rPr>
              <w:t>2</w:t>
            </w:r>
          </w:p>
        </w:tc>
        <w:tc>
          <w:tcPr>
            <w:tcW w:w="1462" w:type="dxa"/>
          </w:tcPr>
          <w:p w14:paraId="40655AB0" w14:textId="68716ECC" w:rsidR="00B65749" w:rsidRPr="00A55DF5" w:rsidRDefault="00B65749" w:rsidP="00534853">
            <w:pPr>
              <w:pStyle w:val="3GPPText"/>
              <w:spacing w:before="0" w:after="0" w:line="240" w:lineRule="auto"/>
              <w:rPr>
                <w:sz w:val="20"/>
                <w:szCs w:val="22"/>
              </w:rPr>
            </w:pPr>
            <w:r w:rsidRPr="00A55DF5">
              <w:rPr>
                <w:sz w:val="20"/>
                <w:szCs w:val="22"/>
              </w:rPr>
              <w:t>1 bit</w:t>
            </w:r>
          </w:p>
        </w:tc>
      </w:tr>
      <w:tr w:rsidR="00B65749" w:rsidRPr="00E54154" w14:paraId="6EED0F39" w14:textId="77777777" w:rsidTr="00A55DF5">
        <w:tc>
          <w:tcPr>
            <w:tcW w:w="1657" w:type="dxa"/>
          </w:tcPr>
          <w:p w14:paraId="6853DB42" w14:textId="77777777" w:rsidR="00B65749" w:rsidRPr="00A55DF5" w:rsidRDefault="00B65749" w:rsidP="00A55DF5">
            <w:pPr>
              <w:pStyle w:val="3GPPText"/>
              <w:spacing w:before="0" w:after="0" w:line="240" w:lineRule="auto"/>
              <w:jc w:val="left"/>
              <w:rPr>
                <w:sz w:val="20"/>
              </w:rPr>
            </w:pPr>
            <w:r w:rsidRPr="00A55DF5">
              <w:rPr>
                <w:sz w:val="20"/>
              </w:rPr>
              <w:t>Reserved bits</w:t>
            </w:r>
          </w:p>
        </w:tc>
        <w:tc>
          <w:tcPr>
            <w:tcW w:w="4758" w:type="dxa"/>
          </w:tcPr>
          <w:p w14:paraId="740F5DD2" w14:textId="77777777" w:rsidR="00B65749" w:rsidRPr="00A55DF5" w:rsidRDefault="00B65749" w:rsidP="00534853">
            <w:pPr>
              <w:pStyle w:val="3GPPText"/>
              <w:spacing w:before="0" w:after="0" w:line="240" w:lineRule="auto"/>
              <w:rPr>
                <w:sz w:val="20"/>
                <w:szCs w:val="22"/>
              </w:rPr>
            </w:pPr>
            <w:r w:rsidRPr="00A55DF5">
              <w:rPr>
                <w:sz w:val="20"/>
                <w:szCs w:val="22"/>
              </w:rPr>
              <w:t xml:space="preserve">Note: Forward compatibility coexistence configuration. This can possibly be (pre)-configured to enable future extension without sacrificing backward compatibility. </w:t>
            </w:r>
          </w:p>
        </w:tc>
        <w:tc>
          <w:tcPr>
            <w:tcW w:w="2085" w:type="dxa"/>
          </w:tcPr>
          <w:p w14:paraId="7608AC88" w14:textId="7AE2ECAE" w:rsidR="00B65749" w:rsidRPr="0027631A" w:rsidRDefault="00B65749" w:rsidP="00A55DF5">
            <w:pPr>
              <w:pStyle w:val="3GPPText"/>
              <w:spacing w:before="0" w:after="0" w:line="240" w:lineRule="auto"/>
              <w:rPr>
                <w:sz w:val="20"/>
                <w:szCs w:val="22"/>
              </w:rPr>
            </w:pPr>
            <w:r>
              <w:rPr>
                <w:sz w:val="20"/>
                <w:szCs w:val="22"/>
              </w:rPr>
              <w:t>common</w:t>
            </w:r>
          </w:p>
        </w:tc>
        <w:tc>
          <w:tcPr>
            <w:tcW w:w="1462" w:type="dxa"/>
          </w:tcPr>
          <w:p w14:paraId="0C8F423E" w14:textId="07B997FE" w:rsidR="00B65749" w:rsidRPr="00A55DF5" w:rsidRDefault="00B65749" w:rsidP="00534853">
            <w:pPr>
              <w:pStyle w:val="3GPPText"/>
              <w:spacing w:before="0" w:after="0" w:line="240" w:lineRule="auto"/>
              <w:rPr>
                <w:sz w:val="20"/>
                <w:szCs w:val="22"/>
              </w:rPr>
            </w:pPr>
            <w:r w:rsidRPr="00A55DF5">
              <w:rPr>
                <w:sz w:val="20"/>
                <w:szCs w:val="22"/>
              </w:rPr>
              <w:t>0 bits</w:t>
            </w:r>
          </w:p>
        </w:tc>
      </w:tr>
      <w:tr w:rsidR="00B65749" w:rsidRPr="00E54154" w14:paraId="2F0D8CCF" w14:textId="77777777" w:rsidTr="00A55DF5">
        <w:tc>
          <w:tcPr>
            <w:tcW w:w="1657" w:type="dxa"/>
          </w:tcPr>
          <w:p w14:paraId="09412D87" w14:textId="5A3231A4" w:rsidR="00B65749" w:rsidRPr="00A55DF5" w:rsidRDefault="00B65749" w:rsidP="00A55DF5">
            <w:pPr>
              <w:pStyle w:val="3GPPText"/>
              <w:spacing w:before="0" w:after="0" w:line="240" w:lineRule="auto"/>
              <w:jc w:val="left"/>
              <w:rPr>
                <w:sz w:val="20"/>
              </w:rPr>
            </w:pPr>
            <w:r w:rsidRPr="00A55DF5">
              <w:rPr>
                <w:sz w:val="20"/>
              </w:rPr>
              <w:t>CRC</w:t>
            </w:r>
          </w:p>
        </w:tc>
        <w:tc>
          <w:tcPr>
            <w:tcW w:w="4758" w:type="dxa"/>
          </w:tcPr>
          <w:p w14:paraId="247C584E" w14:textId="52A73C11" w:rsidR="00B65749" w:rsidRPr="00A55DF5" w:rsidRDefault="00B65749" w:rsidP="00A55DF5">
            <w:pPr>
              <w:pStyle w:val="3GPPText"/>
              <w:spacing w:before="0" w:after="0" w:line="240" w:lineRule="auto"/>
              <w:rPr>
                <w:sz w:val="20"/>
                <w:szCs w:val="22"/>
              </w:rPr>
            </w:pPr>
            <w:r w:rsidRPr="00A55DF5">
              <w:rPr>
                <w:sz w:val="20"/>
                <w:szCs w:val="22"/>
              </w:rPr>
              <w:t>Note: Reduced CRC length can be used</w:t>
            </w:r>
          </w:p>
        </w:tc>
        <w:tc>
          <w:tcPr>
            <w:tcW w:w="2085" w:type="dxa"/>
          </w:tcPr>
          <w:p w14:paraId="53A90DA8" w14:textId="5D5CC91E" w:rsidR="00B65749" w:rsidRPr="0027631A" w:rsidRDefault="00B65749" w:rsidP="00A55DF5">
            <w:pPr>
              <w:pStyle w:val="3GPPText"/>
              <w:spacing w:before="0" w:after="0" w:line="240" w:lineRule="auto"/>
              <w:rPr>
                <w:sz w:val="20"/>
                <w:szCs w:val="22"/>
              </w:rPr>
            </w:pPr>
            <w:r>
              <w:rPr>
                <w:sz w:val="20"/>
                <w:szCs w:val="22"/>
              </w:rPr>
              <w:t>common</w:t>
            </w:r>
          </w:p>
        </w:tc>
        <w:tc>
          <w:tcPr>
            <w:tcW w:w="1462" w:type="dxa"/>
          </w:tcPr>
          <w:p w14:paraId="51546E05" w14:textId="45CFE5A0" w:rsidR="00B65749" w:rsidRPr="00A55DF5" w:rsidRDefault="00B65749" w:rsidP="00A55DF5">
            <w:pPr>
              <w:pStyle w:val="3GPPText"/>
              <w:spacing w:before="0" w:after="0" w:line="240" w:lineRule="auto"/>
              <w:rPr>
                <w:sz w:val="20"/>
                <w:szCs w:val="22"/>
              </w:rPr>
            </w:pPr>
            <w:r w:rsidRPr="00A55DF5">
              <w:rPr>
                <w:sz w:val="20"/>
                <w:szCs w:val="22"/>
              </w:rPr>
              <w:t>6 bits</w:t>
            </w:r>
          </w:p>
        </w:tc>
      </w:tr>
    </w:tbl>
    <w:p w14:paraId="2F327159" w14:textId="77777777" w:rsidR="00E32DED" w:rsidRPr="00A55DF5" w:rsidRDefault="00E32DED" w:rsidP="0055330C">
      <w:pPr>
        <w:pStyle w:val="3GPPText"/>
      </w:pPr>
      <w:bookmarkStart w:id="10" w:name="_Hlk23846892"/>
    </w:p>
    <w:p w14:paraId="6E493A7C" w14:textId="77777777" w:rsidR="00E32DED" w:rsidRPr="00A55DF5" w:rsidRDefault="00E32DED">
      <w:pPr>
        <w:pStyle w:val="3GPPText"/>
        <w:numPr>
          <w:ilvl w:val="0"/>
          <w:numId w:val="11"/>
        </w:numPr>
      </w:pPr>
    </w:p>
    <w:p w14:paraId="0A55AA1A" w14:textId="3E3E273A" w:rsidR="00E32DED" w:rsidRPr="00A55DF5" w:rsidRDefault="00E32DED" w:rsidP="00E46EB0">
      <w:pPr>
        <w:pStyle w:val="ListParagraph"/>
        <w:numPr>
          <w:ilvl w:val="1"/>
          <w:numId w:val="16"/>
        </w:numPr>
        <w:rPr>
          <w:rFonts w:ascii="Times New Roman" w:hAnsi="Times New Roman"/>
          <w:b/>
        </w:rPr>
      </w:pPr>
      <w:r w:rsidRPr="00A55DF5">
        <w:rPr>
          <w:rFonts w:ascii="Times New Roman" w:hAnsi="Times New Roman"/>
          <w:b/>
        </w:rPr>
        <w:t>Adopt the 2</w:t>
      </w:r>
      <w:r w:rsidRPr="00A55DF5">
        <w:rPr>
          <w:rFonts w:ascii="Times New Roman" w:hAnsi="Times New Roman"/>
          <w:b/>
          <w:vertAlign w:val="superscript"/>
        </w:rPr>
        <w:t>nd</w:t>
      </w:r>
      <w:r w:rsidRPr="00A55DF5">
        <w:rPr>
          <w:rFonts w:ascii="Times New Roman" w:hAnsi="Times New Roman"/>
          <w:b/>
        </w:rPr>
        <w:t xml:space="preserve"> stage SCI content provided in </w:t>
      </w:r>
      <w:r w:rsidRPr="00A55DF5">
        <w:rPr>
          <w:rFonts w:ascii="Times New Roman" w:hAnsi="Times New Roman"/>
          <w:b/>
        </w:rPr>
        <w:fldChar w:fldCharType="begin"/>
      </w:r>
      <w:r w:rsidRPr="00A55DF5">
        <w:rPr>
          <w:rFonts w:ascii="Times New Roman" w:hAnsi="Times New Roman"/>
          <w:b/>
        </w:rPr>
        <w:instrText xml:space="preserve"> REF _Ref16868418 \h  \* MERGEFORMAT </w:instrText>
      </w:r>
      <w:r w:rsidRPr="00A55DF5">
        <w:rPr>
          <w:rFonts w:ascii="Times New Roman" w:hAnsi="Times New Roman"/>
          <w:b/>
        </w:rPr>
      </w:r>
      <w:r w:rsidRPr="00A55DF5">
        <w:rPr>
          <w:rFonts w:ascii="Times New Roman" w:hAnsi="Times New Roman"/>
          <w:b/>
        </w:rPr>
        <w:fldChar w:fldCharType="separate"/>
      </w:r>
      <w:r w:rsidR="009575BD" w:rsidRPr="00A55DF5">
        <w:rPr>
          <w:rFonts w:ascii="Times New Roman" w:hAnsi="Times New Roman"/>
          <w:b/>
        </w:rPr>
        <w:t>Table 2</w:t>
      </w:r>
      <w:r w:rsidRPr="00A55DF5">
        <w:rPr>
          <w:rFonts w:ascii="Times New Roman" w:hAnsi="Times New Roman"/>
          <w:b/>
        </w:rPr>
        <w:fldChar w:fldCharType="end"/>
      </w:r>
      <w:r w:rsidRPr="00A55DF5">
        <w:rPr>
          <w:rFonts w:ascii="Times New Roman" w:hAnsi="Times New Roman"/>
          <w:b/>
        </w:rPr>
        <w:t xml:space="preserve"> containing the following information:</w:t>
      </w:r>
    </w:p>
    <w:p w14:paraId="136B4F16" w14:textId="7F647D00" w:rsidR="00E32DED" w:rsidRPr="00A55DF5" w:rsidRDefault="001F2E26" w:rsidP="00E46EB0">
      <w:pPr>
        <w:pStyle w:val="ListParagraph"/>
        <w:numPr>
          <w:ilvl w:val="2"/>
          <w:numId w:val="16"/>
        </w:numPr>
        <w:rPr>
          <w:rFonts w:ascii="Times New Roman" w:hAnsi="Times New Roman"/>
          <w:b/>
        </w:rPr>
      </w:pPr>
      <w:r>
        <w:rPr>
          <w:rFonts w:ascii="Times New Roman" w:hAnsi="Times New Roman"/>
          <w:b/>
        </w:rPr>
        <w:t>S</w:t>
      </w:r>
      <w:r w:rsidR="00E32DED" w:rsidRPr="00A55DF5">
        <w:rPr>
          <w:rFonts w:ascii="Times New Roman" w:hAnsi="Times New Roman"/>
          <w:b/>
        </w:rPr>
        <w:t xml:space="preserve">ource ID, </w:t>
      </w:r>
      <w:r w:rsidR="00E54154" w:rsidRPr="00A55DF5">
        <w:rPr>
          <w:rFonts w:ascii="Times New Roman" w:hAnsi="Times New Roman"/>
          <w:b/>
        </w:rPr>
        <w:t>destination ID second part,</w:t>
      </w:r>
      <w:r w:rsidR="0068470B">
        <w:rPr>
          <w:rFonts w:ascii="Times New Roman" w:hAnsi="Times New Roman"/>
          <w:b/>
        </w:rPr>
        <w:t xml:space="preserve"> T</w:t>
      </w:r>
      <w:r w:rsidR="00C4639D">
        <w:rPr>
          <w:rFonts w:ascii="Times New Roman" w:hAnsi="Times New Roman"/>
          <w:b/>
        </w:rPr>
        <w:t>X</w:t>
      </w:r>
      <w:r w:rsidR="0068470B">
        <w:rPr>
          <w:rFonts w:ascii="Times New Roman" w:hAnsi="Times New Roman"/>
          <w:b/>
        </w:rPr>
        <w:t xml:space="preserve"> location for groupcast only, </w:t>
      </w:r>
      <w:r w:rsidR="00C4639D" w:rsidRPr="00C4639D">
        <w:rPr>
          <w:rFonts w:ascii="Times New Roman" w:hAnsi="Times New Roman"/>
          <w:b/>
          <w:lang w:val="en-GB"/>
        </w:rPr>
        <w:t>Communication range</w:t>
      </w:r>
      <w:r w:rsidR="00C4639D">
        <w:rPr>
          <w:rFonts w:ascii="Times New Roman" w:hAnsi="Times New Roman"/>
          <w:b/>
          <w:lang w:val="en-GB"/>
        </w:rPr>
        <w:t xml:space="preserve"> for groupcast only, </w:t>
      </w:r>
      <w:r w:rsidR="00E32DED" w:rsidRPr="00A55DF5">
        <w:rPr>
          <w:rFonts w:ascii="Times New Roman" w:hAnsi="Times New Roman"/>
          <w:b/>
          <w:sz w:val="20"/>
        </w:rPr>
        <w:t>MCS index, RV index, HARQ process ID, NDI, CSI-RS info, PSFCH request, PSFCH info, reserved bits and CRC</w:t>
      </w:r>
    </w:p>
    <w:p w14:paraId="096F531F" w14:textId="77777777" w:rsidR="00155E2D" w:rsidRPr="00A55DF5" w:rsidRDefault="00155E2D" w:rsidP="00A55DF5">
      <w:pPr>
        <w:rPr>
          <w:b/>
        </w:rPr>
      </w:pPr>
    </w:p>
    <w:bookmarkEnd w:id="10"/>
    <w:p w14:paraId="0C4E041A" w14:textId="72CFEA09" w:rsidR="00BF4ADB" w:rsidRDefault="00C22407" w:rsidP="002A6571">
      <w:pPr>
        <w:pStyle w:val="3GPPH2"/>
        <w:tabs>
          <w:tab w:val="clear" w:pos="3636"/>
          <w:tab w:val="num" w:pos="3276"/>
        </w:tabs>
        <w:ind w:left="3276" w:hanging="3276"/>
        <w:rPr>
          <w:lang w:val="en-US"/>
        </w:rPr>
      </w:pPr>
      <w:r>
        <w:rPr>
          <w:lang w:val="en-US"/>
        </w:rPr>
        <w:t>Physical Structure</w:t>
      </w:r>
      <w:r w:rsidR="008F01D3" w:rsidRPr="008F01D3">
        <w:rPr>
          <w:lang w:val="en-US"/>
        </w:rPr>
        <w:t xml:space="preserve"> </w:t>
      </w:r>
      <w:r w:rsidR="008F01D3">
        <w:rPr>
          <w:lang w:val="en-US"/>
        </w:rPr>
        <w:t>of the 1</w:t>
      </w:r>
      <w:r w:rsidR="008F01D3" w:rsidRPr="00AF53B3">
        <w:rPr>
          <w:vertAlign w:val="superscript"/>
          <w:lang w:val="en-US"/>
        </w:rPr>
        <w:t>st</w:t>
      </w:r>
      <w:r w:rsidR="008F01D3">
        <w:rPr>
          <w:lang w:val="en-US"/>
        </w:rPr>
        <w:t xml:space="preserve"> </w:t>
      </w:r>
      <w:r w:rsidR="008F01D3" w:rsidRPr="000655DF">
        <w:rPr>
          <w:lang w:val="en-US"/>
        </w:rPr>
        <w:t>Stage</w:t>
      </w:r>
    </w:p>
    <w:p w14:paraId="63AED145" w14:textId="5A12358B" w:rsidR="008F01D3" w:rsidRDefault="008F01D3" w:rsidP="008F01D3">
      <w:pPr>
        <w:pStyle w:val="Heading3"/>
        <w:rPr>
          <w:lang w:val="en-US"/>
        </w:rPr>
      </w:pPr>
      <w:r>
        <w:rPr>
          <w:lang w:val="en-US"/>
        </w:rPr>
        <w:t>Resource Allocation</w:t>
      </w:r>
      <w:r w:rsidR="0031121F">
        <w:rPr>
          <w:lang w:val="en-US"/>
        </w:rPr>
        <w:t xml:space="preserve"> / RE Mapping</w:t>
      </w:r>
    </w:p>
    <w:p w14:paraId="54D3870D" w14:textId="1DD06F28" w:rsidR="00F16070" w:rsidRPr="002D2F02" w:rsidRDefault="002F46FC" w:rsidP="00F16070">
      <w:pPr>
        <w:pStyle w:val="3GPPText"/>
      </w:pPr>
      <w:r>
        <w:t>The r</w:t>
      </w:r>
      <w:r w:rsidR="00F16070" w:rsidRPr="000655DF">
        <w:t>esource allocation for</w:t>
      </w:r>
      <w:r w:rsidR="00F16070" w:rsidRPr="002D2F02">
        <w:t xml:space="preserve"> physical structure of the two stage SCI/PSCCH design is shown in </w:t>
      </w:r>
      <w:r w:rsidR="0058444F">
        <w:fldChar w:fldCharType="begin"/>
      </w:r>
      <w:r w:rsidR="0058444F">
        <w:instrText xml:space="preserve"> REF _Ref24033177 \h </w:instrText>
      </w:r>
      <w:r w:rsidR="0058444F">
        <w:fldChar w:fldCharType="separate"/>
      </w:r>
      <w:r w:rsidR="009575BD" w:rsidRPr="002D2F02">
        <w:t xml:space="preserve">Figure </w:t>
      </w:r>
      <w:r w:rsidR="009575BD">
        <w:rPr>
          <w:noProof/>
        </w:rPr>
        <w:t>4</w:t>
      </w:r>
      <w:r w:rsidR="0058444F">
        <w:fldChar w:fldCharType="end"/>
      </w:r>
      <w:r w:rsidR="0058444F">
        <w:t xml:space="preserve"> </w:t>
      </w:r>
      <w:r w:rsidR="00F16070" w:rsidRPr="000655DF">
        <w:t>for sub</w:t>
      </w:r>
      <w:r w:rsidR="00F16070">
        <w:t>-</w:t>
      </w:r>
      <w:r w:rsidR="00F16070" w:rsidRPr="000655DF">
        <w:t>channel size of 6 and 10 PRBs</w:t>
      </w:r>
      <w:r>
        <w:t>,</w:t>
      </w:r>
      <w:r w:rsidR="00F16070" w:rsidRPr="000655DF">
        <w:t xml:space="preserve"> and different DMRS patterns per slot (2 and 4 OFDM symbols).</w:t>
      </w:r>
      <w:r w:rsidR="00F16070">
        <w:t xml:space="preserve"> In the case that a sub-channel has 7 </w:t>
      </w:r>
      <w:r>
        <w:t>to</w:t>
      </w:r>
      <w:r w:rsidR="00F16070">
        <w:t xml:space="preserve"> 9 PRBs</w:t>
      </w:r>
      <w:r>
        <w:t>,</w:t>
      </w:r>
      <w:r w:rsidR="00F16070">
        <w:t xml:space="preserve"> a combination of the structure with 6 PRBs with first stage PSCCH </w:t>
      </w:r>
      <w:r>
        <w:t xml:space="preserve">plus </w:t>
      </w:r>
      <w:r w:rsidR="00F16070">
        <w:t>additional PRBs without first stage PSCCH</w:t>
      </w:r>
      <w:r>
        <w:t>,</w:t>
      </w:r>
      <w:r w:rsidR="00F16070">
        <w:t xml:space="preserve"> </w:t>
      </w:r>
      <w:r>
        <w:t>and containing</w:t>
      </w:r>
      <w:r w:rsidR="00F16070">
        <w:t xml:space="preserve"> the same PSSCH DMRS density is used. The same holds true for sub-channel sizes that are larger than 10 PRBs, where a combination of 10 PRBs with first stage PSCCH</w:t>
      </w:r>
      <w:r>
        <w:t>,</w:t>
      </w:r>
      <w:r w:rsidR="00F16070">
        <w:t xml:space="preserve"> and PRBs without first stage PSCCH. </w:t>
      </w:r>
    </w:p>
    <w:p w14:paraId="51F0F36F" w14:textId="77777777" w:rsidR="00F16070" w:rsidRPr="000655DF" w:rsidRDefault="00F16070" w:rsidP="00F16070">
      <w:pPr>
        <w:pStyle w:val="3GPPText"/>
        <w:rPr>
          <w:highlight w:val="yellow"/>
        </w:rPr>
      </w:pPr>
    </w:p>
    <w:p w14:paraId="23B7D0E1" w14:textId="77777777" w:rsidR="00F16070" w:rsidRPr="000655DF" w:rsidRDefault="00F16070" w:rsidP="00F16070">
      <w:pPr>
        <w:pStyle w:val="3GPPText"/>
        <w:rPr>
          <w:highlight w:val="yellow"/>
        </w:rPr>
      </w:pPr>
      <w:r w:rsidRPr="000655DF">
        <w:rPr>
          <w:noProof/>
        </w:rPr>
        <w:drawing>
          <wp:inline distT="0" distB="0" distL="0" distR="0" wp14:anchorId="7471C2C7" wp14:editId="4B4A36D7">
            <wp:extent cx="6332220" cy="173730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1737301"/>
                    </a:xfrm>
                    <a:prstGeom prst="rect">
                      <a:avLst/>
                    </a:prstGeom>
                    <a:noFill/>
                    <a:ln>
                      <a:noFill/>
                    </a:ln>
                  </pic:spPr>
                </pic:pic>
              </a:graphicData>
            </a:graphic>
          </wp:inline>
        </w:drawing>
      </w:r>
    </w:p>
    <w:p w14:paraId="5DD4FC43" w14:textId="77777777" w:rsidR="00F16070" w:rsidRPr="000655DF" w:rsidRDefault="00F16070" w:rsidP="00F16070">
      <w:pPr>
        <w:pStyle w:val="3GPPText"/>
        <w:numPr>
          <w:ilvl w:val="4"/>
          <w:numId w:val="12"/>
        </w:numPr>
      </w:pPr>
      <w:r w:rsidRPr="000655DF">
        <w:t>Small PSSCH sub-channel size (6 PRBs)</w:t>
      </w:r>
    </w:p>
    <w:p w14:paraId="4EDE7CD7" w14:textId="77777777" w:rsidR="00F16070" w:rsidRPr="000655DF" w:rsidRDefault="00F16070" w:rsidP="00F16070">
      <w:pPr>
        <w:pStyle w:val="3GPPText"/>
        <w:rPr>
          <w:highlight w:val="yellow"/>
        </w:rPr>
      </w:pPr>
    </w:p>
    <w:p w14:paraId="48683087" w14:textId="77777777" w:rsidR="00F16070" w:rsidRPr="000655DF" w:rsidRDefault="00F16070" w:rsidP="00F16070">
      <w:pPr>
        <w:pStyle w:val="3GPPText"/>
        <w:rPr>
          <w:highlight w:val="yellow"/>
        </w:rPr>
      </w:pPr>
      <w:r w:rsidRPr="002C6E87">
        <w:rPr>
          <w:noProof/>
        </w:rPr>
        <w:drawing>
          <wp:inline distT="0" distB="0" distL="0" distR="0" wp14:anchorId="7926BB55" wp14:editId="5DED94ED">
            <wp:extent cx="6332220" cy="2461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2461260"/>
                    </a:xfrm>
                    <a:prstGeom prst="rect">
                      <a:avLst/>
                    </a:prstGeom>
                    <a:noFill/>
                    <a:ln>
                      <a:noFill/>
                    </a:ln>
                  </pic:spPr>
                </pic:pic>
              </a:graphicData>
            </a:graphic>
          </wp:inline>
        </w:drawing>
      </w:r>
    </w:p>
    <w:p w14:paraId="601A7E83" w14:textId="5B9B8559" w:rsidR="00F16070" w:rsidRPr="000655DF" w:rsidRDefault="00F16070" w:rsidP="00F16070">
      <w:pPr>
        <w:pStyle w:val="3GPPText"/>
        <w:numPr>
          <w:ilvl w:val="4"/>
          <w:numId w:val="12"/>
        </w:numPr>
      </w:pPr>
      <w:r w:rsidRPr="000655DF">
        <w:t>Medium/Large PSSCH sub-channel size</w:t>
      </w:r>
      <w:r w:rsidR="007163AE">
        <w:t xml:space="preserve"> </w:t>
      </w:r>
      <w:r w:rsidRPr="000655DF">
        <w:t>(10 PRBs)</w:t>
      </w:r>
    </w:p>
    <w:p w14:paraId="73744EC3" w14:textId="77777777" w:rsidR="00F16070" w:rsidRPr="000655DF" w:rsidRDefault="00F16070" w:rsidP="00F16070">
      <w:pPr>
        <w:pStyle w:val="3GPPText"/>
        <w:rPr>
          <w:highlight w:val="yellow"/>
        </w:rPr>
      </w:pPr>
    </w:p>
    <w:p w14:paraId="4FFE939D" w14:textId="01BCC80F" w:rsidR="00F16070" w:rsidRPr="002C6E87" w:rsidRDefault="00F16070" w:rsidP="00F16070">
      <w:pPr>
        <w:pStyle w:val="Caption"/>
        <w:jc w:val="center"/>
        <w:rPr>
          <w:highlight w:val="yellow"/>
        </w:rPr>
      </w:pPr>
      <w:bookmarkStart w:id="11" w:name="_Ref24033177"/>
      <w:r w:rsidRPr="002D2F02">
        <w:rPr>
          <w:lang w:val="en-US"/>
        </w:rPr>
        <w:t xml:space="preserve">Figure </w:t>
      </w:r>
      <w:r w:rsidRPr="002D2F02">
        <w:rPr>
          <w:lang w:val="en-US"/>
        </w:rPr>
        <w:fldChar w:fldCharType="begin"/>
      </w:r>
      <w:r w:rsidRPr="002D2F02">
        <w:rPr>
          <w:lang w:val="en-US"/>
        </w:rPr>
        <w:instrText xml:space="preserve"> SEQ Figure \* ARABIC </w:instrText>
      </w:r>
      <w:r w:rsidRPr="002D2F02">
        <w:rPr>
          <w:lang w:val="en-US"/>
        </w:rPr>
        <w:fldChar w:fldCharType="separate"/>
      </w:r>
      <w:r w:rsidR="009575BD">
        <w:rPr>
          <w:noProof/>
          <w:lang w:val="en-US"/>
        </w:rPr>
        <w:t>4</w:t>
      </w:r>
      <w:r w:rsidRPr="002D2F02">
        <w:rPr>
          <w:lang w:val="en-US"/>
        </w:rPr>
        <w:fldChar w:fldCharType="end"/>
      </w:r>
      <w:bookmarkEnd w:id="11"/>
      <w:r w:rsidRPr="002D2F02">
        <w:rPr>
          <w:lang w:val="en-US"/>
        </w:rPr>
        <w:t>: Two Stage SCI/PSCCH design and its allocation within a slot for difference sub-channel sizes</w:t>
      </w:r>
    </w:p>
    <w:p w14:paraId="1EEF13B3" w14:textId="77777777" w:rsidR="00F16070" w:rsidRPr="000655DF" w:rsidRDefault="00F16070" w:rsidP="0031121F">
      <w:pPr>
        <w:pStyle w:val="3GPPText"/>
      </w:pPr>
      <w:bookmarkStart w:id="12" w:name="_Hlk23846907"/>
    </w:p>
    <w:p w14:paraId="583B9587" w14:textId="77777777" w:rsidR="0031121F" w:rsidRPr="000655DF" w:rsidRDefault="0031121F">
      <w:pPr>
        <w:pStyle w:val="3GPPText"/>
        <w:numPr>
          <w:ilvl w:val="0"/>
          <w:numId w:val="11"/>
        </w:numPr>
      </w:pPr>
    </w:p>
    <w:p w14:paraId="00E43656" w14:textId="77777777" w:rsidR="0031121F" w:rsidRPr="000655DF" w:rsidRDefault="0031121F" w:rsidP="0031121F">
      <w:pPr>
        <w:pStyle w:val="3GPPText"/>
        <w:numPr>
          <w:ilvl w:val="1"/>
          <w:numId w:val="12"/>
        </w:numPr>
        <w:jc w:val="left"/>
        <w:rPr>
          <w:b/>
        </w:rPr>
      </w:pPr>
      <w:r w:rsidRPr="000655DF">
        <w:rPr>
          <w:b/>
        </w:rPr>
        <w:t>The first stage PSCCH/SCI design supports:</w:t>
      </w:r>
    </w:p>
    <w:p w14:paraId="4E052FFF" w14:textId="77777777" w:rsidR="0031121F" w:rsidRPr="000655DF" w:rsidRDefault="0031121F" w:rsidP="0031121F">
      <w:pPr>
        <w:pStyle w:val="3GPPText"/>
        <w:numPr>
          <w:ilvl w:val="2"/>
          <w:numId w:val="12"/>
        </w:numPr>
        <w:jc w:val="left"/>
        <w:rPr>
          <w:b/>
        </w:rPr>
      </w:pPr>
      <w:r w:rsidRPr="000655DF">
        <w:rPr>
          <w:b/>
        </w:rPr>
        <w:t>Configurable number of reserved bits in SCI</w:t>
      </w:r>
    </w:p>
    <w:p w14:paraId="380F30AA" w14:textId="77777777" w:rsidR="0031121F" w:rsidRPr="000655DF" w:rsidRDefault="0031121F" w:rsidP="0031121F">
      <w:pPr>
        <w:pStyle w:val="3GPPText"/>
        <w:numPr>
          <w:ilvl w:val="2"/>
          <w:numId w:val="12"/>
        </w:numPr>
        <w:jc w:val="left"/>
        <w:rPr>
          <w:b/>
        </w:rPr>
      </w:pPr>
      <w:r w:rsidRPr="000655DF">
        <w:rPr>
          <w:b/>
        </w:rPr>
        <w:t xml:space="preserve">Configurable number of PRBs which is dependent on </w:t>
      </w:r>
      <w:r w:rsidRPr="002D2F02">
        <w:rPr>
          <w:b/>
          <w:i/>
        </w:rPr>
        <w:t>Z</w:t>
      </w:r>
      <w:r w:rsidRPr="000655DF">
        <w:rPr>
          <w:b/>
        </w:rPr>
        <w:t xml:space="preserve"> - sidelink/PSSCH sub-channel size, e.g. </w:t>
      </w:r>
    </w:p>
    <w:p w14:paraId="39CAC5B2" w14:textId="77777777" w:rsidR="0031121F" w:rsidRPr="000655DF" w:rsidRDefault="0031121F" w:rsidP="0031121F">
      <w:pPr>
        <w:pStyle w:val="3GPPText"/>
        <w:numPr>
          <w:ilvl w:val="3"/>
          <w:numId w:val="12"/>
        </w:numPr>
        <w:jc w:val="left"/>
        <w:rPr>
          <w:b/>
        </w:rPr>
      </w:pPr>
      <w:r w:rsidRPr="000655DF">
        <w:rPr>
          <w:b/>
        </w:rPr>
        <w:t>F</w:t>
      </w:r>
      <w:r w:rsidRPr="002D2F02">
        <w:rPr>
          <w:b/>
        </w:rPr>
        <w:t>or sub-channel size &lt;</w:t>
      </w:r>
      <w:r w:rsidRPr="000655DF">
        <w:rPr>
          <w:b/>
        </w:rPr>
        <w:t xml:space="preserve"> </w:t>
      </w:r>
      <w:r w:rsidRPr="002D2F02">
        <w:rPr>
          <w:b/>
          <w:i/>
        </w:rPr>
        <w:t>Z</w:t>
      </w:r>
      <w:r w:rsidRPr="000655DF">
        <w:rPr>
          <w:b/>
        </w:rPr>
        <w:t xml:space="preserve"> = </w:t>
      </w:r>
      <w:r w:rsidRPr="002D2F02">
        <w:rPr>
          <w:b/>
        </w:rPr>
        <w:t>10 PRBs:</w:t>
      </w:r>
    </w:p>
    <w:p w14:paraId="330F12A2" w14:textId="0EE72EB5" w:rsidR="0031121F" w:rsidRDefault="0031121F" w:rsidP="0031121F">
      <w:pPr>
        <w:pStyle w:val="3GPPText"/>
        <w:numPr>
          <w:ilvl w:val="4"/>
          <w:numId w:val="12"/>
        </w:numPr>
        <w:ind w:left="1134" w:hanging="283"/>
        <w:jc w:val="left"/>
        <w:rPr>
          <w:b/>
        </w:rPr>
      </w:pPr>
      <w:r w:rsidRPr="002D2F02">
        <w:rPr>
          <w:b/>
          <w:i/>
        </w:rPr>
        <w:t>Y</w:t>
      </w:r>
      <w:r w:rsidRPr="002D2F02">
        <w:rPr>
          <w:b/>
        </w:rPr>
        <w:t xml:space="preserve"> OFDM symbols with </w:t>
      </w:r>
      <w:r w:rsidRPr="002D2F02">
        <w:rPr>
          <w:b/>
          <w:i/>
        </w:rPr>
        <w:t>X</w:t>
      </w:r>
      <w:r w:rsidRPr="000655DF">
        <w:rPr>
          <w:b/>
        </w:rPr>
        <w:t xml:space="preserve"> </w:t>
      </w:r>
      <w:r w:rsidRPr="002D2F02">
        <w:rPr>
          <w:b/>
        </w:rPr>
        <w:t>PRBs being allocated to the first stage PSCCH</w:t>
      </w:r>
      <w:r w:rsidRPr="000655DF">
        <w:rPr>
          <w:b/>
        </w:rPr>
        <w:t xml:space="preserve">, e.g. </w:t>
      </w:r>
      <w:r w:rsidRPr="002D2F02">
        <w:rPr>
          <w:b/>
          <w:i/>
        </w:rPr>
        <w:t>Y</w:t>
      </w:r>
      <w:r w:rsidRPr="000655DF">
        <w:rPr>
          <w:b/>
        </w:rPr>
        <w:t xml:space="preserve"> </w:t>
      </w:r>
      <w:r w:rsidRPr="00BB4CD4">
        <w:rPr>
          <w:b/>
        </w:rPr>
        <w:t xml:space="preserve">= </w:t>
      </w:r>
      <w:r w:rsidRPr="001F34B8">
        <w:rPr>
          <w:b/>
        </w:rPr>
        <w:t>5</w:t>
      </w:r>
      <w:r w:rsidRPr="00BB4CD4">
        <w:rPr>
          <w:b/>
        </w:rPr>
        <w:t xml:space="preserve"> and </w:t>
      </w:r>
      <w:r w:rsidRPr="003C3BE3">
        <w:rPr>
          <w:b/>
          <w:i/>
        </w:rPr>
        <w:t>X</w:t>
      </w:r>
      <w:r w:rsidRPr="003C3BE3">
        <w:rPr>
          <w:b/>
        </w:rPr>
        <w:t xml:space="preserve"> = </w:t>
      </w:r>
      <w:r w:rsidRPr="001F34B8">
        <w:rPr>
          <w:b/>
        </w:rPr>
        <w:t>6</w:t>
      </w:r>
    </w:p>
    <w:p w14:paraId="644AA9F0" w14:textId="77777777" w:rsidR="0031121F" w:rsidRPr="00054BB9" w:rsidRDefault="0031121F" w:rsidP="0031121F">
      <w:pPr>
        <w:pStyle w:val="3GPPText"/>
        <w:numPr>
          <w:ilvl w:val="3"/>
          <w:numId w:val="12"/>
        </w:numPr>
        <w:jc w:val="left"/>
        <w:rPr>
          <w:b/>
        </w:rPr>
      </w:pPr>
      <w:r w:rsidRPr="002D2F02">
        <w:rPr>
          <w:b/>
        </w:rPr>
        <w:t xml:space="preserve">For sub-channel </w:t>
      </w:r>
      <w:r w:rsidRPr="00054BB9">
        <w:rPr>
          <w:b/>
        </w:rPr>
        <w:t xml:space="preserve">size </w:t>
      </w:r>
      <w:r w:rsidRPr="00054BB9">
        <w:rPr>
          <w:rFonts w:hint="eastAsia"/>
          <w:b/>
        </w:rPr>
        <w:t>≥</w:t>
      </w:r>
      <w:r w:rsidRPr="00054BB9">
        <w:rPr>
          <w:b/>
        </w:rPr>
        <w:t xml:space="preserve"> </w:t>
      </w:r>
      <w:r w:rsidRPr="00054BB9">
        <w:rPr>
          <w:b/>
          <w:i/>
        </w:rPr>
        <w:t>Z</w:t>
      </w:r>
      <w:r w:rsidRPr="00054BB9">
        <w:rPr>
          <w:b/>
        </w:rPr>
        <w:t xml:space="preserve"> = 10 PRBs:</w:t>
      </w:r>
    </w:p>
    <w:p w14:paraId="1F665B45" w14:textId="17043C87" w:rsidR="0031121F" w:rsidRPr="00054BB9" w:rsidRDefault="0031121F" w:rsidP="0031121F">
      <w:pPr>
        <w:pStyle w:val="3GPPText"/>
        <w:numPr>
          <w:ilvl w:val="4"/>
          <w:numId w:val="12"/>
        </w:numPr>
        <w:ind w:left="1134" w:hanging="283"/>
        <w:jc w:val="left"/>
        <w:rPr>
          <w:b/>
        </w:rPr>
      </w:pPr>
      <w:r w:rsidRPr="00054BB9">
        <w:rPr>
          <w:b/>
        </w:rPr>
        <w:t xml:space="preserve"> </w:t>
      </w:r>
      <w:r w:rsidRPr="00054BB9">
        <w:rPr>
          <w:b/>
          <w:i/>
        </w:rPr>
        <w:t>Y</w:t>
      </w:r>
      <w:r w:rsidRPr="00054BB9">
        <w:rPr>
          <w:b/>
        </w:rPr>
        <w:t xml:space="preserve"> OFDM symbols with up to </w:t>
      </w:r>
      <w:r w:rsidRPr="00054BB9">
        <w:rPr>
          <w:b/>
          <w:i/>
        </w:rPr>
        <w:t>X</w:t>
      </w:r>
      <w:r w:rsidRPr="00054BB9">
        <w:rPr>
          <w:b/>
        </w:rPr>
        <w:t xml:space="preserve"> PRBs for the first stage PSCCH, e.g. </w:t>
      </w:r>
      <w:r w:rsidRPr="00054BB9">
        <w:rPr>
          <w:b/>
          <w:i/>
        </w:rPr>
        <w:t>Y</w:t>
      </w:r>
      <w:r w:rsidRPr="00054BB9">
        <w:rPr>
          <w:b/>
        </w:rPr>
        <w:t xml:space="preserve"> = </w:t>
      </w:r>
      <w:r w:rsidR="00AC1BDC" w:rsidRPr="00054BB9">
        <w:rPr>
          <w:b/>
        </w:rPr>
        <w:t xml:space="preserve">{2, </w:t>
      </w:r>
      <w:r w:rsidRPr="00054BB9">
        <w:rPr>
          <w:b/>
        </w:rPr>
        <w:t>3</w:t>
      </w:r>
      <w:r w:rsidR="00AC1BDC" w:rsidRPr="00054BB9">
        <w:rPr>
          <w:b/>
        </w:rPr>
        <w:t>}</w:t>
      </w:r>
      <w:r w:rsidRPr="00054BB9">
        <w:rPr>
          <w:b/>
        </w:rPr>
        <w:t xml:space="preserve"> and </w:t>
      </w:r>
      <w:r w:rsidRPr="00054BB9">
        <w:rPr>
          <w:b/>
          <w:i/>
        </w:rPr>
        <w:t>X</w:t>
      </w:r>
      <w:r w:rsidRPr="00054BB9">
        <w:rPr>
          <w:b/>
        </w:rPr>
        <w:t xml:space="preserve"> = </w:t>
      </w:r>
      <w:r w:rsidR="00AC1BDC" w:rsidRPr="00054BB9">
        <w:rPr>
          <w:b/>
        </w:rPr>
        <w:t xml:space="preserve">{15, </w:t>
      </w:r>
      <w:r w:rsidRPr="00054BB9">
        <w:rPr>
          <w:b/>
        </w:rPr>
        <w:t>10</w:t>
      </w:r>
      <w:r w:rsidR="00AC1BDC" w:rsidRPr="00054BB9">
        <w:rPr>
          <w:b/>
        </w:rPr>
        <w:t>} respectively</w:t>
      </w:r>
    </w:p>
    <w:p w14:paraId="2D2559E1" w14:textId="6ED39C8B" w:rsidR="0031121F" w:rsidRPr="00DC3F41" w:rsidRDefault="00983FB1">
      <w:pPr>
        <w:pStyle w:val="3GPPText"/>
        <w:numPr>
          <w:ilvl w:val="3"/>
          <w:numId w:val="12"/>
        </w:numPr>
        <w:jc w:val="left"/>
        <w:rPr>
          <w:b/>
        </w:rPr>
      </w:pPr>
      <w:r>
        <w:rPr>
          <w:b/>
        </w:rPr>
        <w:t xml:space="preserve">The first </w:t>
      </w:r>
      <w:r w:rsidRPr="003A6729">
        <w:rPr>
          <w:b/>
        </w:rPr>
        <w:t>symbol</w:t>
      </w:r>
      <w:r>
        <w:rPr>
          <w:b/>
        </w:rPr>
        <w:t xml:space="preserve"> of the </w:t>
      </w:r>
      <w:r w:rsidR="00DC3F41" w:rsidRPr="00A55DF5">
        <w:rPr>
          <w:b/>
        </w:rPr>
        <w:t>1</w:t>
      </w:r>
      <w:r w:rsidR="00DC3F41" w:rsidRPr="00A55DF5">
        <w:rPr>
          <w:b/>
          <w:vertAlign w:val="superscript"/>
        </w:rPr>
        <w:t>st</w:t>
      </w:r>
      <w:r w:rsidR="00DC3F41" w:rsidRPr="00A55DF5">
        <w:rPr>
          <w:b/>
        </w:rPr>
        <w:t xml:space="preserve"> stage</w:t>
      </w:r>
      <w:r w:rsidR="0031121F" w:rsidRPr="00A55DF5">
        <w:rPr>
          <w:b/>
        </w:rPr>
        <w:t xml:space="preserve"> </w:t>
      </w:r>
      <w:r w:rsidR="00DC3F41" w:rsidRPr="00A55DF5">
        <w:rPr>
          <w:b/>
        </w:rPr>
        <w:t>PSCCH is repeated</w:t>
      </w:r>
      <w:r w:rsidR="00B65749">
        <w:rPr>
          <w:b/>
        </w:rPr>
        <w:t xml:space="preserve"> on first and second symbol in a slot available for SL</w:t>
      </w:r>
    </w:p>
    <w:bookmarkEnd w:id="12"/>
    <w:p w14:paraId="51E6B34A" w14:textId="77777777" w:rsidR="0031121F" w:rsidRDefault="0031121F" w:rsidP="002A6571">
      <w:pPr>
        <w:rPr>
          <w:lang w:val="en-US"/>
        </w:rPr>
      </w:pPr>
    </w:p>
    <w:p w14:paraId="29FADE3A" w14:textId="1D276B7F" w:rsidR="00154262" w:rsidRPr="00A55DF5" w:rsidRDefault="00154262" w:rsidP="00A55DF5">
      <w:pPr>
        <w:jc w:val="both"/>
        <w:rPr>
          <w:sz w:val="22"/>
          <w:lang w:val="en-US"/>
        </w:rPr>
      </w:pPr>
      <w:r w:rsidRPr="00A55DF5">
        <w:rPr>
          <w:sz w:val="22"/>
          <w:lang w:val="en-US"/>
        </w:rPr>
        <w:t>Furthermore, it is FFS w</w:t>
      </w:r>
      <w:r w:rsidR="00983FB1">
        <w:rPr>
          <w:sz w:val="22"/>
          <w:lang w:val="en-US"/>
        </w:rPr>
        <w:t>h</w:t>
      </w:r>
      <w:r w:rsidRPr="00A55DF5">
        <w:rPr>
          <w:sz w:val="22"/>
          <w:lang w:val="en-US"/>
        </w:rPr>
        <w:t>ether to support mapping of PSCCH starting from the highest PRB of PSSCH.</w:t>
      </w:r>
      <w:r>
        <w:rPr>
          <w:sz w:val="22"/>
          <w:lang w:val="en-US"/>
        </w:rPr>
        <w:t xml:space="preserve"> In our view, it should be supported in order to solve the highly non-uniform PSCCH resource utilization in the system. As illustrated in </w:t>
      </w:r>
      <w:r>
        <w:rPr>
          <w:sz w:val="22"/>
          <w:lang w:val="en-US"/>
        </w:rPr>
        <w:fldChar w:fldCharType="begin"/>
      </w:r>
      <w:r>
        <w:rPr>
          <w:sz w:val="22"/>
          <w:lang w:val="en-US"/>
        </w:rPr>
        <w:instrText xml:space="preserve"> REF _Ref24018447 \h  \* MERGEFORMAT </w:instrText>
      </w:r>
      <w:r>
        <w:rPr>
          <w:sz w:val="22"/>
          <w:lang w:val="en-US"/>
        </w:rPr>
      </w:r>
      <w:r>
        <w:rPr>
          <w:sz w:val="22"/>
          <w:lang w:val="en-US"/>
        </w:rPr>
        <w:fldChar w:fldCharType="separate"/>
      </w:r>
      <w:r w:rsidR="009575BD" w:rsidRPr="00A55DF5">
        <w:rPr>
          <w:sz w:val="22"/>
          <w:lang w:val="en-US"/>
        </w:rPr>
        <w:t>Figure 5</w:t>
      </w:r>
      <w:r>
        <w:rPr>
          <w:sz w:val="22"/>
          <w:lang w:val="en-US"/>
        </w:rPr>
        <w:fldChar w:fldCharType="end"/>
      </w:r>
      <w:r>
        <w:rPr>
          <w:sz w:val="22"/>
          <w:lang w:val="en-US"/>
        </w:rPr>
        <w:t xml:space="preserve">, </w:t>
      </w:r>
      <w:r w:rsidR="0027631A">
        <w:rPr>
          <w:sz w:val="22"/>
          <w:lang w:val="en-US"/>
        </w:rPr>
        <w:t>the mapping from lowest PRBs only leads to an increased utilization of PSCCH in the lower part of spectrum while underutilized the PSCCH in the higher part of spectrum</w:t>
      </w:r>
      <w:r>
        <w:rPr>
          <w:sz w:val="22"/>
          <w:lang w:val="en-US"/>
        </w:rPr>
        <w:t>.</w:t>
      </w:r>
    </w:p>
    <w:p w14:paraId="2582E794" w14:textId="77777777" w:rsidR="00154262" w:rsidRDefault="00154262" w:rsidP="002A6571">
      <w:pPr>
        <w:rPr>
          <w:lang w:val="en-US"/>
        </w:rPr>
      </w:pPr>
    </w:p>
    <w:p w14:paraId="446E4D77" w14:textId="77777777" w:rsidR="00154262" w:rsidRDefault="00154262" w:rsidP="00154262">
      <w:pPr>
        <w:jc w:val="center"/>
      </w:pPr>
      <w:r>
        <w:object w:dxaOrig="18946" w:dyaOrig="7261" w14:anchorId="6D3C7C02">
          <v:shape id="_x0000_i1031" type="#_x0000_t75" style="width:467.7pt;height:179.05pt" o:ole="">
            <v:imagedata r:id="rId21" o:title=""/>
          </v:shape>
          <o:OLEObject Type="Embed" ProgID="Visio.Drawing.15" ShapeID="_x0000_i1031" DrawAspect="Content" ObjectID="_1634781555" r:id="rId22"/>
        </w:object>
      </w:r>
    </w:p>
    <w:p w14:paraId="569EA812" w14:textId="220E4838" w:rsidR="00154262" w:rsidRPr="00A55DF5" w:rsidRDefault="00154262" w:rsidP="00154262">
      <w:pPr>
        <w:jc w:val="center"/>
        <w:rPr>
          <w:b/>
        </w:rPr>
      </w:pPr>
      <w:bookmarkStart w:id="13" w:name="_Ref24018447"/>
      <w:r w:rsidRPr="0027631A">
        <w:rPr>
          <w:b/>
        </w:rPr>
        <w:t xml:space="preserve">Figure </w:t>
      </w:r>
      <w:r w:rsidRPr="0027631A">
        <w:rPr>
          <w:b/>
        </w:rPr>
        <w:fldChar w:fldCharType="begin"/>
      </w:r>
      <w:r w:rsidRPr="00B65749">
        <w:rPr>
          <w:b/>
        </w:rPr>
        <w:instrText xml:space="preserve"> SEQ Figure \* ARABIC </w:instrText>
      </w:r>
      <w:r w:rsidRPr="00A55DF5">
        <w:rPr>
          <w:b/>
        </w:rPr>
        <w:fldChar w:fldCharType="separate"/>
      </w:r>
      <w:r w:rsidR="009575BD">
        <w:rPr>
          <w:b/>
          <w:noProof/>
        </w:rPr>
        <w:t>5</w:t>
      </w:r>
      <w:r w:rsidRPr="0027631A">
        <w:rPr>
          <w:b/>
        </w:rPr>
        <w:fldChar w:fldCharType="end"/>
      </w:r>
      <w:bookmarkEnd w:id="13"/>
      <w:r w:rsidRPr="00A55DF5">
        <w:rPr>
          <w:b/>
        </w:rPr>
        <w:t>. Mapping of PSCCH only from lowest PRB of PSSCH.</w:t>
      </w:r>
    </w:p>
    <w:p w14:paraId="080CC70A" w14:textId="77777777" w:rsidR="00154262" w:rsidRDefault="00154262" w:rsidP="002A6571"/>
    <w:p w14:paraId="35155E77" w14:textId="5C584CDB" w:rsidR="00154262" w:rsidRDefault="0027631A" w:rsidP="00A55DF5">
      <w:pPr>
        <w:jc w:val="both"/>
        <w:rPr>
          <w:sz w:val="22"/>
        </w:rPr>
      </w:pPr>
      <w:r w:rsidRPr="000E4168">
        <w:rPr>
          <w:sz w:val="22"/>
        </w:rPr>
        <w:t xml:space="preserve">The problem can be easily solved by configuring </w:t>
      </w:r>
      <w:r>
        <w:rPr>
          <w:sz w:val="22"/>
        </w:rPr>
        <w:t xml:space="preserve">the first half of the sub-channels to be used for the mapping of PSCCH from the lowest PRB of PSSCH and the second half of sub-channels to be used for the mapping of PSCCH from the highest PRB of PSSCH, as illustrated in </w:t>
      </w:r>
      <w:r>
        <w:rPr>
          <w:sz w:val="22"/>
        </w:rPr>
        <w:fldChar w:fldCharType="begin"/>
      </w:r>
      <w:r>
        <w:rPr>
          <w:sz w:val="22"/>
        </w:rPr>
        <w:instrText xml:space="preserve"> REF _Ref24147672 \h  \* MERGEFORMAT </w:instrText>
      </w:r>
      <w:r>
        <w:rPr>
          <w:sz w:val="22"/>
        </w:rPr>
      </w:r>
      <w:r>
        <w:rPr>
          <w:sz w:val="22"/>
        </w:rPr>
        <w:fldChar w:fldCharType="separate"/>
      </w:r>
      <w:r w:rsidR="009575BD" w:rsidRPr="00A55DF5">
        <w:rPr>
          <w:sz w:val="22"/>
        </w:rPr>
        <w:t>Figure 7</w:t>
      </w:r>
      <w:r>
        <w:rPr>
          <w:sz w:val="22"/>
        </w:rPr>
        <w:fldChar w:fldCharType="end"/>
      </w:r>
      <w:r w:rsidR="00154262">
        <w:rPr>
          <w:sz w:val="22"/>
        </w:rPr>
        <w:t>.</w:t>
      </w:r>
    </w:p>
    <w:bookmarkStart w:id="14" w:name="_Ref24019087"/>
    <w:p w14:paraId="12AECC7F" w14:textId="77777777" w:rsidR="00154262" w:rsidRDefault="00154262" w:rsidP="00154262">
      <w:pPr>
        <w:jc w:val="center"/>
      </w:pPr>
      <w:r>
        <w:object w:dxaOrig="18946" w:dyaOrig="7261" w14:anchorId="18691747">
          <v:shape id="_x0000_i1032" type="#_x0000_t75" style="width:467.7pt;height:179.05pt" o:ole="">
            <v:imagedata r:id="rId23" o:title=""/>
          </v:shape>
          <o:OLEObject Type="Embed" ProgID="Visio.Drawing.15" ShapeID="_x0000_i1032" DrawAspect="Content" ObjectID="_1634781556" r:id="rId24"/>
        </w:object>
      </w:r>
    </w:p>
    <w:p w14:paraId="56E7E579" w14:textId="77777777" w:rsidR="00154262" w:rsidRPr="00A55DF5" w:rsidRDefault="00154262" w:rsidP="00A55DF5">
      <w:pPr>
        <w:jc w:val="center"/>
        <w:rPr>
          <w:b/>
        </w:rPr>
      </w:pPr>
      <w:r w:rsidRPr="0027631A">
        <w:rPr>
          <w:b/>
        </w:rPr>
        <w:t xml:space="preserve">Figure </w:t>
      </w:r>
      <w:r w:rsidRPr="0027631A">
        <w:rPr>
          <w:b/>
          <w:noProof/>
        </w:rPr>
        <w:fldChar w:fldCharType="begin"/>
      </w:r>
      <w:r w:rsidRPr="00B65749">
        <w:rPr>
          <w:b/>
          <w:noProof/>
        </w:rPr>
        <w:instrText xml:space="preserve"> SEQ Figure \* ARABIC </w:instrText>
      </w:r>
      <w:r w:rsidRPr="00A55DF5">
        <w:rPr>
          <w:b/>
          <w:noProof/>
        </w:rPr>
        <w:fldChar w:fldCharType="separate"/>
      </w:r>
      <w:r w:rsidR="009575BD">
        <w:rPr>
          <w:b/>
          <w:noProof/>
        </w:rPr>
        <w:t>6</w:t>
      </w:r>
      <w:r w:rsidRPr="0027631A">
        <w:rPr>
          <w:b/>
          <w:noProof/>
        </w:rPr>
        <w:fldChar w:fldCharType="end"/>
      </w:r>
      <w:bookmarkEnd w:id="14"/>
      <w:r w:rsidRPr="00A55DF5">
        <w:rPr>
          <w:b/>
        </w:rPr>
        <w:t>. Mapping of PSCCH from both lowest PRB of PSSCH and highest PRB of PSSCH, in non-interlaced manner.</w:t>
      </w:r>
    </w:p>
    <w:p w14:paraId="24555104" w14:textId="77777777" w:rsidR="00154262" w:rsidRDefault="00154262" w:rsidP="002A6571">
      <w:pPr>
        <w:rPr>
          <w:sz w:val="22"/>
        </w:rPr>
      </w:pPr>
    </w:p>
    <w:p w14:paraId="1F68BFF5" w14:textId="77777777" w:rsidR="0027631A" w:rsidRDefault="0027631A" w:rsidP="0027631A">
      <w:pPr>
        <w:jc w:val="both"/>
        <w:rPr>
          <w:sz w:val="22"/>
        </w:rPr>
      </w:pPr>
      <w:r>
        <w:rPr>
          <w:sz w:val="22"/>
        </w:rPr>
        <w:t>The proposed modification preserves the agreement on contiguous mapping of PSSCH as well as greatly relaxes the PSCCH collision/utilization problem, as discussed in [98b-NR-10] email discussion. In that case, when a UE selects a PSSCH resource where both mapping directions are available, it should randomly select which one to use. Note, it is not needed to signal which direction is used since it is unambiguously derived from the PSCCH sub-channel where the SCI was decoded.</w:t>
      </w:r>
    </w:p>
    <w:p w14:paraId="1098D128" w14:textId="77777777" w:rsidR="0027631A" w:rsidRDefault="0027631A" w:rsidP="0027631A">
      <w:pPr>
        <w:jc w:val="both"/>
        <w:rPr>
          <w:sz w:val="22"/>
        </w:rPr>
      </w:pPr>
    </w:p>
    <w:p w14:paraId="519C9305" w14:textId="77777777" w:rsidR="0027631A" w:rsidRPr="000655DF" w:rsidRDefault="0027631A" w:rsidP="0027631A">
      <w:pPr>
        <w:pStyle w:val="3GPPText"/>
        <w:numPr>
          <w:ilvl w:val="0"/>
          <w:numId w:val="11"/>
        </w:numPr>
      </w:pPr>
    </w:p>
    <w:p w14:paraId="7EC0F616" w14:textId="30034A5D" w:rsidR="0027631A" w:rsidRDefault="0027631A" w:rsidP="0027631A">
      <w:pPr>
        <w:pStyle w:val="3GPPText"/>
        <w:numPr>
          <w:ilvl w:val="1"/>
          <w:numId w:val="12"/>
        </w:numPr>
        <w:jc w:val="left"/>
        <w:rPr>
          <w:b/>
        </w:rPr>
      </w:pPr>
      <w:r>
        <w:rPr>
          <w:b/>
        </w:rPr>
        <w:t>Support the mapping of PSCCH from both highest and lowest PRB</w:t>
      </w:r>
      <w:r w:rsidR="00983FB1">
        <w:rPr>
          <w:b/>
        </w:rPr>
        <w:t>s</w:t>
      </w:r>
      <w:r>
        <w:rPr>
          <w:b/>
        </w:rPr>
        <w:t xml:space="preserve"> of the corresponding PSSCH</w:t>
      </w:r>
    </w:p>
    <w:p w14:paraId="4BADB0F0" w14:textId="77777777" w:rsidR="0027631A" w:rsidRDefault="0027631A" w:rsidP="0027631A">
      <w:pPr>
        <w:pStyle w:val="3GPPText"/>
        <w:numPr>
          <w:ilvl w:val="2"/>
          <w:numId w:val="12"/>
        </w:numPr>
        <w:jc w:val="left"/>
        <w:rPr>
          <w:b/>
        </w:rPr>
      </w:pPr>
      <w:r>
        <w:rPr>
          <w:b/>
        </w:rPr>
        <w:t>First half of the sub-channels are dedicated to the mapping of PSCCH from the lowest PRB</w:t>
      </w:r>
    </w:p>
    <w:p w14:paraId="6169C645" w14:textId="77777777" w:rsidR="0027631A" w:rsidRDefault="0027631A" w:rsidP="0027631A">
      <w:pPr>
        <w:pStyle w:val="3GPPText"/>
        <w:numPr>
          <w:ilvl w:val="2"/>
          <w:numId w:val="12"/>
        </w:numPr>
        <w:jc w:val="left"/>
        <w:rPr>
          <w:b/>
        </w:rPr>
      </w:pPr>
      <w:r>
        <w:rPr>
          <w:b/>
        </w:rPr>
        <w:t>Second half of the sub-channels are dedicated to the mapping of PSCCH from the highest PRB</w:t>
      </w:r>
    </w:p>
    <w:p w14:paraId="31E8322A" w14:textId="77777777" w:rsidR="0027631A" w:rsidRPr="000655DF" w:rsidRDefault="0027631A" w:rsidP="0027631A">
      <w:pPr>
        <w:pStyle w:val="3GPPText"/>
        <w:numPr>
          <w:ilvl w:val="2"/>
          <w:numId w:val="12"/>
        </w:numPr>
        <w:jc w:val="left"/>
        <w:rPr>
          <w:b/>
        </w:rPr>
      </w:pPr>
      <w:r>
        <w:rPr>
          <w:b/>
        </w:rPr>
        <w:t>W</w:t>
      </w:r>
      <w:proofErr w:type="spellStart"/>
      <w:r w:rsidRPr="00F63017">
        <w:rPr>
          <w:b/>
          <w:lang w:val="en-GB"/>
        </w:rPr>
        <w:t>hen</w:t>
      </w:r>
      <w:proofErr w:type="spellEnd"/>
      <w:r w:rsidRPr="00F63017">
        <w:rPr>
          <w:b/>
          <w:lang w:val="en-GB"/>
        </w:rPr>
        <w:t xml:space="preserve"> a UE selects a PSSCH resource where both mapping directions are available, it should randomly select which one to use</w:t>
      </w:r>
    </w:p>
    <w:p w14:paraId="6DA707F0" w14:textId="77777777" w:rsidR="00154262" w:rsidRPr="00A55DF5" w:rsidRDefault="00154262" w:rsidP="002A6571">
      <w:pPr>
        <w:rPr>
          <w:sz w:val="22"/>
        </w:rPr>
      </w:pPr>
    </w:p>
    <w:p w14:paraId="2E298BEA" w14:textId="77777777" w:rsidR="00E27C3F" w:rsidRDefault="00E27C3F" w:rsidP="00E27C3F">
      <w:pPr>
        <w:pStyle w:val="Heading3"/>
        <w:rPr>
          <w:lang w:val="en-US"/>
        </w:rPr>
      </w:pPr>
      <w:r>
        <w:rPr>
          <w:lang w:val="en-US"/>
        </w:rPr>
        <w:t>DMRS Design</w:t>
      </w:r>
    </w:p>
    <w:p w14:paraId="50AF9A3E" w14:textId="77777777" w:rsidR="0027631A" w:rsidRPr="00762534" w:rsidRDefault="0027631A" w:rsidP="0027631A">
      <w:pPr>
        <w:rPr>
          <w:lang w:val="en-US"/>
        </w:rPr>
      </w:pPr>
      <w:r>
        <w:rPr>
          <w:lang w:val="en-US"/>
        </w:rPr>
        <w:t>For the DMRS design, the following agreements have been met:</w:t>
      </w:r>
    </w:p>
    <w:tbl>
      <w:tblPr>
        <w:tblStyle w:val="TableGrid"/>
        <w:tblW w:w="0" w:type="auto"/>
        <w:tblLook w:val="04A0" w:firstRow="1" w:lastRow="0" w:firstColumn="1" w:lastColumn="0" w:noHBand="0" w:noVBand="1"/>
      </w:tblPr>
      <w:tblGrid>
        <w:gridCol w:w="9962"/>
      </w:tblGrid>
      <w:tr w:rsidR="000E2653" w14:paraId="4BC1CF1B" w14:textId="77777777" w:rsidTr="00F16070">
        <w:tc>
          <w:tcPr>
            <w:tcW w:w="9962" w:type="dxa"/>
          </w:tcPr>
          <w:p w14:paraId="7E8AEC0E" w14:textId="77777777" w:rsidR="000E2653" w:rsidRPr="00E00669" w:rsidRDefault="000E2653" w:rsidP="00F16070">
            <w:pPr>
              <w:rPr>
                <w:iCs/>
                <w:sz w:val="22"/>
                <w:lang w:val="en-US" w:eastAsia="x-none"/>
              </w:rPr>
            </w:pPr>
            <w:r w:rsidRPr="00E00669">
              <w:rPr>
                <w:iCs/>
                <w:sz w:val="22"/>
                <w:highlight w:val="green"/>
                <w:lang w:val="en-US" w:eastAsia="x-none"/>
              </w:rPr>
              <w:t>Agreements</w:t>
            </w:r>
            <w:r w:rsidRPr="00E00669">
              <w:rPr>
                <w:iCs/>
                <w:sz w:val="22"/>
                <w:lang w:val="en-US" w:eastAsia="x-none"/>
              </w:rPr>
              <w:t>:</w:t>
            </w:r>
          </w:p>
          <w:p w14:paraId="328ECE8C" w14:textId="77777777" w:rsidR="000E2653" w:rsidRPr="00E00669" w:rsidRDefault="000E2653" w:rsidP="00F16070">
            <w:pPr>
              <w:pStyle w:val="3GPPAgreements"/>
            </w:pPr>
            <w:r w:rsidRPr="00E00669">
              <w:t>Rel-15 NR PDCCH DMRS pattern is reused for PSCCH DMRS pattern.</w:t>
            </w:r>
            <w:r w:rsidRPr="00E00669">
              <w:tab/>
            </w:r>
          </w:p>
          <w:p w14:paraId="2B969545" w14:textId="77777777" w:rsidR="000E2653" w:rsidRPr="00E00669" w:rsidRDefault="000E2653" w:rsidP="000E2653">
            <w:pPr>
              <w:pStyle w:val="3GPPAgreements"/>
              <w:numPr>
                <w:ilvl w:val="1"/>
                <w:numId w:val="10"/>
              </w:numPr>
            </w:pPr>
            <w:r w:rsidRPr="00E00669">
              <w:t>For frequency-domain pattern for PSCCH DMRS, reuse Rel-15 NR PDCCH DMRS, i.e., comb-4 fixed RE mapping for PSCCH DMRS.</w:t>
            </w:r>
          </w:p>
          <w:p w14:paraId="4AE94BB0" w14:textId="77777777" w:rsidR="000E2653" w:rsidRPr="00E00669" w:rsidRDefault="000E2653" w:rsidP="000E2653">
            <w:pPr>
              <w:pStyle w:val="3GPPAgreements"/>
              <w:numPr>
                <w:ilvl w:val="1"/>
                <w:numId w:val="10"/>
              </w:numPr>
            </w:pPr>
            <w:r w:rsidRPr="00E00669">
              <w:t>(</w:t>
            </w:r>
            <w:r w:rsidRPr="00E00669">
              <w:rPr>
                <w:highlight w:val="darkYellow"/>
              </w:rPr>
              <w:t>Working assumption</w:t>
            </w:r>
            <w:r w:rsidRPr="00E00669">
              <w:t xml:space="preserve">) For time-domain pattern for PSCCH DMRS, every symbol of PSCCH has PSCCH DMRS </w:t>
            </w:r>
            <w:proofErr w:type="spellStart"/>
            <w:r w:rsidRPr="00E00669">
              <w:t>REs.</w:t>
            </w:r>
            <w:proofErr w:type="spellEnd"/>
          </w:p>
          <w:p w14:paraId="73096DAF" w14:textId="77777777" w:rsidR="000E2653" w:rsidRDefault="000E2653" w:rsidP="000E2653">
            <w:pPr>
              <w:pStyle w:val="3GPPAgreements"/>
              <w:numPr>
                <w:ilvl w:val="1"/>
                <w:numId w:val="10"/>
              </w:numPr>
            </w:pPr>
            <w:r w:rsidRPr="00E00669">
              <w:t>FFS: how to initialize DMRS sequence generator</w:t>
            </w:r>
          </w:p>
        </w:tc>
      </w:tr>
    </w:tbl>
    <w:p w14:paraId="297B7F7F" w14:textId="55DD7CBF" w:rsidR="00A12A6C" w:rsidRDefault="005D6460" w:rsidP="00A12A6C">
      <w:pPr>
        <w:pStyle w:val="3GPPText"/>
      </w:pPr>
      <w:r>
        <w:t>A</w:t>
      </w:r>
      <w:r w:rsidR="00A12A6C" w:rsidRPr="002A6571">
        <w:t xml:space="preserve"> cyclic shift</w:t>
      </w:r>
      <w:r w:rsidR="002F46FC">
        <w:t xml:space="preserve"> </w:t>
      </w:r>
      <w:r w:rsidR="002F46FC" w:rsidRPr="002A6571">
        <w:t>(CS)</w:t>
      </w:r>
      <w:r w:rsidR="00A12A6C" w:rsidRPr="002A6571">
        <w:t xml:space="preserve"> of the base sequence can be introduced to avoid </w:t>
      </w:r>
      <w:r w:rsidR="002F46FC">
        <w:t xml:space="preserve">the </w:t>
      </w:r>
      <w:r w:rsidR="00A12A6C" w:rsidRPr="002A6571">
        <w:t xml:space="preserve">impact of </w:t>
      </w:r>
      <w:r w:rsidR="002F46FC">
        <w:t xml:space="preserve">a </w:t>
      </w:r>
      <w:r w:rsidR="00A12A6C" w:rsidRPr="002A6571">
        <w:t>composite channel from different transmitters occupying the same control channel resources.</w:t>
      </w:r>
    </w:p>
    <w:p w14:paraId="6BD2631D" w14:textId="701E8210" w:rsidR="00A12A6C" w:rsidRDefault="00A12A6C" w:rsidP="00A12A6C">
      <w:pPr>
        <w:pStyle w:val="3GPPText"/>
      </w:pPr>
      <w:r w:rsidRPr="002A6571">
        <w:t xml:space="preserve">In order to cope with PSCCH collisions, </w:t>
      </w:r>
      <w:r w:rsidR="002F46FC">
        <w:t xml:space="preserve">a </w:t>
      </w:r>
      <w:r w:rsidRPr="002A6571">
        <w:t xml:space="preserve">UE may randomly select one of the allowed </w:t>
      </w:r>
      <w:r w:rsidR="002F46FC">
        <w:t>CS</w:t>
      </w:r>
      <w:r w:rsidRPr="002A6571">
        <w:t xml:space="preserve"> values. The system</w:t>
      </w:r>
      <w:r w:rsidR="002F46FC">
        <w:t>-</w:t>
      </w:r>
      <w:r w:rsidRPr="002A6571">
        <w:t xml:space="preserve">level simulation results showing </w:t>
      </w:r>
      <w:r w:rsidR="002F46FC">
        <w:t xml:space="preserve">the </w:t>
      </w:r>
      <w:r w:rsidRPr="002A6571">
        <w:t>benefits of this approach are shown in</w:t>
      </w:r>
      <w:r w:rsidR="007163AE">
        <w:t xml:space="preserve"> </w:t>
      </w:r>
      <w:r w:rsidR="007163AE">
        <w:fldChar w:fldCharType="begin"/>
      </w:r>
      <w:r w:rsidR="007163AE">
        <w:instrText xml:space="preserve"> REF _Ref24028928 \h </w:instrText>
      </w:r>
      <w:r w:rsidR="007163AE">
        <w:fldChar w:fldCharType="separate"/>
      </w:r>
      <w:r w:rsidR="009575BD">
        <w:tab/>
      </w:r>
      <w:r w:rsidR="009575BD" w:rsidRPr="000655DF">
        <w:t xml:space="preserve">Figure </w:t>
      </w:r>
      <w:r w:rsidR="009575BD">
        <w:rPr>
          <w:noProof/>
        </w:rPr>
        <w:t>7</w:t>
      </w:r>
      <w:r w:rsidR="007163AE">
        <w:fldChar w:fldCharType="end"/>
      </w:r>
      <w:r w:rsidRPr="002A6571">
        <w:t xml:space="preserve">. For details on </w:t>
      </w:r>
      <w:r w:rsidR="002F46FC">
        <w:t xml:space="preserve">the </w:t>
      </w:r>
      <w:r w:rsidRPr="002A6571">
        <w:t>system</w:t>
      </w:r>
      <w:r w:rsidR="002F46FC">
        <w:t>-</w:t>
      </w:r>
      <w:r w:rsidRPr="002A6571">
        <w:t xml:space="preserve">level evaluation assumptions please refer to Annex </w:t>
      </w:r>
      <w:r w:rsidR="00360F40">
        <w:t>C</w:t>
      </w:r>
      <w:r w:rsidRPr="002A6571">
        <w:t>.</w:t>
      </w:r>
    </w:p>
    <w:p w14:paraId="0131390A" w14:textId="2BBEE030" w:rsidR="00A12A6C" w:rsidRPr="000655DF" w:rsidRDefault="00EB59DC">
      <w:pPr>
        <w:pStyle w:val="3GPPText"/>
        <w:jc w:val="center"/>
      </w:pPr>
      <w:r w:rsidRPr="00EB59DC">
        <w:rPr>
          <w:noProof/>
        </w:rPr>
        <w:drawing>
          <wp:inline distT="0" distB="0" distL="0" distR="0" wp14:anchorId="25425920" wp14:editId="561D28E0">
            <wp:extent cx="3995420" cy="28155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95420" cy="2815590"/>
                    </a:xfrm>
                    <a:prstGeom prst="rect">
                      <a:avLst/>
                    </a:prstGeom>
                    <a:noFill/>
                    <a:ln>
                      <a:noFill/>
                    </a:ln>
                  </pic:spPr>
                </pic:pic>
              </a:graphicData>
            </a:graphic>
          </wp:inline>
        </w:drawing>
      </w:r>
    </w:p>
    <w:p w14:paraId="5865DE84" w14:textId="058A2788" w:rsidR="00A12A6C" w:rsidRPr="000655DF" w:rsidRDefault="00EB59DC" w:rsidP="00A55DF5">
      <w:pPr>
        <w:pStyle w:val="Caption"/>
        <w:tabs>
          <w:tab w:val="center" w:pos="4986"/>
          <w:tab w:val="right" w:pos="9972"/>
        </w:tabs>
        <w:rPr>
          <w:lang w:val="en-US"/>
        </w:rPr>
      </w:pPr>
      <w:bookmarkStart w:id="15" w:name="_Ref24028928"/>
      <w:r>
        <w:rPr>
          <w:lang w:val="en-US"/>
        </w:rPr>
        <w:tab/>
      </w:r>
      <w:bookmarkStart w:id="16" w:name="_Ref24147672"/>
      <w:r w:rsidR="00A12A6C" w:rsidRPr="000655DF">
        <w:rPr>
          <w:lang w:val="en-US"/>
        </w:rPr>
        <w:t xml:space="preserve">Figure </w:t>
      </w:r>
      <w:r w:rsidR="00A12A6C" w:rsidRPr="000655DF">
        <w:rPr>
          <w:lang w:val="en-US"/>
        </w:rPr>
        <w:fldChar w:fldCharType="begin"/>
      </w:r>
      <w:r w:rsidR="00A12A6C" w:rsidRPr="000655DF">
        <w:rPr>
          <w:lang w:val="en-US"/>
        </w:rPr>
        <w:instrText xml:space="preserve"> SEQ Figure \* ARABIC </w:instrText>
      </w:r>
      <w:r w:rsidR="00A12A6C" w:rsidRPr="000655DF">
        <w:rPr>
          <w:lang w:val="en-US"/>
        </w:rPr>
        <w:fldChar w:fldCharType="separate"/>
      </w:r>
      <w:r w:rsidR="009575BD">
        <w:rPr>
          <w:noProof/>
          <w:lang w:val="en-US"/>
        </w:rPr>
        <w:t>7</w:t>
      </w:r>
      <w:r w:rsidR="00A12A6C" w:rsidRPr="000655DF">
        <w:rPr>
          <w:lang w:val="en-US"/>
        </w:rPr>
        <w:fldChar w:fldCharType="end"/>
      </w:r>
      <w:bookmarkEnd w:id="15"/>
      <w:bookmarkEnd w:id="16"/>
      <w:r w:rsidR="00A12A6C" w:rsidRPr="000655DF">
        <w:rPr>
          <w:lang w:val="en-US"/>
        </w:rPr>
        <w:t>: System</w:t>
      </w:r>
      <w:r w:rsidR="002F46FC">
        <w:rPr>
          <w:lang w:val="en-US"/>
        </w:rPr>
        <w:t>-</w:t>
      </w:r>
      <w:r w:rsidR="00A12A6C" w:rsidRPr="000655DF">
        <w:rPr>
          <w:lang w:val="en-US"/>
        </w:rPr>
        <w:t xml:space="preserve">level evaluation results for </w:t>
      </w:r>
      <w:r w:rsidR="002F46FC">
        <w:rPr>
          <w:lang w:val="en-US"/>
        </w:rPr>
        <w:t xml:space="preserve">a </w:t>
      </w:r>
      <w:r w:rsidR="00A12A6C" w:rsidRPr="000655DF">
        <w:rPr>
          <w:lang w:val="en-US"/>
        </w:rPr>
        <w:t>PSCCH transmission w/ and w/o random selection of CSs</w:t>
      </w:r>
      <w:r>
        <w:rPr>
          <w:lang w:val="en-US"/>
        </w:rPr>
        <w:tab/>
      </w:r>
    </w:p>
    <w:p w14:paraId="57165C66" w14:textId="77777777" w:rsidR="00A12A6C" w:rsidRPr="000655DF" w:rsidRDefault="00A12A6C" w:rsidP="00A12A6C">
      <w:pPr>
        <w:pStyle w:val="3GPPText"/>
      </w:pPr>
      <w:bookmarkStart w:id="17" w:name="_Hlk23846925"/>
    </w:p>
    <w:p w14:paraId="0FE39052" w14:textId="77777777" w:rsidR="00A12A6C" w:rsidRPr="000655DF" w:rsidRDefault="00A12A6C">
      <w:pPr>
        <w:pStyle w:val="3GPPText"/>
        <w:numPr>
          <w:ilvl w:val="0"/>
          <w:numId w:val="11"/>
        </w:numPr>
      </w:pPr>
    </w:p>
    <w:p w14:paraId="28245668" w14:textId="77777777" w:rsidR="00A12A6C" w:rsidRPr="000655DF" w:rsidRDefault="00A12A6C" w:rsidP="00A12A6C">
      <w:pPr>
        <w:pStyle w:val="3GPPText"/>
        <w:numPr>
          <w:ilvl w:val="1"/>
          <w:numId w:val="12"/>
        </w:numPr>
      </w:pPr>
      <w:r w:rsidRPr="000655DF">
        <w:rPr>
          <w:b/>
        </w:rPr>
        <w:t>PSCCH DMRS for the 1</w:t>
      </w:r>
      <w:r w:rsidRPr="002D2F02">
        <w:rPr>
          <w:b/>
          <w:vertAlign w:val="superscript"/>
        </w:rPr>
        <w:t>st</w:t>
      </w:r>
      <w:r w:rsidRPr="000655DF">
        <w:rPr>
          <w:b/>
        </w:rPr>
        <w:t xml:space="preserve"> Stage SCI is based on the PDCCH DMRS with the following modifications:</w:t>
      </w:r>
    </w:p>
    <w:p w14:paraId="6CFEC786" w14:textId="77777777" w:rsidR="005D6460" w:rsidRPr="00A55DF5" w:rsidRDefault="00A12A6C" w:rsidP="00A12A6C">
      <w:pPr>
        <w:pStyle w:val="3GPPText"/>
        <w:numPr>
          <w:ilvl w:val="2"/>
          <w:numId w:val="12"/>
        </w:numPr>
      </w:pPr>
      <w:r w:rsidRPr="000655DF">
        <w:rPr>
          <w:b/>
        </w:rPr>
        <w:t xml:space="preserve">Signal generation: </w:t>
      </w:r>
    </w:p>
    <w:p w14:paraId="1513AB9A" w14:textId="053945D0" w:rsidR="00A12A6C" w:rsidRPr="002D2F02" w:rsidRDefault="00A12A6C" w:rsidP="00A55DF5">
      <w:pPr>
        <w:pStyle w:val="3GPPText"/>
        <w:numPr>
          <w:ilvl w:val="3"/>
          <w:numId w:val="12"/>
        </w:numPr>
      </w:pPr>
      <w:r w:rsidRPr="000655DF">
        <w:rPr>
          <w:b/>
        </w:rPr>
        <w:t xml:space="preserve">Cyclic Shift (CS) </w:t>
      </w:r>
      <w:r w:rsidR="002A7445">
        <w:rPr>
          <w:b/>
        </w:rPr>
        <w:t>as well as different sequence initialization values (</w:t>
      </w:r>
      <w:proofErr w:type="spellStart"/>
      <w:r w:rsidR="002A7445">
        <w:rPr>
          <w:b/>
        </w:rPr>
        <w:t>c</w:t>
      </w:r>
      <w:r w:rsidR="004C2C50">
        <w:rPr>
          <w:b/>
        </w:rPr>
        <w:t>_</w:t>
      </w:r>
      <w:r w:rsidR="002A7445" w:rsidRPr="0027631A">
        <w:rPr>
          <w:b/>
        </w:rPr>
        <w:t>init</w:t>
      </w:r>
      <w:proofErr w:type="spellEnd"/>
      <w:r w:rsidR="002A7445">
        <w:rPr>
          <w:b/>
        </w:rPr>
        <w:t xml:space="preserve">) </w:t>
      </w:r>
      <w:r w:rsidRPr="000655DF">
        <w:rPr>
          <w:b/>
        </w:rPr>
        <w:t>to orthogonalize PSCCH transmissions is introduced</w:t>
      </w:r>
    </w:p>
    <w:p w14:paraId="404C5785" w14:textId="201B2E17" w:rsidR="002A7445" w:rsidRPr="00A55DF5" w:rsidRDefault="00A12A6C" w:rsidP="00A55DF5">
      <w:pPr>
        <w:pStyle w:val="3GPPText"/>
        <w:numPr>
          <w:ilvl w:val="3"/>
          <w:numId w:val="12"/>
        </w:numPr>
        <w:rPr>
          <w:b/>
        </w:rPr>
      </w:pPr>
      <w:r>
        <w:rPr>
          <w:b/>
        </w:rPr>
        <w:t>At least the following 4 CS values are supported for NR-V2X sidelink communication</w:t>
      </w:r>
      <w:r w:rsidR="002F46FC">
        <w:rPr>
          <w:b/>
        </w:rPr>
        <w:t>:</w:t>
      </w:r>
      <w:r>
        <w:rPr>
          <w:b/>
        </w:rPr>
        <w:t xml:space="preserve"> {</w:t>
      </w:r>
      <w:r w:rsidRPr="000655DF">
        <w:rPr>
          <w:b/>
        </w:rPr>
        <w:t>-π/2, 0, π/2, π</w:t>
      </w:r>
      <w:r>
        <w:rPr>
          <w:b/>
        </w:rPr>
        <w:t>}</w:t>
      </w:r>
    </w:p>
    <w:p w14:paraId="3AEE8A5C" w14:textId="4DC3E17D" w:rsidR="002A7445" w:rsidRPr="001F34B8" w:rsidRDefault="002A7445" w:rsidP="00534853">
      <w:pPr>
        <w:pStyle w:val="3GPPText"/>
        <w:numPr>
          <w:ilvl w:val="3"/>
          <w:numId w:val="12"/>
        </w:numPr>
      </w:pPr>
      <w:r>
        <w:rPr>
          <w:b/>
        </w:rPr>
        <w:t xml:space="preserve">At least two different </w:t>
      </w:r>
      <w:proofErr w:type="spellStart"/>
      <w:r>
        <w:rPr>
          <w:b/>
        </w:rPr>
        <w:t>c</w:t>
      </w:r>
      <w:r w:rsidR="004C2C50">
        <w:rPr>
          <w:b/>
        </w:rPr>
        <w:t>_</w:t>
      </w:r>
      <w:r>
        <w:rPr>
          <w:b/>
        </w:rPr>
        <w:t>init</w:t>
      </w:r>
      <w:proofErr w:type="spellEnd"/>
      <w:r>
        <w:rPr>
          <w:b/>
        </w:rPr>
        <w:t xml:space="preserve"> values are supported</w:t>
      </w:r>
      <w:r w:rsidR="00E32014">
        <w:rPr>
          <w:b/>
        </w:rPr>
        <w:t xml:space="preserve"> and configured to UE</w:t>
      </w:r>
    </w:p>
    <w:p w14:paraId="00B0366F" w14:textId="77777777" w:rsidR="00E32014" w:rsidRPr="00A55DF5" w:rsidRDefault="00A12A6C" w:rsidP="00A55DF5">
      <w:pPr>
        <w:pStyle w:val="3GPPText"/>
        <w:numPr>
          <w:ilvl w:val="2"/>
          <w:numId w:val="12"/>
        </w:numPr>
      </w:pPr>
      <w:r w:rsidRPr="000655DF">
        <w:rPr>
          <w:b/>
        </w:rPr>
        <w:t>UE</w:t>
      </w:r>
      <w:r w:rsidR="00E32014">
        <w:rPr>
          <w:b/>
        </w:rPr>
        <w:t xml:space="preserve"> behavior: </w:t>
      </w:r>
    </w:p>
    <w:p w14:paraId="06468FBB" w14:textId="032502DD" w:rsidR="00A12A6C" w:rsidRDefault="00E32014" w:rsidP="00A55DF5">
      <w:pPr>
        <w:pStyle w:val="3GPPText"/>
        <w:numPr>
          <w:ilvl w:val="3"/>
          <w:numId w:val="12"/>
        </w:numPr>
      </w:pPr>
      <w:r>
        <w:rPr>
          <w:b/>
        </w:rPr>
        <w:t>UE</w:t>
      </w:r>
      <w:r w:rsidR="00A12A6C" w:rsidRPr="000655DF">
        <w:rPr>
          <w:b/>
        </w:rPr>
        <w:t xml:space="preserve"> randomly selects CS</w:t>
      </w:r>
      <w:r w:rsidR="002A7445">
        <w:rPr>
          <w:b/>
        </w:rPr>
        <w:t xml:space="preserve"> as well as </w:t>
      </w:r>
      <w:proofErr w:type="spellStart"/>
      <w:r w:rsidR="002A7445">
        <w:rPr>
          <w:b/>
        </w:rPr>
        <w:t>c</w:t>
      </w:r>
      <w:r w:rsidR="004C2C50">
        <w:rPr>
          <w:b/>
        </w:rPr>
        <w:t>_</w:t>
      </w:r>
      <w:r w:rsidR="002A7445">
        <w:rPr>
          <w:b/>
        </w:rPr>
        <w:t>init</w:t>
      </w:r>
      <w:proofErr w:type="spellEnd"/>
      <w:r w:rsidR="00A12A6C" w:rsidRPr="000655DF">
        <w:rPr>
          <w:b/>
        </w:rPr>
        <w:t xml:space="preserve"> for each </w:t>
      </w:r>
      <w:r w:rsidR="00A12A6C">
        <w:rPr>
          <w:b/>
        </w:rPr>
        <w:t>PSCCH</w:t>
      </w:r>
      <w:r w:rsidR="00A12A6C" w:rsidRPr="000655DF">
        <w:rPr>
          <w:b/>
        </w:rPr>
        <w:t xml:space="preserve"> transmission</w:t>
      </w:r>
    </w:p>
    <w:bookmarkEnd w:id="17"/>
    <w:p w14:paraId="48FEF338" w14:textId="4517F1FD" w:rsidR="00A12A6C" w:rsidRPr="00D54F52" w:rsidRDefault="00A12A6C" w:rsidP="002A6571">
      <w:pPr>
        <w:pStyle w:val="3GPPText"/>
      </w:pPr>
    </w:p>
    <w:p w14:paraId="71DA79FB" w14:textId="280AFDDB" w:rsidR="008F01D3" w:rsidRDefault="008F01D3" w:rsidP="008F01D3">
      <w:pPr>
        <w:pStyle w:val="Heading3"/>
        <w:rPr>
          <w:lang w:val="en-US"/>
        </w:rPr>
      </w:pPr>
      <w:r>
        <w:rPr>
          <w:lang w:val="en-US"/>
        </w:rPr>
        <w:t>Transmission Scheme</w:t>
      </w:r>
    </w:p>
    <w:p w14:paraId="44477ECD" w14:textId="6E6E6121" w:rsidR="004F178D" w:rsidRPr="000655DF" w:rsidRDefault="004F178D" w:rsidP="004F178D">
      <w:pPr>
        <w:pStyle w:val="3GPPText"/>
      </w:pPr>
      <w:r w:rsidRPr="000655DF">
        <w:t xml:space="preserve">In order to benefit from multiple transmit antennas, transparent </w:t>
      </w:r>
      <w:proofErr w:type="spellStart"/>
      <w:r w:rsidR="002F46FC">
        <w:t>Tx</w:t>
      </w:r>
      <w:proofErr w:type="spellEnd"/>
      <w:r w:rsidR="002F46FC" w:rsidRPr="000655DF">
        <w:t xml:space="preserve"> </w:t>
      </w:r>
      <w:r w:rsidRPr="000655DF">
        <w:t>diversity schemes should be considered with the higher priority vs non-transparent transmit diversity schemes</w:t>
      </w:r>
      <w:r w:rsidR="002F46FC">
        <w:t>,</w:t>
      </w:r>
      <w:r w:rsidRPr="000655DF">
        <w:t xml:space="preserve"> given that non-transparent TX diversity schemes may preclude </w:t>
      </w:r>
      <w:r w:rsidR="00E24E5A">
        <w:t xml:space="preserve">a </w:t>
      </w:r>
      <w:r w:rsidRPr="000655DF">
        <w:t>single port transceiver design</w:t>
      </w:r>
      <w:r w:rsidR="00E24E5A">
        <w:t>,</w:t>
      </w:r>
      <w:r w:rsidRPr="000655DF">
        <w:t xml:space="preserve"> which is not desirable. The rank-1/single port PSCCH transmission should be a priority for </w:t>
      </w:r>
      <w:r w:rsidR="00E24E5A">
        <w:t xml:space="preserve">the </w:t>
      </w:r>
      <w:r w:rsidRPr="000655DF">
        <w:t xml:space="preserve">analysis, given that it reduces complexity and </w:t>
      </w:r>
      <w:r w:rsidR="00E24E5A">
        <w:t xml:space="preserve">it is </w:t>
      </w:r>
      <w:r w:rsidRPr="000655DF">
        <w:t xml:space="preserve">more robust to interference. </w:t>
      </w:r>
      <w:r w:rsidR="00E24E5A">
        <w:t>The a</w:t>
      </w:r>
      <w:r w:rsidRPr="000655DF">
        <w:t xml:space="preserve">pplicability of </w:t>
      </w:r>
      <w:proofErr w:type="spellStart"/>
      <w:r w:rsidRPr="000655DF">
        <w:t>precoder</w:t>
      </w:r>
      <w:proofErr w:type="spellEnd"/>
      <w:r w:rsidRPr="000655DF">
        <w:t xml:space="preserve"> cycling for </w:t>
      </w:r>
      <w:r w:rsidR="00E24E5A">
        <w:t xml:space="preserve">the </w:t>
      </w:r>
      <w:r w:rsidRPr="000655DF">
        <w:t xml:space="preserve">control channel may depend on overall physical structure for PSCCH. If </w:t>
      </w:r>
      <w:r w:rsidR="00E24E5A">
        <w:t xml:space="preserve">the </w:t>
      </w:r>
      <w:proofErr w:type="spellStart"/>
      <w:r w:rsidRPr="000655DF">
        <w:t>precoder</w:t>
      </w:r>
      <w:proofErr w:type="spellEnd"/>
      <w:r w:rsidRPr="000655DF">
        <w:t xml:space="preserve"> cycling is agreed for PSCCH, the proper PRB bundling size needs to be selected to optimize </w:t>
      </w:r>
      <w:r w:rsidR="00E24E5A">
        <w:t xml:space="preserve">the </w:t>
      </w:r>
      <w:r w:rsidRPr="000655DF">
        <w:t>performance.</w:t>
      </w:r>
    </w:p>
    <w:p w14:paraId="05D852EC" w14:textId="77777777" w:rsidR="004F178D" w:rsidRPr="000655DF" w:rsidRDefault="004F178D" w:rsidP="004F178D">
      <w:pPr>
        <w:pStyle w:val="3GPPText"/>
      </w:pPr>
      <w:bookmarkStart w:id="18" w:name="_Hlk23846931"/>
    </w:p>
    <w:p w14:paraId="56F1D00B" w14:textId="77777777" w:rsidR="004F178D" w:rsidRPr="000655DF" w:rsidRDefault="004F178D">
      <w:pPr>
        <w:pStyle w:val="3GPPText"/>
        <w:numPr>
          <w:ilvl w:val="0"/>
          <w:numId w:val="11"/>
        </w:numPr>
      </w:pPr>
    </w:p>
    <w:p w14:paraId="705F8C2F" w14:textId="5FD40D9C" w:rsidR="00CE410E" w:rsidRPr="002D2F02" w:rsidRDefault="004F178D">
      <w:pPr>
        <w:pStyle w:val="3GPPText"/>
        <w:numPr>
          <w:ilvl w:val="1"/>
          <w:numId w:val="12"/>
        </w:numPr>
      </w:pPr>
      <w:r w:rsidRPr="000655DF">
        <w:rPr>
          <w:b/>
        </w:rPr>
        <w:t>Single port transmission is used for the 1</w:t>
      </w:r>
      <w:r w:rsidRPr="002D2F02">
        <w:rPr>
          <w:b/>
          <w:vertAlign w:val="superscript"/>
        </w:rPr>
        <w:t>st</w:t>
      </w:r>
      <w:r w:rsidRPr="000655DF">
        <w:rPr>
          <w:b/>
        </w:rPr>
        <w:t xml:space="preserve"> stage PSCCH design</w:t>
      </w:r>
    </w:p>
    <w:p w14:paraId="25B13549" w14:textId="2C677591" w:rsidR="00CE410E" w:rsidRPr="00A55DF5" w:rsidRDefault="007163AE" w:rsidP="00CE410E">
      <w:pPr>
        <w:pStyle w:val="3GPPText"/>
        <w:numPr>
          <w:ilvl w:val="1"/>
          <w:numId w:val="12"/>
        </w:numPr>
      </w:pPr>
      <w:r>
        <w:rPr>
          <w:b/>
        </w:rPr>
        <w:t>In combination with the defined sub-channel size</w:t>
      </w:r>
      <w:r w:rsidR="00E32014">
        <w:rPr>
          <w:b/>
        </w:rPr>
        <w:t xml:space="preserve">, </w:t>
      </w:r>
      <w:r>
        <w:rPr>
          <w:b/>
        </w:rPr>
        <w:t xml:space="preserve">define a </w:t>
      </w:r>
      <w:r w:rsidR="00CE410E">
        <w:rPr>
          <w:b/>
        </w:rPr>
        <w:t xml:space="preserve">minimum PRB bundling size </w:t>
      </w:r>
      <w:r>
        <w:rPr>
          <w:b/>
        </w:rPr>
        <w:t xml:space="preserve">to be assumed for </w:t>
      </w:r>
      <w:r w:rsidR="00BC33F5">
        <w:rPr>
          <w:b/>
        </w:rPr>
        <w:t>1</w:t>
      </w:r>
      <w:r w:rsidR="00BC33F5" w:rsidRPr="00A55DF5">
        <w:rPr>
          <w:b/>
          <w:vertAlign w:val="superscript"/>
        </w:rPr>
        <w:t>st</w:t>
      </w:r>
      <w:r w:rsidR="00BC33F5">
        <w:rPr>
          <w:b/>
        </w:rPr>
        <w:t xml:space="preserve"> stage PSCCH</w:t>
      </w:r>
      <w:r>
        <w:rPr>
          <w:b/>
        </w:rPr>
        <w:t xml:space="preserve"> transmissions</w:t>
      </w:r>
      <w:r w:rsidR="00E32014">
        <w:rPr>
          <w:b/>
        </w:rPr>
        <w:t xml:space="preserve"> (e.g. 5 PRBs)</w:t>
      </w:r>
    </w:p>
    <w:p w14:paraId="5813389A" w14:textId="77777777" w:rsidR="003F2794" w:rsidRPr="002D2F02" w:rsidRDefault="003F2794" w:rsidP="00A55DF5">
      <w:pPr>
        <w:pStyle w:val="3GPPText"/>
      </w:pPr>
    </w:p>
    <w:bookmarkEnd w:id="18"/>
    <w:p w14:paraId="0E4833A5" w14:textId="5AEF9BEF" w:rsidR="003F2794" w:rsidRDefault="003F2794" w:rsidP="003F2794">
      <w:pPr>
        <w:pStyle w:val="Heading3"/>
        <w:rPr>
          <w:lang w:val="en-US"/>
        </w:rPr>
      </w:pPr>
      <w:r>
        <w:rPr>
          <w:lang w:val="en-US"/>
        </w:rPr>
        <w:t>Channel Coding</w:t>
      </w:r>
    </w:p>
    <w:p w14:paraId="65AA175E" w14:textId="3C09C891" w:rsidR="000E2BCC" w:rsidRDefault="000E2BCC" w:rsidP="003F2794">
      <w:pPr>
        <w:pStyle w:val="3GPPText"/>
      </w:pPr>
      <w:r>
        <w:t xml:space="preserve">For the NR DL polar code, the 16 bits of the CRC are </w:t>
      </w:r>
      <w:proofErr w:type="spellStart"/>
      <w:r>
        <w:t>XORed</w:t>
      </w:r>
      <w:proofErr w:type="spellEnd"/>
      <w:r>
        <w:t xml:space="preserve"> with the RNTI. As there is no RNTI for the sidelink this step can be omitted. </w:t>
      </w:r>
    </w:p>
    <w:p w14:paraId="69FDCE74" w14:textId="77777777" w:rsidR="000E2BCC" w:rsidRPr="000655DF" w:rsidRDefault="000E2BCC" w:rsidP="003F2794">
      <w:pPr>
        <w:pStyle w:val="3GPPText"/>
      </w:pPr>
    </w:p>
    <w:p w14:paraId="2A6DA2C6" w14:textId="77777777" w:rsidR="003F2794" w:rsidRPr="000655DF" w:rsidRDefault="003F2794" w:rsidP="003F2794">
      <w:pPr>
        <w:pStyle w:val="3GPPText"/>
        <w:numPr>
          <w:ilvl w:val="0"/>
          <w:numId w:val="11"/>
        </w:numPr>
      </w:pPr>
    </w:p>
    <w:p w14:paraId="4B0A42FF" w14:textId="3F3D691D" w:rsidR="003F2794" w:rsidRPr="00A55DF5" w:rsidRDefault="003F2794" w:rsidP="003F2794">
      <w:pPr>
        <w:pStyle w:val="3GPPText"/>
        <w:numPr>
          <w:ilvl w:val="1"/>
          <w:numId w:val="12"/>
        </w:numPr>
        <w:ind w:left="0" w:firstLine="0"/>
      </w:pPr>
      <w:r>
        <w:rPr>
          <w:b/>
        </w:rPr>
        <w:t>For the 1</w:t>
      </w:r>
      <w:r w:rsidRPr="00A55DF5">
        <w:rPr>
          <w:b/>
          <w:vertAlign w:val="superscript"/>
        </w:rPr>
        <w:t>st</w:t>
      </w:r>
      <w:r>
        <w:rPr>
          <w:b/>
        </w:rPr>
        <w:t xml:space="preserve"> Stage PSCCH use the </w:t>
      </w:r>
      <w:r w:rsidR="000E2BCC">
        <w:rPr>
          <w:b/>
        </w:rPr>
        <w:t xml:space="preserve">NR </w:t>
      </w:r>
      <w:r>
        <w:rPr>
          <w:b/>
        </w:rPr>
        <w:t>DL polar code with the following modifications</w:t>
      </w:r>
    </w:p>
    <w:p w14:paraId="1D430B38" w14:textId="1ACE67E2" w:rsidR="003F2794" w:rsidRPr="002D2F02" w:rsidRDefault="000E2BCC" w:rsidP="00A55DF5">
      <w:pPr>
        <w:pStyle w:val="3GPPText"/>
        <w:numPr>
          <w:ilvl w:val="2"/>
          <w:numId w:val="12"/>
        </w:numPr>
      </w:pPr>
      <w:r>
        <w:rPr>
          <w:b/>
        </w:rPr>
        <w:t xml:space="preserve">RNTI that is </w:t>
      </w:r>
      <w:proofErr w:type="spellStart"/>
      <w:r w:rsidR="00E32014">
        <w:rPr>
          <w:b/>
        </w:rPr>
        <w:t>XORed</w:t>
      </w:r>
      <w:proofErr w:type="spellEnd"/>
      <w:r w:rsidR="00E32014">
        <w:rPr>
          <w:b/>
        </w:rPr>
        <w:t xml:space="preserve"> </w:t>
      </w:r>
      <w:r>
        <w:rPr>
          <w:b/>
        </w:rPr>
        <w:t>with the CRC in the NR DL polar code is replace</w:t>
      </w:r>
      <w:r w:rsidR="00E32014">
        <w:rPr>
          <w:b/>
        </w:rPr>
        <w:t>d</w:t>
      </w:r>
      <w:r>
        <w:rPr>
          <w:b/>
        </w:rPr>
        <w:t xml:space="preserve"> with a (pre)-configured value</w:t>
      </w:r>
    </w:p>
    <w:p w14:paraId="745AE33A" w14:textId="77777777" w:rsidR="004F178D" w:rsidRPr="00D54F52" w:rsidRDefault="004F178D" w:rsidP="002A6571">
      <w:pPr>
        <w:rPr>
          <w:lang w:val="en-US"/>
        </w:rPr>
      </w:pPr>
    </w:p>
    <w:p w14:paraId="227705C4" w14:textId="30F2B8A1" w:rsidR="008F01D3" w:rsidRDefault="008F01D3" w:rsidP="008F01D3">
      <w:pPr>
        <w:pStyle w:val="Heading3"/>
        <w:rPr>
          <w:lang w:val="en-US"/>
        </w:rPr>
      </w:pPr>
      <w:r>
        <w:rPr>
          <w:lang w:val="en-US"/>
        </w:rPr>
        <w:t>Scrambling</w:t>
      </w:r>
    </w:p>
    <w:p w14:paraId="06E947DD" w14:textId="71BFAFE8" w:rsidR="00802D5A" w:rsidRDefault="007163AE" w:rsidP="00802D5A">
      <w:pPr>
        <w:pStyle w:val="3GPPText"/>
      </w:pPr>
      <w:bookmarkStart w:id="19" w:name="_Hlk23846937"/>
      <w:r>
        <w:t>After the blind detection of the 1</w:t>
      </w:r>
      <w:r w:rsidRPr="00A55DF5">
        <w:rPr>
          <w:vertAlign w:val="superscript"/>
        </w:rPr>
        <w:t>st</w:t>
      </w:r>
      <w:r>
        <w:t xml:space="preserve"> stage PSCCH</w:t>
      </w:r>
      <w:r w:rsidR="00E24E5A">
        <w:t>, the</w:t>
      </w:r>
      <w:r>
        <w:t xml:space="preserve"> </w:t>
      </w:r>
      <w:r w:rsidR="00E24E5A" w:rsidRPr="00E24E5A">
        <w:t>information</w:t>
      </w:r>
      <w:r w:rsidR="00E24E5A">
        <w:t xml:space="preserve"> of</w:t>
      </w:r>
      <w:r w:rsidR="00E24E5A" w:rsidRPr="00E24E5A">
        <w:t xml:space="preserve"> which antenna port</w:t>
      </w:r>
      <w:r w:rsidR="00E24E5A">
        <w:t xml:space="preserve"> is</w:t>
      </w:r>
      <w:r w:rsidR="00E24E5A" w:rsidRPr="00E24E5A">
        <w:t xml:space="preserve"> used</w:t>
      </w:r>
      <w:r w:rsidR="00E24E5A">
        <w:t xml:space="preserve"> </w:t>
      </w:r>
      <w:r>
        <w:t>is available. T</w:t>
      </w:r>
      <w:r w:rsidR="00A91E92">
        <w:t>herefore</w:t>
      </w:r>
      <w:r w:rsidR="00E24E5A">
        <w:t>,</w:t>
      </w:r>
      <w:r>
        <w:t xml:space="preserve"> </w:t>
      </w:r>
      <w:r w:rsidR="00B93668">
        <w:t>the antenna port information can be used to initialize the 1</w:t>
      </w:r>
      <w:r w:rsidR="00B93668" w:rsidRPr="00A55DF5">
        <w:rPr>
          <w:vertAlign w:val="superscript"/>
        </w:rPr>
        <w:t>st</w:t>
      </w:r>
      <w:r w:rsidR="00B93668">
        <w:t xml:space="preserve"> stage PSCCH scrambling.</w:t>
      </w:r>
    </w:p>
    <w:p w14:paraId="53029F08" w14:textId="77777777" w:rsidR="00B93668" w:rsidRPr="000655DF" w:rsidRDefault="00B93668" w:rsidP="00802D5A">
      <w:pPr>
        <w:pStyle w:val="3GPPText"/>
      </w:pPr>
    </w:p>
    <w:p w14:paraId="3E769AAA" w14:textId="77777777" w:rsidR="00802D5A" w:rsidRPr="000655DF" w:rsidRDefault="00802D5A">
      <w:pPr>
        <w:pStyle w:val="3GPPText"/>
        <w:numPr>
          <w:ilvl w:val="0"/>
          <w:numId w:val="11"/>
        </w:numPr>
      </w:pPr>
    </w:p>
    <w:p w14:paraId="67183A21" w14:textId="06FED4A4" w:rsidR="00802D5A" w:rsidRPr="002D2F02" w:rsidRDefault="001343F3" w:rsidP="00802D5A">
      <w:pPr>
        <w:pStyle w:val="3GPPText"/>
        <w:numPr>
          <w:ilvl w:val="1"/>
          <w:numId w:val="12"/>
        </w:numPr>
      </w:pPr>
      <w:r>
        <w:rPr>
          <w:b/>
        </w:rPr>
        <w:t>The scrambling is initialized with the first stage PSCCH antenna port</w:t>
      </w:r>
    </w:p>
    <w:bookmarkEnd w:id="19"/>
    <w:p w14:paraId="032CC19B" w14:textId="77777777" w:rsidR="008F01D3" w:rsidRPr="00D54F52" w:rsidRDefault="008F01D3" w:rsidP="002A6571">
      <w:pPr>
        <w:pStyle w:val="3GPPText"/>
      </w:pPr>
    </w:p>
    <w:p w14:paraId="31128D04" w14:textId="11B26080" w:rsidR="008F01D3" w:rsidRDefault="008F01D3" w:rsidP="008F01D3">
      <w:pPr>
        <w:pStyle w:val="3GPPH2"/>
        <w:tabs>
          <w:tab w:val="clear" w:pos="3636"/>
          <w:tab w:val="num" w:pos="3276"/>
        </w:tabs>
        <w:ind w:left="3276" w:hanging="3276"/>
        <w:rPr>
          <w:lang w:val="en-US"/>
        </w:rPr>
      </w:pPr>
      <w:r>
        <w:rPr>
          <w:lang w:val="en-US"/>
        </w:rPr>
        <w:t>Physical Structure</w:t>
      </w:r>
      <w:r w:rsidRPr="008F01D3">
        <w:rPr>
          <w:lang w:val="en-US"/>
        </w:rPr>
        <w:t xml:space="preserve"> </w:t>
      </w:r>
      <w:r>
        <w:rPr>
          <w:lang w:val="en-US"/>
        </w:rPr>
        <w:t>of the 2</w:t>
      </w:r>
      <w:r w:rsidRPr="002A6571">
        <w:rPr>
          <w:vertAlign w:val="superscript"/>
          <w:lang w:val="en-US"/>
        </w:rPr>
        <w:t>nd</w:t>
      </w:r>
      <w:r>
        <w:rPr>
          <w:lang w:val="en-US"/>
        </w:rPr>
        <w:t xml:space="preserve"> </w:t>
      </w:r>
      <w:r w:rsidRPr="000655DF">
        <w:rPr>
          <w:lang w:val="en-US"/>
        </w:rPr>
        <w:t>Stage</w:t>
      </w:r>
    </w:p>
    <w:p w14:paraId="3A5355C5" w14:textId="54B212BF" w:rsidR="00E27C3F" w:rsidRDefault="00E27C3F" w:rsidP="00E27C3F">
      <w:pPr>
        <w:pStyle w:val="Heading3"/>
        <w:rPr>
          <w:lang w:val="en-US"/>
        </w:rPr>
      </w:pPr>
      <w:r>
        <w:rPr>
          <w:lang w:val="en-US"/>
        </w:rPr>
        <w:t>Resource Allocation</w:t>
      </w:r>
      <w:r w:rsidR="0031121F">
        <w:rPr>
          <w:lang w:val="en-US"/>
        </w:rPr>
        <w:t xml:space="preserve"> </w:t>
      </w:r>
      <w:r w:rsidR="00B35A6A">
        <w:rPr>
          <w:lang w:val="en-US"/>
        </w:rPr>
        <w:t xml:space="preserve">/ </w:t>
      </w:r>
      <w:r w:rsidR="0031121F">
        <w:rPr>
          <w:lang w:val="en-US"/>
        </w:rPr>
        <w:t>RE Mapping</w:t>
      </w:r>
    </w:p>
    <w:tbl>
      <w:tblPr>
        <w:tblStyle w:val="TableGrid"/>
        <w:tblW w:w="0" w:type="auto"/>
        <w:tblLook w:val="04A0" w:firstRow="1" w:lastRow="0" w:firstColumn="1" w:lastColumn="0" w:noHBand="0" w:noVBand="1"/>
      </w:tblPr>
      <w:tblGrid>
        <w:gridCol w:w="9962"/>
      </w:tblGrid>
      <w:tr w:rsidR="00ED0C11" w14:paraId="19825033" w14:textId="77777777" w:rsidTr="00ED0C11">
        <w:tc>
          <w:tcPr>
            <w:tcW w:w="9962" w:type="dxa"/>
          </w:tcPr>
          <w:p w14:paraId="64742DED" w14:textId="77777777" w:rsidR="00ED0C11" w:rsidRPr="002A6571" w:rsidRDefault="00ED0C11" w:rsidP="002A6571">
            <w:pPr>
              <w:rPr>
                <w:iCs/>
                <w:highlight w:val="green"/>
                <w:lang w:eastAsia="x-none"/>
              </w:rPr>
            </w:pPr>
            <w:r w:rsidRPr="002A6571">
              <w:rPr>
                <w:iCs/>
                <w:sz w:val="22"/>
                <w:highlight w:val="green"/>
                <w:lang w:eastAsia="x-none"/>
              </w:rPr>
              <w:t>Agreements:</w:t>
            </w:r>
          </w:p>
          <w:p w14:paraId="5452662C" w14:textId="77777777" w:rsidR="00ED0C11" w:rsidRPr="009261A1" w:rsidRDefault="00ED0C11" w:rsidP="00ED0C11">
            <w:pPr>
              <w:pStyle w:val="3GPPAgreements"/>
              <w:numPr>
                <w:ilvl w:val="0"/>
                <w:numId w:val="15"/>
              </w:numPr>
            </w:pPr>
            <w:r w:rsidRPr="009261A1">
              <w:t xml:space="preserve">For RE mapping of the </w:t>
            </w:r>
            <w:r w:rsidRPr="009261A1">
              <w:rPr>
                <w:rFonts w:hint="eastAsia"/>
              </w:rPr>
              <w:t>2</w:t>
            </w:r>
            <w:r w:rsidRPr="009261A1">
              <w:rPr>
                <w:rFonts w:hint="eastAsia"/>
                <w:vertAlign w:val="superscript"/>
              </w:rPr>
              <w:t>nd</w:t>
            </w:r>
            <w:r w:rsidRPr="009261A1">
              <w:t xml:space="preserve"> stage SCI, frequency-first mapping within the PSSCH is used. To down-select:</w:t>
            </w:r>
          </w:p>
          <w:p w14:paraId="782690D4" w14:textId="77777777" w:rsidR="00ED0C11" w:rsidRPr="009261A1" w:rsidRDefault="00ED0C11" w:rsidP="00ED0C11">
            <w:pPr>
              <w:pStyle w:val="3GPPAgreements"/>
              <w:numPr>
                <w:ilvl w:val="1"/>
                <w:numId w:val="15"/>
              </w:numPr>
            </w:pPr>
            <w:r w:rsidRPr="009261A1">
              <w:t>Alt 1. The REs for the 2</w:t>
            </w:r>
            <w:r w:rsidRPr="009261A1">
              <w:rPr>
                <w:vertAlign w:val="superscript"/>
              </w:rPr>
              <w:t>nd</w:t>
            </w:r>
            <w:r w:rsidRPr="009261A1">
              <w:t xml:space="preserve"> SCI are not interlaced with (localized in) PSSCH data RE.</w:t>
            </w:r>
          </w:p>
          <w:p w14:paraId="7A8F15F7" w14:textId="77777777" w:rsidR="00ED0C11" w:rsidRPr="009261A1" w:rsidRDefault="00ED0C11" w:rsidP="00ED0C11">
            <w:pPr>
              <w:pStyle w:val="3GPPAgreements"/>
              <w:numPr>
                <w:ilvl w:val="2"/>
                <w:numId w:val="15"/>
              </w:numPr>
            </w:pPr>
            <w:r w:rsidRPr="009261A1">
              <w:t xml:space="preserve">Alt 1-1. only RBs in the </w:t>
            </w:r>
            <w:proofErr w:type="spellStart"/>
            <w:r w:rsidRPr="009261A1">
              <w:t>subchannel</w:t>
            </w:r>
            <w:proofErr w:type="spellEnd"/>
            <w:r w:rsidRPr="009261A1">
              <w:t xml:space="preserve"> having the corresponding 1</w:t>
            </w:r>
            <w:r w:rsidRPr="009261A1">
              <w:rPr>
                <w:vertAlign w:val="superscript"/>
              </w:rPr>
              <w:t>st</w:t>
            </w:r>
            <w:r w:rsidRPr="009261A1">
              <w:t xml:space="preserve"> stage SCI can be possibly used for mapping the </w:t>
            </w:r>
            <w:r w:rsidRPr="009261A1">
              <w:rPr>
                <w:rFonts w:hint="eastAsia"/>
              </w:rPr>
              <w:t>2</w:t>
            </w:r>
            <w:r w:rsidRPr="009261A1">
              <w:rPr>
                <w:rFonts w:hint="eastAsia"/>
                <w:vertAlign w:val="superscript"/>
              </w:rPr>
              <w:t>nd</w:t>
            </w:r>
            <w:r w:rsidRPr="009261A1">
              <w:t xml:space="preserve"> stage SCI</w:t>
            </w:r>
          </w:p>
          <w:p w14:paraId="5E4A95CC" w14:textId="77777777" w:rsidR="00ED0C11" w:rsidRPr="009261A1" w:rsidRDefault="00ED0C11" w:rsidP="00ED0C11">
            <w:pPr>
              <w:pStyle w:val="3GPPAgreements"/>
              <w:numPr>
                <w:ilvl w:val="2"/>
                <w:numId w:val="15"/>
              </w:numPr>
            </w:pPr>
            <w:r w:rsidRPr="009261A1">
              <w:t xml:space="preserve">Alt 1-2. </w:t>
            </w:r>
            <w:proofErr w:type="gramStart"/>
            <w:r w:rsidRPr="009261A1">
              <w:t>only</w:t>
            </w:r>
            <w:proofErr w:type="gramEnd"/>
            <w:r w:rsidRPr="009261A1">
              <w:t xml:space="preserve"> RBs in the all sub-channels for the scheduled PSSCH can be possibly used for mapping the </w:t>
            </w:r>
            <w:r w:rsidRPr="009261A1">
              <w:rPr>
                <w:rFonts w:hint="eastAsia"/>
              </w:rPr>
              <w:t>2</w:t>
            </w:r>
            <w:r w:rsidRPr="009261A1">
              <w:rPr>
                <w:rFonts w:hint="eastAsia"/>
                <w:vertAlign w:val="superscript"/>
              </w:rPr>
              <w:t>nd</w:t>
            </w:r>
            <w:r w:rsidRPr="009261A1">
              <w:t xml:space="preserve"> stage SCI.</w:t>
            </w:r>
          </w:p>
          <w:p w14:paraId="6E6190B1" w14:textId="77777777" w:rsidR="00ED0C11" w:rsidRPr="009261A1" w:rsidRDefault="00ED0C11" w:rsidP="00ED0C11">
            <w:pPr>
              <w:pStyle w:val="3GPPAgreements"/>
              <w:numPr>
                <w:ilvl w:val="1"/>
                <w:numId w:val="15"/>
              </w:numPr>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2FF8D17C" w14:textId="77777777" w:rsidR="00ED0C11" w:rsidRPr="009261A1" w:rsidRDefault="00ED0C11" w:rsidP="00ED0C11">
            <w:pPr>
              <w:pStyle w:val="3GPPAgreements"/>
              <w:numPr>
                <w:ilvl w:val="1"/>
                <w:numId w:val="15"/>
              </w:numPr>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 xml:space="preserve">to allow </w:t>
            </w:r>
            <w:r w:rsidRPr="00EA638A">
              <w:t>mapping</w:t>
            </w:r>
            <w:r w:rsidRPr="009261A1">
              <w:rPr>
                <w:rFonts w:eastAsia="DengXian"/>
                <w:lang w:eastAsia="ko-KR"/>
              </w:rPr>
              <w:t xml:space="preserve"> with the same symbol of PSSCH DMRS</w:t>
            </w:r>
          </w:p>
          <w:p w14:paraId="77894D32" w14:textId="77777777" w:rsidR="00ED0C11" w:rsidRPr="00EA638A" w:rsidRDefault="00ED0C11" w:rsidP="00ED0C11">
            <w:pPr>
              <w:pStyle w:val="3GPPAgreements"/>
              <w:numPr>
                <w:ilvl w:val="0"/>
                <w:numId w:val="15"/>
              </w:numPr>
            </w:pPr>
            <w:r w:rsidRPr="00EA638A">
              <w:rPr>
                <w:rFonts w:hint="eastAsia"/>
              </w:rPr>
              <w:t xml:space="preserve">For modulation order of </w:t>
            </w:r>
            <w:r w:rsidRPr="00EA638A">
              <w:t xml:space="preserve">the </w:t>
            </w:r>
            <w:r w:rsidRPr="00EA638A">
              <w:rPr>
                <w:rFonts w:hint="eastAsia"/>
              </w:rPr>
              <w:t>2nd</w:t>
            </w:r>
            <w:r w:rsidRPr="00EA638A">
              <w:t xml:space="preserve"> stage SCI, to down-select:</w:t>
            </w:r>
          </w:p>
          <w:p w14:paraId="69637E7B" w14:textId="77777777" w:rsidR="00ED0C11" w:rsidRPr="009261A1" w:rsidRDefault="00ED0C11" w:rsidP="00ED0C11">
            <w:pPr>
              <w:pStyle w:val="3GPPAgreements"/>
              <w:numPr>
                <w:ilvl w:val="1"/>
                <w:numId w:val="15"/>
              </w:numPr>
            </w:pPr>
            <w:r w:rsidRPr="009261A1">
              <w:t>Alt 1. Fixed as QPSK</w:t>
            </w:r>
          </w:p>
          <w:p w14:paraId="28F836B0" w14:textId="77777777" w:rsidR="00ED0C11" w:rsidRPr="009261A1" w:rsidRDefault="00ED0C11" w:rsidP="00ED0C11">
            <w:pPr>
              <w:pStyle w:val="3GPPAgreements"/>
              <w:numPr>
                <w:ilvl w:val="1"/>
                <w:numId w:val="15"/>
              </w:numPr>
            </w:pPr>
            <w:r w:rsidRPr="009261A1">
              <w:t>Alt 2. Same as PSSCH</w:t>
            </w:r>
          </w:p>
          <w:p w14:paraId="5556B708" w14:textId="77777777" w:rsidR="00ED0C11" w:rsidRPr="00EA638A" w:rsidRDefault="00ED0C11" w:rsidP="00ED0C11">
            <w:pPr>
              <w:pStyle w:val="3GPPAgreements"/>
              <w:numPr>
                <w:ilvl w:val="0"/>
                <w:numId w:val="15"/>
              </w:numPr>
            </w:pPr>
            <w:r w:rsidRPr="00EA638A">
              <w:t xml:space="preserve">The same PSSCH DM-RS port(s) is used for transmitting the </w:t>
            </w:r>
            <w:r w:rsidRPr="00EA638A">
              <w:rPr>
                <w:rFonts w:hint="eastAsia"/>
              </w:rPr>
              <w:t>2nd</w:t>
            </w:r>
            <w:r w:rsidRPr="00EA638A">
              <w:t xml:space="preserve"> stage SCI.</w:t>
            </w:r>
          </w:p>
          <w:p w14:paraId="7AB8977A" w14:textId="77777777" w:rsidR="00ED0C11" w:rsidRPr="00420642" w:rsidRDefault="00ED0C11" w:rsidP="00ED0C11">
            <w:pPr>
              <w:pStyle w:val="3GPPAgreements"/>
              <w:numPr>
                <w:ilvl w:val="1"/>
                <w:numId w:val="15"/>
              </w:numPr>
            </w:pPr>
            <w:r w:rsidRPr="00420642">
              <w:t>When PSSCH is 2-layer, FFS how to map the 2</w:t>
            </w:r>
            <w:r w:rsidRPr="00420642">
              <w:rPr>
                <w:vertAlign w:val="superscript"/>
              </w:rPr>
              <w:t>nd</w:t>
            </w:r>
            <w:r w:rsidRPr="00420642">
              <w:t xml:space="preserve"> stage SCI modulation symbols to the two layers, to down-select:</w:t>
            </w:r>
          </w:p>
          <w:p w14:paraId="169820E7" w14:textId="77777777" w:rsidR="00ED0C11" w:rsidRPr="00420642" w:rsidRDefault="00ED0C11" w:rsidP="00ED0C11">
            <w:pPr>
              <w:pStyle w:val="3GPPAgreements"/>
              <w:numPr>
                <w:ilvl w:val="2"/>
                <w:numId w:val="15"/>
              </w:numPr>
            </w:pPr>
            <w:r w:rsidRPr="00420642">
              <w:t>Alt 1: when PSSCH is 2-layer, the same modulation symbol of the 2</w:t>
            </w:r>
            <w:r w:rsidRPr="00420642">
              <w:rPr>
                <w:vertAlign w:val="superscript"/>
              </w:rPr>
              <w:t>nd</w:t>
            </w:r>
            <w:r w:rsidRPr="00420642">
              <w:t xml:space="preserve"> stage SCI is mapped to the two layers</w:t>
            </w:r>
          </w:p>
          <w:p w14:paraId="40BB3453" w14:textId="77777777" w:rsidR="00420642" w:rsidRDefault="00ED0C11" w:rsidP="002A6571">
            <w:pPr>
              <w:pStyle w:val="3GPPAgreements"/>
              <w:numPr>
                <w:ilvl w:val="2"/>
                <w:numId w:val="15"/>
              </w:numPr>
            </w:pPr>
            <w:r w:rsidRPr="00F16070">
              <w:t>Alt 2: when PSSCH is 2-layer, different modulation symbols of the 2</w:t>
            </w:r>
            <w:r w:rsidRPr="00F16070">
              <w:rPr>
                <w:vertAlign w:val="superscript"/>
              </w:rPr>
              <w:t>nd</w:t>
            </w:r>
            <w:r w:rsidRPr="00F16070">
              <w:t xml:space="preserve"> stage SCI are mapped to the two layers</w:t>
            </w:r>
          </w:p>
          <w:p w14:paraId="285D2C89" w14:textId="68D3199C" w:rsidR="00ED0C11" w:rsidRPr="002A6571" w:rsidRDefault="00ED0C11" w:rsidP="002A6571">
            <w:pPr>
              <w:pStyle w:val="3GPPAgreements"/>
              <w:numPr>
                <w:ilvl w:val="2"/>
                <w:numId w:val="15"/>
              </w:numPr>
            </w:pPr>
            <w:r w:rsidRPr="00F16070">
              <w:t>A combination thereof</w:t>
            </w:r>
          </w:p>
        </w:tc>
      </w:tr>
    </w:tbl>
    <w:p w14:paraId="60D4FBEA" w14:textId="4FDAC3A2" w:rsidR="001C587E" w:rsidRDefault="0014616F" w:rsidP="001C587E">
      <w:pPr>
        <w:pStyle w:val="3GPPText"/>
      </w:pPr>
      <w:bookmarkStart w:id="20" w:name="_Hlk23846945"/>
      <w:r>
        <w:t>For</w:t>
      </w:r>
      <w:r w:rsidR="008B7761">
        <w:t xml:space="preserve"> an allocation</w:t>
      </w:r>
      <w:r w:rsidR="00534853">
        <w:t>,</w:t>
      </w:r>
      <w:r w:rsidR="008B7761">
        <w:t xml:space="preserve"> with </w:t>
      </w:r>
      <w:r>
        <w:t>a larger amount of frequency resource</w:t>
      </w:r>
      <w:r w:rsidR="00534853">
        <w:t>s</w:t>
      </w:r>
      <w:r>
        <w:t xml:space="preserve"> allocate</w:t>
      </w:r>
      <w:r w:rsidR="004C2C50">
        <w:t>d</w:t>
      </w:r>
      <w:r w:rsidR="00534853">
        <w:t>,</w:t>
      </w:r>
      <w:r>
        <w:t xml:space="preserve"> it is expected that the performance does improve as more frequency diversity is expected. The results </w:t>
      </w:r>
      <w:r w:rsidR="00E24E5A">
        <w:t xml:space="preserve">are </w:t>
      </w:r>
      <w:r w:rsidR="00DC5B9B">
        <w:t xml:space="preserve">shown </w:t>
      </w:r>
      <w:r>
        <w:t xml:space="preserve">in </w:t>
      </w:r>
      <w:r>
        <w:fldChar w:fldCharType="begin"/>
      </w:r>
      <w:r>
        <w:instrText xml:space="preserve"> REF _Ref24068655 \h </w:instrText>
      </w:r>
      <w:r>
        <w:fldChar w:fldCharType="separate"/>
      </w:r>
      <w:r w:rsidR="009575BD" w:rsidRPr="000655DF">
        <w:t xml:space="preserve">Figure </w:t>
      </w:r>
      <w:r w:rsidR="009575BD">
        <w:rPr>
          <w:noProof/>
        </w:rPr>
        <w:t>8</w:t>
      </w:r>
      <w:r>
        <w:fldChar w:fldCharType="end"/>
      </w:r>
      <w:r>
        <w:t xml:space="preserve"> </w:t>
      </w:r>
      <w:r w:rsidR="00E24E5A">
        <w:t>for</w:t>
      </w:r>
      <w:r>
        <w:t xml:space="preserve"> PRB bundling size</w:t>
      </w:r>
      <w:r w:rsidR="00E24E5A">
        <w:t>s</w:t>
      </w:r>
      <w:r>
        <w:t xml:space="preserve"> 20 (B20) and 5 (B5). As predicted by</w:t>
      </w:r>
      <w:r w:rsidR="00DC5B9B">
        <w:t xml:space="preserve"> the </w:t>
      </w:r>
      <w:r>
        <w:t>theoretical diversity consideration</w:t>
      </w:r>
      <w:r w:rsidR="00E24E5A">
        <w:t>,</w:t>
      </w:r>
      <w:r>
        <w:t xml:space="preserve"> the wider </w:t>
      </w:r>
      <w:r w:rsidR="00565669">
        <w:t>allocation</w:t>
      </w:r>
      <w:r w:rsidR="00DC5B9B">
        <w:t xml:space="preserve"> of 20 PRBs</w:t>
      </w:r>
      <w:r w:rsidR="00565669">
        <w:t xml:space="preserve"> outperforms the one confi</w:t>
      </w:r>
      <w:r w:rsidR="00DC5B9B">
        <w:t>n</w:t>
      </w:r>
      <w:r w:rsidR="00565669">
        <w:t xml:space="preserve">ed to 10 PRBs, especially if </w:t>
      </w:r>
      <w:r w:rsidR="00DC5B9B">
        <w:t xml:space="preserve">a </w:t>
      </w:r>
      <w:proofErr w:type="spellStart"/>
      <w:r w:rsidR="00565669">
        <w:t>precoder</w:t>
      </w:r>
      <w:proofErr w:type="spellEnd"/>
      <w:r w:rsidR="00565669">
        <w:t xml:space="preserve"> cycling with a smaller PRB bundling size is considered. Thus, for any case the second stage should consider a wider bandwidth for the transmission. However, from </w:t>
      </w:r>
      <w:r w:rsidR="00DC5B9B">
        <w:t xml:space="preserve">a </w:t>
      </w:r>
      <w:r w:rsidR="00565669">
        <w:t xml:space="preserve">complexity </w:t>
      </w:r>
      <w:r w:rsidR="00DC5B9B">
        <w:t>perspective,</w:t>
      </w:r>
      <w:r w:rsidR="00565669">
        <w:t xml:space="preserve"> it is desirable that the second stage SCI can be decoded as fast as possible to enable the demodulation of the corresponding PSSCH.</w:t>
      </w:r>
      <w:r w:rsidR="001C587E" w:rsidRPr="001C587E">
        <w:t xml:space="preserve"> </w:t>
      </w:r>
      <w:r w:rsidR="00360F40">
        <w:t xml:space="preserve">Detailed simulations assumption can be found in Annex </w:t>
      </w:r>
      <w:proofErr w:type="gramStart"/>
      <w:r w:rsidR="00360F40">
        <w:t xml:space="preserve">A </w:t>
      </w:r>
      <w:r w:rsidR="00360F40">
        <w:fldChar w:fldCharType="begin"/>
      </w:r>
      <w:r w:rsidR="00360F40">
        <w:instrText xml:space="preserve"> REF _Ref24139666 \h </w:instrText>
      </w:r>
      <w:r w:rsidR="00360F40">
        <w:fldChar w:fldCharType="separate"/>
      </w:r>
      <w:r w:rsidR="009575BD" w:rsidRPr="000655DF">
        <w:t>Table</w:t>
      </w:r>
      <w:proofErr w:type="gramEnd"/>
      <w:r w:rsidR="009575BD" w:rsidRPr="000655DF">
        <w:t xml:space="preserve"> </w:t>
      </w:r>
      <w:r w:rsidR="009575BD">
        <w:rPr>
          <w:noProof/>
        </w:rPr>
        <w:t>6</w:t>
      </w:r>
      <w:r w:rsidR="00360F40">
        <w:fldChar w:fldCharType="end"/>
      </w:r>
      <w:r w:rsidR="00360F40">
        <w:t>.</w:t>
      </w:r>
    </w:p>
    <w:p w14:paraId="65D12F59" w14:textId="77777777" w:rsidR="001C587E" w:rsidRPr="00B132AC" w:rsidRDefault="001C587E" w:rsidP="001C587E">
      <w:pPr>
        <w:pStyle w:val="3GPPText"/>
        <w:jc w:val="center"/>
      </w:pPr>
      <w:r w:rsidRPr="0014616F">
        <w:rPr>
          <w:noProof/>
        </w:rPr>
        <w:drawing>
          <wp:inline distT="0" distB="0" distL="0" distR="0" wp14:anchorId="4DEEC3DF" wp14:editId="5BDD2F08">
            <wp:extent cx="4389120" cy="2904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89120" cy="2904490"/>
                    </a:xfrm>
                    <a:prstGeom prst="rect">
                      <a:avLst/>
                    </a:prstGeom>
                    <a:noFill/>
                    <a:ln>
                      <a:noFill/>
                    </a:ln>
                  </pic:spPr>
                </pic:pic>
              </a:graphicData>
            </a:graphic>
          </wp:inline>
        </w:drawing>
      </w:r>
    </w:p>
    <w:p w14:paraId="6329081B" w14:textId="12D7CD72" w:rsidR="007C2CC1" w:rsidRPr="003018D5" w:rsidRDefault="001C587E" w:rsidP="00A55DF5">
      <w:pPr>
        <w:pStyle w:val="Caption"/>
        <w:jc w:val="center"/>
      </w:pPr>
      <w:bookmarkStart w:id="21" w:name="_Ref24068655"/>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9575BD">
        <w:rPr>
          <w:noProof/>
          <w:lang w:val="en-US"/>
        </w:rPr>
        <w:t>8</w:t>
      </w:r>
      <w:r w:rsidRPr="000655DF">
        <w:rPr>
          <w:lang w:val="en-US"/>
        </w:rPr>
        <w:fldChar w:fldCharType="end"/>
      </w:r>
      <w:bookmarkEnd w:id="21"/>
      <w:r w:rsidRPr="000655DF">
        <w:rPr>
          <w:lang w:val="en-US"/>
        </w:rPr>
        <w:t xml:space="preserve">: </w:t>
      </w:r>
      <w:r>
        <w:rPr>
          <w:lang w:val="en-US"/>
        </w:rPr>
        <w:t>Link</w:t>
      </w:r>
      <w:r w:rsidR="00DC5B9B">
        <w:rPr>
          <w:lang w:val="en-US"/>
        </w:rPr>
        <w:t>-</w:t>
      </w:r>
      <w:r>
        <w:rPr>
          <w:lang w:val="en-US"/>
        </w:rPr>
        <w:t>level evaluation results of different 2</w:t>
      </w:r>
      <w:r w:rsidRPr="00B132AC">
        <w:rPr>
          <w:vertAlign w:val="superscript"/>
          <w:lang w:val="en-US"/>
        </w:rPr>
        <w:t>nd</w:t>
      </w:r>
      <w:r>
        <w:rPr>
          <w:lang w:val="en-US"/>
        </w:rPr>
        <w:t xml:space="preserve"> stage PSCCH using the same number of REs allocated with different PRB bundling size</w:t>
      </w:r>
      <w:r w:rsidR="00DC5B9B">
        <w:rPr>
          <w:lang w:val="en-US"/>
        </w:rPr>
        <w:t>s</w:t>
      </w:r>
      <w:r>
        <w:rPr>
          <w:lang w:val="en-US"/>
        </w:rPr>
        <w:t xml:space="preserve">. </w:t>
      </w:r>
    </w:p>
    <w:p w14:paraId="63F80344" w14:textId="0CED8207" w:rsidR="00987438" w:rsidRDefault="007C2CC1" w:rsidP="001C587E">
      <w:pPr>
        <w:pStyle w:val="3GPPText"/>
      </w:pPr>
      <w:r w:rsidRPr="00314DB6">
        <w:t xml:space="preserve">We propose the following allocation of </w:t>
      </w:r>
      <m:oMath>
        <m:r>
          <w:rPr>
            <w:rFonts w:ascii="Cambria Math" w:hAnsi="Cambria Math"/>
          </w:rPr>
          <m:t>S</m:t>
        </m:r>
      </m:oMath>
      <w:r w:rsidR="00296CDA" w:rsidRPr="002C0B69">
        <w:t xml:space="preserve"> </w:t>
      </w:r>
      <w:r w:rsidRPr="002C0B69">
        <w:t>REs to the second stage SCI: Starting from the sub-channel containing the 1</w:t>
      </w:r>
      <w:r w:rsidRPr="00A55DF5">
        <w:rPr>
          <w:vertAlign w:val="superscript"/>
        </w:rPr>
        <w:t>st</w:t>
      </w:r>
      <w:r w:rsidRPr="00314DB6">
        <w:t xml:space="preserve"> stage PSCCH the </w:t>
      </w:r>
      <w:r w:rsidR="00296CDA" w:rsidRPr="00314DB6">
        <w:t>REs before the symbol containing the first PSSCH DMRS are allocated to the 2</w:t>
      </w:r>
      <w:r w:rsidR="00296CDA" w:rsidRPr="00A55DF5">
        <w:rPr>
          <w:vertAlign w:val="superscript"/>
        </w:rPr>
        <w:t>nd</w:t>
      </w:r>
      <w:r w:rsidR="00296CDA" w:rsidRPr="00314DB6">
        <w:t xml:space="preserve"> stage PSCCH. This RE reservation continues with until all sub-channel</w:t>
      </w:r>
      <w:r w:rsidR="00DC5B9B" w:rsidRPr="002C0B69">
        <w:t>s</w:t>
      </w:r>
      <w:r w:rsidR="00296CDA" w:rsidRPr="002C0B69">
        <w:t xml:space="preserve"> ha</w:t>
      </w:r>
      <w:r w:rsidR="00DC5B9B" w:rsidRPr="002C0B69">
        <w:t>ve</w:t>
      </w:r>
      <w:r w:rsidR="00296CDA" w:rsidRPr="002C0B69">
        <w:t xml:space="preserve"> the OFDM symbol before the first OFDM symbol with PSSCH DMRS allocated to the 2</w:t>
      </w:r>
      <w:r w:rsidR="00296CDA" w:rsidRPr="00A55DF5">
        <w:rPr>
          <w:vertAlign w:val="superscript"/>
        </w:rPr>
        <w:t>nd</w:t>
      </w:r>
      <w:r w:rsidR="00296CDA" w:rsidRPr="00314DB6">
        <w:t xml:space="preserve"> stage PSCCH. If there are still any of the defined </w:t>
      </w:r>
      <m:oMath>
        <m:r>
          <w:rPr>
            <w:rFonts w:ascii="Cambria Math" w:hAnsi="Cambria Math"/>
          </w:rPr>
          <m:t>S</m:t>
        </m:r>
      </m:oMath>
      <w:r w:rsidR="00296CDA" w:rsidRPr="002C0B69">
        <w:t xml:space="preserve"> REs available</w:t>
      </w:r>
      <w:r w:rsidR="00DC5B9B" w:rsidRPr="002C0B69">
        <w:t>,</w:t>
      </w:r>
      <w:r w:rsidR="00296CDA" w:rsidRPr="002C0B69">
        <w:t xml:space="preserve"> this allocation continues with the OFDM symbol following the first OFDM symbol with PSSCH DMRS until all </w:t>
      </w:r>
      <m:oMath>
        <m:r>
          <w:rPr>
            <w:rFonts w:ascii="Cambria Math" w:hAnsi="Cambria Math"/>
          </w:rPr>
          <m:t>S</m:t>
        </m:r>
      </m:oMath>
      <w:r w:rsidR="00296CDA" w:rsidRPr="002C0B69">
        <w:t xml:space="preserve"> REs are allocated. The resulting </w:t>
      </w:r>
      <m:oMath>
        <m:r>
          <w:rPr>
            <w:rFonts w:ascii="Cambria Math" w:hAnsi="Cambria Math"/>
          </w:rPr>
          <m:t>S</m:t>
        </m:r>
      </m:oMath>
      <w:r w:rsidR="00296CDA" w:rsidRPr="002C0B69">
        <w:t xml:space="preserve"> REs represent the maximum allocation of the 2</w:t>
      </w:r>
      <w:r w:rsidR="00296CDA" w:rsidRPr="00A55DF5">
        <w:rPr>
          <w:vertAlign w:val="superscript"/>
        </w:rPr>
        <w:t>nd</w:t>
      </w:r>
      <w:r w:rsidR="00296CDA" w:rsidRPr="00314DB6">
        <w:t xml:space="preserve"> stage PSCCH. To </w:t>
      </w:r>
      <w:r w:rsidR="001C587E" w:rsidRPr="00314DB6">
        <w:t>also have a PSCCH having a lower overhead (b</w:t>
      </w:r>
      <w:r w:rsidR="001C587E" w:rsidRPr="002C0B69">
        <w:t>ased on the 1</w:t>
      </w:r>
      <w:r w:rsidR="001C587E" w:rsidRPr="00A55DF5">
        <w:rPr>
          <w:vertAlign w:val="superscript"/>
        </w:rPr>
        <w:t>st</w:t>
      </w:r>
      <w:r w:rsidR="001C587E" w:rsidRPr="00314DB6">
        <w:t xml:space="preserve"> stage PSCCH signaled 2</w:t>
      </w:r>
      <w:r w:rsidR="001C587E" w:rsidRPr="00A55DF5">
        <w:rPr>
          <w:vertAlign w:val="superscript"/>
        </w:rPr>
        <w:t>nd</w:t>
      </w:r>
      <w:r w:rsidR="001C587E" w:rsidRPr="00314DB6">
        <w:t xml:space="preserve"> stage PSCCH format) this </w:t>
      </w:r>
      <m:oMath>
        <m:r>
          <w:rPr>
            <w:rFonts w:ascii="Cambria Math" w:hAnsi="Cambria Math"/>
          </w:rPr>
          <m:t>S</m:t>
        </m:r>
      </m:oMath>
      <w:r w:rsidR="001C587E" w:rsidRPr="002C0B69">
        <w:t xml:space="preserve"> allocated REs are interleaved with PSSCH resources. The resulting 2</w:t>
      </w:r>
      <w:r w:rsidR="001C587E" w:rsidRPr="00A55DF5">
        <w:rPr>
          <w:vertAlign w:val="superscript"/>
        </w:rPr>
        <w:t>nd</w:t>
      </w:r>
      <w:r w:rsidR="001C587E" w:rsidRPr="00314DB6">
        <w:t xml:space="preserve"> stage PSCCH RE represent a comb like mapping.</w:t>
      </w:r>
      <w:r w:rsidR="001C587E" w:rsidRPr="002C0B69">
        <w:t xml:space="preserve"> </w:t>
      </w:r>
      <w:r w:rsidR="00DC5B9B" w:rsidRPr="002C0B69">
        <w:t xml:space="preserve">An </w:t>
      </w:r>
      <w:r w:rsidR="001C587E" w:rsidRPr="002C0B69">
        <w:t xml:space="preserve">example with </w:t>
      </w:r>
      <m:oMath>
        <m:r>
          <w:rPr>
            <w:rFonts w:ascii="Cambria Math" w:hAnsi="Cambria Math"/>
          </w:rPr>
          <m:t>S=216</m:t>
        </m:r>
      </m:oMath>
      <w:r w:rsidR="001C587E" w:rsidRPr="002C0B69">
        <w:t xml:space="preserve"> </w:t>
      </w:r>
      <w:proofErr w:type="spellStart"/>
      <w:r w:rsidR="00987438" w:rsidRPr="002C0B69">
        <w:t>with</w:t>
      </w:r>
      <w:proofErr w:type="spellEnd"/>
      <w:r w:rsidR="00987438" w:rsidRPr="002C0B69">
        <w:t xml:space="preserve"> a 2</w:t>
      </w:r>
      <w:r w:rsidR="00987438" w:rsidRPr="00A55DF5">
        <w:rPr>
          <w:vertAlign w:val="superscript"/>
        </w:rPr>
        <w:t>nd</w:t>
      </w:r>
      <w:r w:rsidR="00987438" w:rsidRPr="00314DB6">
        <w:t xml:space="preserve"> stage format only utilizing 50% of the </w:t>
      </w:r>
      <m:oMath>
        <m:r>
          <w:rPr>
            <w:rFonts w:ascii="Cambria Math" w:hAnsi="Cambria Math"/>
          </w:rPr>
          <m:t>S</m:t>
        </m:r>
      </m:oMath>
      <w:r w:rsidR="00987438" w:rsidRPr="002C0B69">
        <w:t xml:space="preserve"> possible 2</w:t>
      </w:r>
      <w:proofErr w:type="spellStart"/>
      <w:r w:rsidR="00987438" w:rsidRPr="00A55DF5">
        <w:rPr>
          <w:vertAlign w:val="superscript"/>
        </w:rPr>
        <w:t>nd</w:t>
      </w:r>
      <w:proofErr w:type="spellEnd"/>
      <w:r w:rsidR="00987438" w:rsidRPr="00314DB6">
        <w:t xml:space="preserve"> stage PSCCH resource is shown in </w:t>
      </w:r>
      <w:r w:rsidR="00987438" w:rsidRPr="00314DB6">
        <w:fldChar w:fldCharType="begin"/>
      </w:r>
      <w:r w:rsidR="00987438" w:rsidRPr="002C0B69">
        <w:instrText xml:space="preserve"> REF _Ref24071702 \h </w:instrText>
      </w:r>
      <w:r w:rsidR="003F5C83" w:rsidRPr="00A55DF5">
        <w:instrText xml:space="preserve"> \* MERGEFORMAT </w:instrText>
      </w:r>
      <w:r w:rsidR="00987438" w:rsidRPr="00A55DF5">
        <w:fldChar w:fldCharType="separate"/>
      </w:r>
      <w:r w:rsidR="009575BD" w:rsidRPr="000655DF">
        <w:t xml:space="preserve">Figure </w:t>
      </w:r>
      <w:r w:rsidR="009575BD">
        <w:rPr>
          <w:noProof/>
        </w:rPr>
        <w:t>9</w:t>
      </w:r>
      <w:r w:rsidR="00987438" w:rsidRPr="00314DB6">
        <w:fldChar w:fldCharType="end"/>
      </w:r>
      <w:r w:rsidR="00987438" w:rsidRPr="00314DB6">
        <w:t>.</w:t>
      </w:r>
      <w:r w:rsidR="009B2EEA" w:rsidRPr="00314DB6">
        <w:t xml:space="preserve"> The</w:t>
      </w:r>
      <w:r w:rsidR="009B2EEA" w:rsidRPr="002C0B69">
        <w:t xml:space="preserve"> current proposed allocation </w:t>
      </w:r>
      <w:r w:rsidR="00F45256" w:rsidRPr="002C0B69">
        <w:t>represents</w:t>
      </w:r>
      <w:r w:rsidR="009B2EEA" w:rsidRPr="002C0B69">
        <w:t xml:space="preserve"> a maximum coverage that is sufficiently better than MCS 0 of the MCS table 1, based on our assumptions of the 2</w:t>
      </w:r>
      <w:r w:rsidR="009B2EEA" w:rsidRPr="00A55DF5">
        <w:rPr>
          <w:vertAlign w:val="superscript"/>
        </w:rPr>
        <w:t>nd</w:t>
      </w:r>
      <w:r w:rsidR="009B2EEA" w:rsidRPr="00314DB6">
        <w:t xml:space="preserve"> stage SCI content.</w:t>
      </w:r>
      <w:r w:rsidR="009B2EEA">
        <w:t xml:space="preserve"> </w:t>
      </w:r>
    </w:p>
    <w:p w14:paraId="2DE9F942" w14:textId="1901CA5A" w:rsidR="0014616F" w:rsidRPr="000655DF" w:rsidRDefault="00987438" w:rsidP="00A55DF5">
      <w:pPr>
        <w:pStyle w:val="3GPPText"/>
        <w:jc w:val="center"/>
      </w:pPr>
      <w:r>
        <w:object w:dxaOrig="7321" w:dyaOrig="4035" w14:anchorId="2FDC5B69">
          <v:shape id="_x0000_i1033" type="#_x0000_t75" style="width:343.1pt;height:190.35pt" o:ole="">
            <v:imagedata r:id="rId27" o:title=""/>
          </v:shape>
          <o:OLEObject Type="Embed" ProgID="Visio.Drawing.15" ShapeID="_x0000_i1033" DrawAspect="Content" ObjectID="_1634781557" r:id="rId28"/>
        </w:object>
      </w:r>
    </w:p>
    <w:p w14:paraId="14B892C9" w14:textId="76690A57" w:rsidR="00987438" w:rsidRPr="000655DF" w:rsidRDefault="00987438" w:rsidP="00987438">
      <w:pPr>
        <w:pStyle w:val="Caption"/>
        <w:jc w:val="center"/>
        <w:rPr>
          <w:lang w:val="en-US"/>
        </w:rPr>
      </w:pPr>
      <w:bookmarkStart w:id="22" w:name="_Ref24071702"/>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9575BD">
        <w:rPr>
          <w:noProof/>
          <w:lang w:val="en-US"/>
        </w:rPr>
        <w:t>9</w:t>
      </w:r>
      <w:r w:rsidRPr="000655DF">
        <w:rPr>
          <w:lang w:val="en-US"/>
        </w:rPr>
        <w:fldChar w:fldCharType="end"/>
      </w:r>
      <w:bookmarkEnd w:id="22"/>
      <w:r w:rsidRPr="000655DF">
        <w:rPr>
          <w:lang w:val="en-US"/>
        </w:rPr>
        <w:t xml:space="preserve">: </w:t>
      </w:r>
      <w:r>
        <w:rPr>
          <w:lang w:val="en-US"/>
        </w:rPr>
        <w:t>Example allocation of the 2</w:t>
      </w:r>
      <w:r w:rsidRPr="00A55DF5">
        <w:rPr>
          <w:vertAlign w:val="superscript"/>
          <w:lang w:val="en-US"/>
        </w:rPr>
        <w:t>nd</w:t>
      </w:r>
      <w:r>
        <w:rPr>
          <w:lang w:val="en-US"/>
        </w:rPr>
        <w:t xml:space="preserve"> stage PSCCH used with a 2</w:t>
      </w:r>
      <w:r w:rsidRPr="00A55DF5">
        <w:rPr>
          <w:vertAlign w:val="superscript"/>
          <w:lang w:val="en-US"/>
        </w:rPr>
        <w:t>nd</w:t>
      </w:r>
      <w:r>
        <w:rPr>
          <w:lang w:val="en-US"/>
        </w:rPr>
        <w:t xml:space="preserve"> stage PSCCH format requiring 3 dB less coverage than the maximum. </w:t>
      </w:r>
    </w:p>
    <w:p w14:paraId="01665B89" w14:textId="77777777" w:rsidR="00987438" w:rsidRPr="002D2F02" w:rsidRDefault="00987438" w:rsidP="00987438">
      <w:pPr>
        <w:pStyle w:val="3GPPText"/>
        <w:rPr>
          <w:highlight w:val="yellow"/>
        </w:rPr>
      </w:pPr>
    </w:p>
    <w:p w14:paraId="4ED23F3B" w14:textId="77777777" w:rsidR="00987438" w:rsidRPr="000655DF" w:rsidRDefault="00987438" w:rsidP="00987438">
      <w:pPr>
        <w:pStyle w:val="3GPPText"/>
        <w:numPr>
          <w:ilvl w:val="0"/>
          <w:numId w:val="11"/>
        </w:numPr>
      </w:pPr>
    </w:p>
    <w:p w14:paraId="62F994E5" w14:textId="14263D98" w:rsidR="00314DB6" w:rsidRPr="00A55DF5" w:rsidRDefault="00A2736B" w:rsidP="00987438">
      <w:pPr>
        <w:pStyle w:val="3GPPText"/>
        <w:numPr>
          <w:ilvl w:val="1"/>
          <w:numId w:val="12"/>
        </w:numPr>
        <w:jc w:val="left"/>
      </w:pPr>
      <w:r w:rsidRPr="00A55DF5">
        <w:rPr>
          <w:b/>
        </w:rPr>
        <w:t>The 2</w:t>
      </w:r>
      <w:r w:rsidRPr="00A55DF5">
        <w:rPr>
          <w:b/>
          <w:vertAlign w:val="superscript"/>
        </w:rPr>
        <w:t>nd</w:t>
      </w:r>
      <w:r w:rsidRPr="00A55DF5">
        <w:rPr>
          <w:b/>
        </w:rPr>
        <w:t xml:space="preserve"> stage PSCCH REs are mapped in symbols adjacent to PSSCH DMRS symbols</w:t>
      </w:r>
    </w:p>
    <w:p w14:paraId="11CAAE53" w14:textId="1A15BA8D" w:rsidR="00A2736B" w:rsidRPr="00A55DF5" w:rsidRDefault="00314DB6" w:rsidP="00987438">
      <w:pPr>
        <w:pStyle w:val="3GPPText"/>
        <w:numPr>
          <w:ilvl w:val="1"/>
          <w:numId w:val="12"/>
        </w:numPr>
        <w:jc w:val="left"/>
      </w:pPr>
      <w:r w:rsidRPr="00A55DF5">
        <w:rPr>
          <w:b/>
        </w:rPr>
        <w:t>Alt.2 is used for the 2</w:t>
      </w:r>
      <w:r w:rsidRPr="00A55DF5">
        <w:rPr>
          <w:b/>
          <w:vertAlign w:val="superscript"/>
        </w:rPr>
        <w:t>nd</w:t>
      </w:r>
      <w:r w:rsidRPr="00A55DF5">
        <w:rPr>
          <w:b/>
        </w:rPr>
        <w:t xml:space="preserve"> stage PSCCH RE mapping </w:t>
      </w:r>
    </w:p>
    <w:p w14:paraId="6866646A" w14:textId="51BA026C" w:rsidR="00987438" w:rsidRPr="00A55DF5" w:rsidRDefault="00314DB6" w:rsidP="00A55DF5">
      <w:pPr>
        <w:pStyle w:val="3GPPText"/>
        <w:numPr>
          <w:ilvl w:val="1"/>
          <w:numId w:val="12"/>
        </w:numPr>
        <w:jc w:val="left"/>
      </w:pPr>
      <w:r w:rsidRPr="00A55DF5">
        <w:rPr>
          <w:b/>
        </w:rPr>
        <w:t xml:space="preserve">Do not map the </w:t>
      </w:r>
      <w:r w:rsidR="00987438" w:rsidRPr="00314DB6">
        <w:rPr>
          <w:b/>
        </w:rPr>
        <w:t>2</w:t>
      </w:r>
      <w:r w:rsidR="00987438" w:rsidRPr="00A55DF5">
        <w:rPr>
          <w:b/>
          <w:vertAlign w:val="superscript"/>
        </w:rPr>
        <w:t>nd</w:t>
      </w:r>
      <w:r w:rsidR="00987438" w:rsidRPr="00314DB6">
        <w:rPr>
          <w:b/>
        </w:rPr>
        <w:t xml:space="preserve"> stage PSCCH RE to OFDM symbols containing PSSCH DMRS</w:t>
      </w:r>
    </w:p>
    <w:p w14:paraId="46F58EFB" w14:textId="5357E9FE" w:rsidR="009B2EEA" w:rsidRDefault="009B2EEA" w:rsidP="00D54F52">
      <w:pPr>
        <w:pStyle w:val="3GPPText"/>
        <w:rPr>
          <w:highlight w:val="yellow"/>
        </w:rPr>
      </w:pPr>
    </w:p>
    <w:p w14:paraId="11F512B0" w14:textId="25530727" w:rsidR="00314DB6" w:rsidRDefault="00D87E81" w:rsidP="00D54F52">
      <w:pPr>
        <w:pStyle w:val="3GPPText"/>
      </w:pPr>
      <w:r w:rsidRPr="00A55DF5">
        <w:t>It has been discussed to make the 2</w:t>
      </w:r>
      <w:r w:rsidRPr="00A55DF5">
        <w:rPr>
          <w:vertAlign w:val="superscript"/>
        </w:rPr>
        <w:t>nd</w:t>
      </w:r>
      <w:r w:rsidRPr="00A55DF5">
        <w:t xml:space="preserve"> Stage PS</w:t>
      </w:r>
      <w:r w:rsidR="004C2C50">
        <w:t>C</w:t>
      </w:r>
      <w:r w:rsidRPr="00A55DF5">
        <w:t>CH to have the same modulation format as the PSSCH where the number of REs is defined by a beta offset to the PSSCH code</w:t>
      </w:r>
      <w:r w:rsidR="00DC5B9B">
        <w:t>-</w:t>
      </w:r>
      <w:r w:rsidRPr="00A55DF5">
        <w:t>rate. However, this solution implies that the 1</w:t>
      </w:r>
      <w:r w:rsidRPr="00A55DF5">
        <w:rPr>
          <w:vertAlign w:val="superscript"/>
        </w:rPr>
        <w:t>st</w:t>
      </w:r>
      <w:r w:rsidRPr="00A55DF5">
        <w:t xml:space="preserve"> stage PSCCH already contains the MCS information. As we believe that the 1</w:t>
      </w:r>
      <w:r w:rsidRPr="00A55DF5">
        <w:rPr>
          <w:vertAlign w:val="superscript"/>
        </w:rPr>
        <w:t>st</w:t>
      </w:r>
      <w:r w:rsidRPr="00A55DF5">
        <w:t xml:space="preserve"> stage PSCCH should only contain the information related to sensing information</w:t>
      </w:r>
      <w:r w:rsidR="00DC5B9B">
        <w:t>,</w:t>
      </w:r>
      <w:r w:rsidRPr="00A55DF5">
        <w:t xml:space="preserve"> we do</w:t>
      </w:r>
      <w:r w:rsidR="00DC5B9B">
        <w:t xml:space="preserve"> not</w:t>
      </w:r>
      <w:r w:rsidRPr="00A55DF5">
        <w:t xml:space="preserve"> think that is a proper solution.</w:t>
      </w:r>
      <w:r w:rsidR="00F45256">
        <w:t xml:space="preserve"> This also enables the extension for a higher number of MIMO layers for future releases.</w:t>
      </w:r>
    </w:p>
    <w:p w14:paraId="6EB895B4" w14:textId="01DAAE20" w:rsidR="00D87E81" w:rsidRPr="00A55DF5" w:rsidRDefault="00F45256" w:rsidP="00D54F52">
      <w:pPr>
        <w:pStyle w:val="3GPPText"/>
      </w:pPr>
      <w:r>
        <w:t xml:space="preserve"> </w:t>
      </w:r>
    </w:p>
    <w:p w14:paraId="486D64B9" w14:textId="77777777" w:rsidR="00D54F52" w:rsidRPr="000655DF" w:rsidRDefault="00D54F52">
      <w:pPr>
        <w:pStyle w:val="3GPPText"/>
        <w:numPr>
          <w:ilvl w:val="0"/>
          <w:numId w:val="11"/>
        </w:numPr>
      </w:pPr>
    </w:p>
    <w:p w14:paraId="3A727340" w14:textId="6A9EB6EB" w:rsidR="00D54F52" w:rsidRPr="00A55DF5" w:rsidRDefault="00314DB6">
      <w:pPr>
        <w:pStyle w:val="3GPPText"/>
        <w:numPr>
          <w:ilvl w:val="1"/>
          <w:numId w:val="12"/>
        </w:numPr>
        <w:jc w:val="left"/>
      </w:pPr>
      <w:r>
        <w:rPr>
          <w:b/>
        </w:rPr>
        <w:t xml:space="preserve">Use only </w:t>
      </w:r>
      <w:r w:rsidR="00D87E81">
        <w:rPr>
          <w:b/>
        </w:rPr>
        <w:t xml:space="preserve">QPSK </w:t>
      </w:r>
      <w:r>
        <w:rPr>
          <w:b/>
        </w:rPr>
        <w:t xml:space="preserve">modulation </w:t>
      </w:r>
      <w:r w:rsidR="00D87E81">
        <w:rPr>
          <w:b/>
        </w:rPr>
        <w:t>for</w:t>
      </w:r>
      <w:r w:rsidR="00DC5B9B">
        <w:rPr>
          <w:b/>
        </w:rPr>
        <w:t xml:space="preserve"> the</w:t>
      </w:r>
      <w:r w:rsidR="00D87E81">
        <w:rPr>
          <w:b/>
        </w:rPr>
        <w:t xml:space="preserve"> 2</w:t>
      </w:r>
      <w:r w:rsidR="00D87E81" w:rsidRPr="00A55DF5">
        <w:rPr>
          <w:b/>
          <w:vertAlign w:val="superscript"/>
        </w:rPr>
        <w:t>nd</w:t>
      </w:r>
      <w:r w:rsidR="00D87E81">
        <w:rPr>
          <w:b/>
        </w:rPr>
        <w:t xml:space="preserve"> stage PSCCH transmission</w:t>
      </w:r>
    </w:p>
    <w:bookmarkEnd w:id="20"/>
    <w:p w14:paraId="738CAB0A" w14:textId="77777777" w:rsidR="000E2BCC" w:rsidRPr="002A6571" w:rsidRDefault="000E2BCC">
      <w:pPr>
        <w:pStyle w:val="3GPPText"/>
        <w:rPr>
          <w:highlight w:val="yellow"/>
        </w:rPr>
      </w:pPr>
    </w:p>
    <w:p w14:paraId="1AD60E09" w14:textId="77777777" w:rsidR="000E2BCC" w:rsidRDefault="000E2BCC" w:rsidP="000E2BCC">
      <w:pPr>
        <w:pStyle w:val="Heading3"/>
        <w:rPr>
          <w:lang w:val="en-US"/>
        </w:rPr>
      </w:pPr>
      <w:r>
        <w:rPr>
          <w:lang w:val="en-US"/>
        </w:rPr>
        <w:t>Channel Coding</w:t>
      </w:r>
    </w:p>
    <w:p w14:paraId="3DFC7513" w14:textId="24EAFCF0" w:rsidR="000E2BCC" w:rsidRDefault="00ED6C94" w:rsidP="00A55DF5">
      <w:pPr>
        <w:pStyle w:val="3GPPText"/>
      </w:pPr>
      <w:r>
        <w:t>The c</w:t>
      </w:r>
      <w:r w:rsidR="000E2BCC" w:rsidRPr="004970A6">
        <w:t>urrent agreements say that</w:t>
      </w:r>
      <w:r>
        <w:t xml:space="preserve"> the</w:t>
      </w:r>
      <w:r w:rsidR="000E2BCC" w:rsidRPr="004970A6">
        <w:t xml:space="preserve"> 2</w:t>
      </w:r>
      <w:r w:rsidR="000E2BCC" w:rsidRPr="004970A6">
        <w:rPr>
          <w:vertAlign w:val="superscript"/>
        </w:rPr>
        <w:t>nd</w:t>
      </w:r>
      <w:r w:rsidR="000E2BCC" w:rsidRPr="004970A6">
        <w:t xml:space="preserve"> stage PSCCH uses DL polar code.</w:t>
      </w:r>
      <w:r w:rsidR="000E2BCC">
        <w:t xml:space="preserve"> However, the DL polar code has only</w:t>
      </w:r>
      <w:r>
        <w:t xml:space="preserve"> a</w:t>
      </w:r>
      <w:r w:rsidR="000E2BCC">
        <w:t xml:space="preserve"> </w:t>
      </w:r>
      <w:r>
        <w:t>24-bit</w:t>
      </w:r>
      <w:r w:rsidR="000E2BCC">
        <w:t xml:space="preserve"> CRC variant. For the 2</w:t>
      </w:r>
      <w:r w:rsidR="000E2BCC" w:rsidRPr="004970A6">
        <w:rPr>
          <w:vertAlign w:val="superscript"/>
        </w:rPr>
        <w:t>nd</w:t>
      </w:r>
      <w:r w:rsidR="000E2BCC">
        <w:t xml:space="preserve"> stage</w:t>
      </w:r>
      <w:r>
        <w:t xml:space="preserve"> </w:t>
      </w:r>
      <w:r w:rsidRPr="004970A6">
        <w:t>PSCCH</w:t>
      </w:r>
      <w:r>
        <w:t>,</w:t>
      </w:r>
      <w:r w:rsidR="000E2BCC">
        <w:t xml:space="preserve"> s</w:t>
      </w:r>
      <w:r>
        <w:t>uch a large</w:t>
      </w:r>
      <w:r w:rsidR="000E2BCC">
        <w:t xml:space="preserve"> CRC introduces </w:t>
      </w:r>
      <w:r>
        <w:t xml:space="preserve">a </w:t>
      </w:r>
      <w:r w:rsidR="000E2BCC">
        <w:t>substantial loss in BLER performance w/o any benefit in</w:t>
      </w:r>
      <w:r>
        <w:t xml:space="preserve"> terms of</w:t>
      </w:r>
      <w:r w:rsidR="000E2BCC">
        <w:t xml:space="preserve"> </w:t>
      </w:r>
      <w:r>
        <w:t>false alarm rate (</w:t>
      </w:r>
      <w:r w:rsidR="000E2BCC">
        <w:t>FAR</w:t>
      </w:r>
      <w:r>
        <w:t>)</w:t>
      </w:r>
      <w:r w:rsidR="000E2BCC">
        <w:t xml:space="preserve">, because the FAR is </w:t>
      </w:r>
      <w:r>
        <w:t xml:space="preserve">already </w:t>
      </w:r>
      <w:r w:rsidR="000E2BCC">
        <w:t xml:space="preserve">handled by the first stage CRC. The presence of </w:t>
      </w:r>
      <w:r>
        <w:t xml:space="preserve">the </w:t>
      </w:r>
      <w:r w:rsidR="000E2BCC">
        <w:t>2</w:t>
      </w:r>
      <w:r w:rsidR="000E2BCC" w:rsidRPr="004970A6">
        <w:rPr>
          <w:vertAlign w:val="superscript"/>
        </w:rPr>
        <w:t>nd</w:t>
      </w:r>
      <w:r w:rsidR="000E2BCC">
        <w:t xml:space="preserve"> stage is known after </w:t>
      </w:r>
      <w:r>
        <w:t xml:space="preserve">the </w:t>
      </w:r>
      <w:r w:rsidR="000E2BCC">
        <w:t>successful decoding of the 1</w:t>
      </w:r>
      <w:r w:rsidR="000E2BCC" w:rsidRPr="004970A6">
        <w:rPr>
          <w:vertAlign w:val="superscript"/>
        </w:rPr>
        <w:t>st</w:t>
      </w:r>
      <w:r w:rsidR="000E2BCC">
        <w:t xml:space="preserve"> stage PSCCH. This is identical to </w:t>
      </w:r>
      <w:r>
        <w:t xml:space="preserve">the </w:t>
      </w:r>
      <w:r w:rsidR="000E2BCC">
        <w:t xml:space="preserve">UCI encoding where </w:t>
      </w:r>
      <w:r>
        <w:t xml:space="preserve">the </w:t>
      </w:r>
      <w:r w:rsidR="000E2BCC">
        <w:t>CRC size may be much smaller</w:t>
      </w:r>
      <w:r>
        <w:t>,</w:t>
      </w:r>
      <w:r w:rsidR="000E2BCC">
        <w:t xml:space="preserve"> since</w:t>
      </w:r>
      <w:r>
        <w:t xml:space="preserve"> the</w:t>
      </w:r>
      <w:r w:rsidR="000E2BCC">
        <w:t xml:space="preserve"> UCI is a scheduled channel not requiring blind decoding.</w:t>
      </w:r>
    </w:p>
    <w:p w14:paraId="19243072" w14:textId="3602A967" w:rsidR="000E2BCC" w:rsidRPr="004970A6" w:rsidRDefault="000E2BCC" w:rsidP="00A55DF5">
      <w:pPr>
        <w:pStyle w:val="3GPPText"/>
      </w:pPr>
      <w:r>
        <w:t xml:space="preserve">The main issue with adopting </w:t>
      </w:r>
      <w:r w:rsidR="00ED6C94">
        <w:t xml:space="preserve">a </w:t>
      </w:r>
      <w:r>
        <w:t xml:space="preserve">smaller CRC size is the distributed CRC </w:t>
      </w:r>
      <w:proofErr w:type="spellStart"/>
      <w:r>
        <w:t>interleaver</w:t>
      </w:r>
      <w:proofErr w:type="spellEnd"/>
      <w:r w:rsidR="00ED6C94">
        <w:t>,</w:t>
      </w:r>
      <w:r>
        <w:t xml:space="preserve"> which is optimized for 24</w:t>
      </w:r>
      <w:r w:rsidR="00ED6C94">
        <w:t>-</w:t>
      </w:r>
      <w:r>
        <w:t>bit size. However, it may be either bypassed or reused with</w:t>
      </w:r>
      <w:r w:rsidR="005D77FD">
        <w:t xml:space="preserve"> a</w:t>
      </w:r>
      <w:r>
        <w:t xml:space="preserve"> reduced CRC size. In </w:t>
      </w:r>
      <w:r w:rsidR="005D77FD">
        <w:fldChar w:fldCharType="begin"/>
      </w:r>
      <w:r w:rsidR="005D77FD">
        <w:instrText xml:space="preserve"> REF _Ref24137869 \h </w:instrText>
      </w:r>
      <w:r w:rsidR="005D77FD">
        <w:fldChar w:fldCharType="separate"/>
      </w:r>
      <w:r w:rsidR="009575BD" w:rsidRPr="004970A6">
        <w:t xml:space="preserve">Figure </w:t>
      </w:r>
      <w:r w:rsidR="009575BD">
        <w:rPr>
          <w:noProof/>
        </w:rPr>
        <w:t>10</w:t>
      </w:r>
      <w:r w:rsidR="005D77FD">
        <w:fldChar w:fldCharType="end"/>
      </w:r>
      <w:r>
        <w:fldChar w:fldCharType="begin"/>
      </w:r>
      <w:r>
        <w:instrText xml:space="preserve"> REF _Ref24028005 \h </w:instrText>
      </w:r>
      <w:r>
        <w:fldChar w:fldCharType="end"/>
      </w:r>
      <w:r>
        <w:t>, the left part shows that there is no performance difference when</w:t>
      </w:r>
      <w:r w:rsidR="005D77FD">
        <w:t xml:space="preserve"> the</w:t>
      </w:r>
      <w:r>
        <w:t xml:space="preserve"> same total size encoded with different CRC mapping</w:t>
      </w:r>
      <w:r w:rsidR="005D77FD">
        <w:t>s</w:t>
      </w:r>
      <w:r>
        <w:t>: distributed CRC 24, distributed CRC 6 (using current interleaved), and non-distributed CRC 6. Furthermore, the right part shows BLER vs</w:t>
      </w:r>
      <w:r w:rsidR="005D77FD">
        <w:t>.</w:t>
      </w:r>
      <w:r>
        <w:t xml:space="preserve"> SNR gains for a typical 2</w:t>
      </w:r>
      <w:r w:rsidRPr="00B87327">
        <w:rPr>
          <w:vertAlign w:val="superscript"/>
        </w:rPr>
        <w:t>nd</w:t>
      </w:r>
      <w:r>
        <w:t xml:space="preserve"> stage PSCCH payload with reduced CRC, where up to ~2.5 dB gain may be achieved.</w:t>
      </w:r>
    </w:p>
    <w:p w14:paraId="1C635763" w14:textId="77777777" w:rsidR="000E2BCC" w:rsidRPr="00EC7B9B" w:rsidRDefault="000E2BCC" w:rsidP="000E2BCC">
      <w:pPr>
        <w:pStyle w:val="3GPPText"/>
        <w:ind w:left="207"/>
        <w:jc w:val="center"/>
        <w:rPr>
          <w:highlight w:val="yellow"/>
        </w:rPr>
      </w:pPr>
      <w:r>
        <w:object w:dxaOrig="8071" w:dyaOrig="3121" w14:anchorId="03E7ED71">
          <v:shape id="_x0000_i1034" type="#_x0000_t75" style="width:425.1pt;height:163.4pt" o:ole="" o:allowoverlap="f">
            <v:imagedata r:id="rId29" o:title=""/>
          </v:shape>
          <o:OLEObject Type="Embed" ProgID="Visio.Drawing.15" ShapeID="_x0000_i1034" DrawAspect="Content" ObjectID="_1634781558" r:id="rId30"/>
        </w:object>
      </w:r>
      <w:r w:rsidRPr="00EC7B9B">
        <w:rPr>
          <w:highlight w:val="yellow"/>
        </w:rPr>
        <w:t xml:space="preserve"> </w:t>
      </w:r>
    </w:p>
    <w:p w14:paraId="2A1C3FDE" w14:textId="5CA6607D" w:rsidR="000E2BCC" w:rsidRPr="000655DF" w:rsidRDefault="000E2BCC" w:rsidP="000E2BCC">
      <w:pPr>
        <w:pStyle w:val="Caption"/>
        <w:ind w:left="207"/>
        <w:jc w:val="center"/>
        <w:rPr>
          <w:lang w:val="en-US"/>
        </w:rPr>
      </w:pPr>
      <w:bookmarkStart w:id="23" w:name="_Ref24137869"/>
      <w:r w:rsidRPr="004970A6">
        <w:rPr>
          <w:lang w:val="en-US"/>
        </w:rPr>
        <w:t xml:space="preserve">Figure </w:t>
      </w:r>
      <w:r w:rsidRPr="004970A6">
        <w:rPr>
          <w:lang w:val="en-US"/>
        </w:rPr>
        <w:fldChar w:fldCharType="begin"/>
      </w:r>
      <w:r w:rsidRPr="004970A6">
        <w:rPr>
          <w:lang w:val="en-US"/>
        </w:rPr>
        <w:instrText xml:space="preserve"> SEQ Figure \* ARABIC </w:instrText>
      </w:r>
      <w:r w:rsidRPr="004970A6">
        <w:rPr>
          <w:lang w:val="en-US"/>
        </w:rPr>
        <w:fldChar w:fldCharType="separate"/>
      </w:r>
      <w:r w:rsidR="009575BD">
        <w:rPr>
          <w:noProof/>
          <w:lang w:val="en-US"/>
        </w:rPr>
        <w:t>10</w:t>
      </w:r>
      <w:r w:rsidRPr="004970A6">
        <w:rPr>
          <w:lang w:val="en-US"/>
        </w:rPr>
        <w:fldChar w:fldCharType="end"/>
      </w:r>
      <w:bookmarkEnd w:id="23"/>
      <w:r w:rsidRPr="004970A6">
        <w:rPr>
          <w:lang w:val="en-US"/>
        </w:rPr>
        <w:t>: Link</w:t>
      </w:r>
      <w:r w:rsidR="005D77FD">
        <w:rPr>
          <w:lang w:val="en-US"/>
        </w:rPr>
        <w:t>-</w:t>
      </w:r>
      <w:r w:rsidRPr="004970A6">
        <w:rPr>
          <w:lang w:val="en-US"/>
        </w:rPr>
        <w:t>level evaluation of the NR DL polar code with interleaved and not interleaved, reduced size CRC.</w:t>
      </w:r>
      <w:r>
        <w:rPr>
          <w:lang w:val="en-US"/>
        </w:rPr>
        <w:t xml:space="preserve"> </w:t>
      </w:r>
    </w:p>
    <w:p w14:paraId="62B9EB0A" w14:textId="77777777" w:rsidR="000E2BCC" w:rsidRPr="000655DF" w:rsidRDefault="000E2BCC" w:rsidP="000E2BCC">
      <w:pPr>
        <w:pStyle w:val="3GPPText"/>
      </w:pPr>
    </w:p>
    <w:p w14:paraId="117AD2C6" w14:textId="77777777" w:rsidR="000E2BCC" w:rsidRPr="000655DF" w:rsidRDefault="000E2BCC" w:rsidP="000E2BCC">
      <w:pPr>
        <w:pStyle w:val="3GPPText"/>
        <w:numPr>
          <w:ilvl w:val="0"/>
          <w:numId w:val="11"/>
        </w:numPr>
      </w:pPr>
    </w:p>
    <w:p w14:paraId="6ED6163C" w14:textId="3BC10C48" w:rsidR="000E2BCC" w:rsidRPr="00B87327" w:rsidRDefault="000E2BCC" w:rsidP="00A55DF5">
      <w:pPr>
        <w:pStyle w:val="3GPPText"/>
        <w:numPr>
          <w:ilvl w:val="1"/>
          <w:numId w:val="12"/>
        </w:numPr>
        <w:jc w:val="left"/>
      </w:pPr>
      <w:r>
        <w:rPr>
          <w:b/>
        </w:rPr>
        <w:t xml:space="preserve">The </w:t>
      </w:r>
      <w:r w:rsidRPr="00B87327">
        <w:rPr>
          <w:b/>
        </w:rPr>
        <w:t>2</w:t>
      </w:r>
      <w:r w:rsidRPr="00B87327">
        <w:rPr>
          <w:b/>
          <w:vertAlign w:val="superscript"/>
        </w:rPr>
        <w:t>nd</w:t>
      </w:r>
      <w:r w:rsidRPr="00B87327">
        <w:rPr>
          <w:b/>
        </w:rPr>
        <w:t xml:space="preserve"> Stage PSCCH uses NR DL polar code with a modified CRC size of </w:t>
      </w:r>
      <w:r>
        <w:rPr>
          <w:b/>
        </w:rPr>
        <w:t xml:space="preserve">&lt; 24 bit, e.g. </w:t>
      </w:r>
      <w:r w:rsidRPr="00B87327">
        <w:rPr>
          <w:b/>
        </w:rPr>
        <w:t>6 b</w:t>
      </w:r>
      <w:r>
        <w:rPr>
          <w:b/>
        </w:rPr>
        <w:t>it without combining the CRC value with any additional information</w:t>
      </w:r>
    </w:p>
    <w:p w14:paraId="54BEC0FF" w14:textId="77777777" w:rsidR="000E2BCC" w:rsidRPr="00F16070" w:rsidRDefault="000E2BCC" w:rsidP="002A6571">
      <w:pPr>
        <w:rPr>
          <w:lang w:val="en-US"/>
        </w:rPr>
      </w:pPr>
    </w:p>
    <w:p w14:paraId="7766F977" w14:textId="431458F0" w:rsidR="00D54F52" w:rsidRDefault="00D54F52" w:rsidP="00D54F52">
      <w:pPr>
        <w:pStyle w:val="Heading3"/>
        <w:rPr>
          <w:lang w:val="en-US"/>
        </w:rPr>
      </w:pPr>
      <w:r>
        <w:rPr>
          <w:lang w:val="en-US"/>
        </w:rPr>
        <w:t>Scrambling</w:t>
      </w:r>
    </w:p>
    <w:p w14:paraId="555C4874" w14:textId="24080978" w:rsidR="009C274D" w:rsidRDefault="009C274D" w:rsidP="009C274D">
      <w:pPr>
        <w:rPr>
          <w:lang w:val="en-US"/>
        </w:rPr>
      </w:pPr>
      <w:bookmarkStart w:id="24" w:name="_Hlk23846958"/>
    </w:p>
    <w:p w14:paraId="6360029B" w14:textId="75D08B20" w:rsidR="003E4AC5" w:rsidRPr="00A55DF5" w:rsidRDefault="003E4AC5" w:rsidP="009C274D">
      <w:pPr>
        <w:rPr>
          <w:sz w:val="22"/>
          <w:szCs w:val="22"/>
          <w:lang w:val="en-US"/>
        </w:rPr>
      </w:pPr>
      <w:r w:rsidRPr="00A55DF5">
        <w:rPr>
          <w:sz w:val="22"/>
          <w:szCs w:val="22"/>
          <w:lang w:val="en-US"/>
        </w:rPr>
        <w:t>The scrambling for the 2</w:t>
      </w:r>
      <w:r w:rsidRPr="00A55DF5">
        <w:rPr>
          <w:sz w:val="22"/>
          <w:szCs w:val="22"/>
          <w:vertAlign w:val="superscript"/>
          <w:lang w:val="en-US"/>
        </w:rPr>
        <w:t>nd</w:t>
      </w:r>
      <w:r w:rsidRPr="00A55DF5">
        <w:rPr>
          <w:sz w:val="22"/>
          <w:szCs w:val="22"/>
          <w:lang w:val="en-US"/>
        </w:rPr>
        <w:t xml:space="preserve"> stage PSCCH should be derived from the information available after the decoding of the first stage.</w:t>
      </w:r>
    </w:p>
    <w:p w14:paraId="37279D02" w14:textId="77777777" w:rsidR="0070483B" w:rsidRPr="000655DF" w:rsidRDefault="0070483B" w:rsidP="0070483B">
      <w:pPr>
        <w:pStyle w:val="3GPPText"/>
      </w:pPr>
    </w:p>
    <w:p w14:paraId="05BF3749" w14:textId="77777777" w:rsidR="0070483B" w:rsidRPr="000655DF" w:rsidRDefault="0070483B" w:rsidP="0070483B">
      <w:pPr>
        <w:pStyle w:val="3GPPText"/>
        <w:numPr>
          <w:ilvl w:val="0"/>
          <w:numId w:val="11"/>
        </w:numPr>
      </w:pPr>
    </w:p>
    <w:p w14:paraId="13B8B208" w14:textId="75A6E8EC" w:rsidR="0070483B" w:rsidRPr="00B87327" w:rsidRDefault="0070483B" w:rsidP="00A55DF5">
      <w:pPr>
        <w:pStyle w:val="3GPPText"/>
        <w:numPr>
          <w:ilvl w:val="1"/>
          <w:numId w:val="12"/>
        </w:numPr>
        <w:jc w:val="left"/>
      </w:pPr>
      <w:r>
        <w:rPr>
          <w:b/>
        </w:rPr>
        <w:t>The 2</w:t>
      </w:r>
      <w:r w:rsidRPr="00A55DF5">
        <w:rPr>
          <w:b/>
          <w:vertAlign w:val="superscript"/>
        </w:rPr>
        <w:t>nd</w:t>
      </w:r>
      <w:r>
        <w:rPr>
          <w:b/>
        </w:rPr>
        <w:t xml:space="preserve"> stage PSCCH</w:t>
      </w:r>
      <w:r w:rsidRPr="00B132AC">
        <w:rPr>
          <w:b/>
        </w:rPr>
        <w:t xml:space="preserve"> scrambling</w:t>
      </w:r>
      <w:r>
        <w:rPr>
          <w:b/>
        </w:rPr>
        <w:t xml:space="preserve"> is initialized with the decimal representation of the first stage</w:t>
      </w:r>
      <w:r w:rsidR="004C2C50">
        <w:rPr>
          <w:b/>
        </w:rPr>
        <w:t xml:space="preserve"> SCI</w:t>
      </w:r>
      <w:r>
        <w:rPr>
          <w:b/>
        </w:rPr>
        <w:t xml:space="preserve"> CRC</w:t>
      </w:r>
    </w:p>
    <w:bookmarkEnd w:id="24"/>
    <w:p w14:paraId="1A8AA3F2" w14:textId="77777777" w:rsidR="00893D4D" w:rsidRDefault="00893D4D" w:rsidP="0055330C">
      <w:pPr>
        <w:pStyle w:val="3GPPText"/>
      </w:pPr>
    </w:p>
    <w:p w14:paraId="1869E795" w14:textId="65AAC0CC" w:rsidR="00F9675F" w:rsidRDefault="009575BD" w:rsidP="00A55DF5">
      <w:pPr>
        <w:pStyle w:val="3GPPH2"/>
        <w:tabs>
          <w:tab w:val="clear" w:pos="3636"/>
          <w:tab w:val="num" w:pos="3276"/>
        </w:tabs>
        <w:ind w:left="3276" w:hanging="3276"/>
      </w:pPr>
      <w:r>
        <w:rPr>
          <w:lang w:val="en-US"/>
        </w:rPr>
        <w:t xml:space="preserve"> </w:t>
      </w:r>
      <w:r w:rsidR="0058105A" w:rsidRPr="000655DF">
        <w:rPr>
          <w:lang w:val="en-US"/>
        </w:rPr>
        <w:t xml:space="preserve">PSCCH </w:t>
      </w:r>
      <w:r w:rsidR="0055330C" w:rsidRPr="000655DF">
        <w:rPr>
          <w:lang w:val="en-US"/>
        </w:rPr>
        <w:t>Performance Analysis</w:t>
      </w:r>
    </w:p>
    <w:tbl>
      <w:tblPr>
        <w:tblStyle w:val="TableGrid"/>
        <w:tblW w:w="0" w:type="auto"/>
        <w:tblLook w:val="04A0" w:firstRow="1" w:lastRow="0" w:firstColumn="1" w:lastColumn="0" w:noHBand="0" w:noVBand="1"/>
      </w:tblPr>
      <w:tblGrid>
        <w:gridCol w:w="9962"/>
      </w:tblGrid>
      <w:tr w:rsidR="00F9675F" w14:paraId="7263E6DB" w14:textId="77777777" w:rsidTr="00F9675F">
        <w:tc>
          <w:tcPr>
            <w:tcW w:w="9962" w:type="dxa"/>
          </w:tcPr>
          <w:p w14:paraId="5F684EF3" w14:textId="77777777" w:rsidR="00F9675F" w:rsidRPr="00E00669" w:rsidRDefault="00F9675F" w:rsidP="00F9675F">
            <w:pPr>
              <w:rPr>
                <w:iCs/>
                <w:sz w:val="22"/>
                <w:lang w:val="en-US" w:eastAsia="x-none"/>
              </w:rPr>
            </w:pPr>
            <w:r w:rsidRPr="00E00669">
              <w:rPr>
                <w:iCs/>
                <w:sz w:val="22"/>
                <w:highlight w:val="green"/>
                <w:lang w:val="en-US" w:eastAsia="x-none"/>
              </w:rPr>
              <w:t>Agreements</w:t>
            </w:r>
            <w:r w:rsidRPr="00E00669">
              <w:rPr>
                <w:iCs/>
                <w:sz w:val="22"/>
                <w:lang w:val="en-US" w:eastAsia="x-none"/>
              </w:rPr>
              <w:t>:</w:t>
            </w:r>
          </w:p>
          <w:p w14:paraId="0B1A6B62" w14:textId="2DA029DE" w:rsidR="00F9675F" w:rsidRPr="00CD6841" w:rsidRDefault="00F9675F" w:rsidP="00F9675F">
            <w:pPr>
              <w:pStyle w:val="3GPPAgreements"/>
              <w:numPr>
                <w:ilvl w:val="0"/>
                <w:numId w:val="15"/>
              </w:numPr>
            </w:pPr>
            <w:r w:rsidRPr="00CD6841">
              <w:t xml:space="preserve">Three MCS tables supported in Rel-15 NR </w:t>
            </w:r>
            <w:proofErr w:type="spellStart"/>
            <w:r w:rsidRPr="00CD6841">
              <w:t>Uu</w:t>
            </w:r>
            <w:proofErr w:type="spellEnd"/>
            <w:r w:rsidRPr="00CD6841">
              <w:t xml:space="preserve"> CP-OFDM are also used for SL</w:t>
            </w:r>
          </w:p>
          <w:p w14:paraId="0F96344B" w14:textId="77777777" w:rsidR="00F9675F" w:rsidRPr="00CD6841" w:rsidRDefault="00F9675F" w:rsidP="00F9675F">
            <w:pPr>
              <w:pStyle w:val="3GPPAgreements"/>
              <w:numPr>
                <w:ilvl w:val="1"/>
                <w:numId w:val="15"/>
              </w:numPr>
              <w:rPr>
                <w:i/>
                <w:iCs/>
              </w:rPr>
            </w:pPr>
            <w:r w:rsidRPr="00CD6841">
              <w:t xml:space="preserve">Support of the low-spectral efficiency 64QAM MCS table is an optional UE feature in SL as in the </w:t>
            </w:r>
            <w:proofErr w:type="spellStart"/>
            <w:r w:rsidRPr="00CD6841">
              <w:t>Uu</w:t>
            </w:r>
            <w:proofErr w:type="spellEnd"/>
            <w:r w:rsidRPr="00CD6841">
              <w:t xml:space="preserve"> link</w:t>
            </w:r>
          </w:p>
          <w:p w14:paraId="1060E2BD" w14:textId="77777777" w:rsidR="00F9675F" w:rsidRPr="00CD6841" w:rsidRDefault="00F9675F" w:rsidP="00F9675F">
            <w:pPr>
              <w:pStyle w:val="3GPPAgreements"/>
              <w:numPr>
                <w:ilvl w:val="0"/>
                <w:numId w:val="15"/>
              </w:numPr>
            </w:pPr>
            <w:r w:rsidRPr="00CD6841">
              <w:t>For each resource pool, at least one MCS table is (pre)-configured</w:t>
            </w:r>
          </w:p>
          <w:p w14:paraId="6FE716B1" w14:textId="77777777" w:rsidR="00F9675F" w:rsidRPr="00CD6841" w:rsidRDefault="00F9675F" w:rsidP="00F9675F">
            <w:pPr>
              <w:pStyle w:val="3GPPAgreements"/>
              <w:numPr>
                <w:ilvl w:val="1"/>
                <w:numId w:val="15"/>
              </w:numPr>
            </w:pPr>
            <w:r w:rsidRPr="00CD6841">
              <w:t>FFS whether or not to introduce a case where the MCS table can be overwritten by PC5 RRC or indicated in SCI</w:t>
            </w:r>
          </w:p>
          <w:p w14:paraId="2DF02FBB" w14:textId="159980F8" w:rsidR="00F9675F" w:rsidRDefault="00F9675F" w:rsidP="002A6571">
            <w:pPr>
              <w:pStyle w:val="3GPPAgreements"/>
              <w:numPr>
                <w:ilvl w:val="0"/>
                <w:numId w:val="15"/>
              </w:numPr>
            </w:pPr>
            <w:r w:rsidRPr="00CD6841">
              <w:t>Each resource pool is only configured with one 1</w:t>
            </w:r>
            <w:r w:rsidRPr="00CD6841">
              <w:rPr>
                <w:vertAlign w:val="superscript"/>
              </w:rPr>
              <w:t>st</w:t>
            </w:r>
            <w:r w:rsidRPr="00CD6841">
              <w:t xml:space="preserve"> stage SCI PSCCH format</w:t>
            </w:r>
          </w:p>
        </w:tc>
      </w:tr>
    </w:tbl>
    <w:p w14:paraId="795E9E11" w14:textId="5B25D248" w:rsidR="0055330C" w:rsidRPr="000655DF" w:rsidRDefault="0055330C" w:rsidP="0055330C">
      <w:pPr>
        <w:pStyle w:val="3GPPText"/>
      </w:pPr>
      <w:r w:rsidRPr="000655DF">
        <w:t xml:space="preserve">The PSCCH coverage and amount of </w:t>
      </w:r>
      <w:r w:rsidR="00E856E7" w:rsidRPr="000655DF">
        <w:t xml:space="preserve">occupied </w:t>
      </w:r>
      <w:r w:rsidRPr="000655DF">
        <w:t>resources are important design aspects. In</w:t>
      </w:r>
      <w:r w:rsidR="00777A00" w:rsidRPr="000655DF">
        <w:t xml:space="preserve"> </w:t>
      </w:r>
      <w:r w:rsidR="00777A00" w:rsidRPr="000655DF">
        <w:rPr>
          <w:highlight w:val="yellow"/>
        </w:rPr>
        <w:fldChar w:fldCharType="begin"/>
      </w:r>
      <w:r w:rsidR="00777A00" w:rsidRPr="000655DF">
        <w:instrText xml:space="preserve"> REF _Ref16868458 \h </w:instrText>
      </w:r>
      <w:r w:rsidR="00777A00" w:rsidRPr="000655DF">
        <w:rPr>
          <w:highlight w:val="yellow"/>
        </w:rPr>
      </w:r>
      <w:r w:rsidR="00777A00" w:rsidRPr="000655DF">
        <w:rPr>
          <w:highlight w:val="yellow"/>
        </w:rPr>
        <w:fldChar w:fldCharType="separate"/>
      </w:r>
      <w:r w:rsidR="009575BD" w:rsidRPr="000655DF">
        <w:t xml:space="preserve">Figure </w:t>
      </w:r>
      <w:r w:rsidR="009575BD">
        <w:rPr>
          <w:noProof/>
        </w:rPr>
        <w:t>11</w:t>
      </w:r>
      <w:r w:rsidR="00777A00" w:rsidRPr="000655DF">
        <w:rPr>
          <w:highlight w:val="yellow"/>
        </w:rPr>
        <w:fldChar w:fldCharType="end"/>
      </w:r>
      <w:r w:rsidRPr="000655DF">
        <w:t xml:space="preserve">, we </w:t>
      </w:r>
      <w:r w:rsidR="00E856E7" w:rsidRPr="000655DF">
        <w:t xml:space="preserve">analyze </w:t>
      </w:r>
      <w:r w:rsidRPr="000655DF">
        <w:t xml:space="preserve">NR PSCCH coverage </w:t>
      </w:r>
      <w:r w:rsidR="00E856E7" w:rsidRPr="000655DF">
        <w:t>for</w:t>
      </w:r>
      <w:r w:rsidRPr="000655DF">
        <w:t xml:space="preserve"> two stage PSCCH design. It </w:t>
      </w:r>
      <w:r w:rsidR="003F69BA" w:rsidRPr="000655DF">
        <w:t>needs</w:t>
      </w:r>
      <w:r w:rsidRPr="000655DF">
        <w:t xml:space="preserve"> to be mentioned that overhead of the second stage can be adapted to more closely match the PSSCH coverage given the chosen MCS. </w:t>
      </w:r>
      <w:r w:rsidR="00E856E7" w:rsidRPr="000655DF">
        <w:t>The provided analysis</w:t>
      </w:r>
      <w:r w:rsidRPr="000655DF">
        <w:t xml:space="preserve"> </w:t>
      </w:r>
      <w:r w:rsidR="00E856E7" w:rsidRPr="000655DF">
        <w:t xml:space="preserve">targets to compare with </w:t>
      </w:r>
      <w:r w:rsidRPr="000655DF">
        <w:t xml:space="preserve">MCS 0 </w:t>
      </w:r>
      <w:r w:rsidR="00E856E7" w:rsidRPr="000655DF">
        <w:t xml:space="preserve">coverage </w:t>
      </w:r>
      <w:r w:rsidRPr="000655DF">
        <w:t>represent</w:t>
      </w:r>
      <w:r w:rsidR="00E856E7" w:rsidRPr="000655DF">
        <w:t>ing</w:t>
      </w:r>
      <w:r w:rsidRPr="000655DF">
        <w:t xml:space="preserve"> a worst case scenario that is not likely to occur often in </w:t>
      </w:r>
      <w:r w:rsidR="00E856E7" w:rsidRPr="000655DF">
        <w:t xml:space="preserve">practice. </w:t>
      </w:r>
      <w:r w:rsidRPr="000655DF">
        <w:t>(Simulations assumptions are given in</w:t>
      </w:r>
      <w:r w:rsidR="00777A00" w:rsidRPr="000655DF">
        <w:t xml:space="preserve"> </w:t>
      </w:r>
      <w:r w:rsidR="00777A00" w:rsidRPr="000655DF">
        <w:fldChar w:fldCharType="begin"/>
      </w:r>
      <w:r w:rsidR="00777A00" w:rsidRPr="000655DF">
        <w:instrText xml:space="preserve"> REF _Ref16868491 \h </w:instrText>
      </w:r>
      <w:r w:rsidR="00777A00" w:rsidRPr="000655DF">
        <w:fldChar w:fldCharType="separate"/>
      </w:r>
      <w:r w:rsidR="009575BD" w:rsidRPr="000655DF">
        <w:t xml:space="preserve">Table </w:t>
      </w:r>
      <w:r w:rsidR="009575BD">
        <w:rPr>
          <w:noProof/>
        </w:rPr>
        <w:t>4</w:t>
      </w:r>
      <w:r w:rsidR="00777A00" w:rsidRPr="000655DF">
        <w:fldChar w:fldCharType="end"/>
      </w:r>
      <w:r w:rsidRPr="000655DF">
        <w:t xml:space="preserve">, Annex A). </w:t>
      </w:r>
      <w:r w:rsidR="00E856E7" w:rsidRPr="000655DF">
        <w:t>O</w:t>
      </w:r>
      <w:r w:rsidRPr="000655DF">
        <w:t xml:space="preserve">ur analysis </w:t>
      </w:r>
      <w:r w:rsidR="00E856E7" w:rsidRPr="000655DF">
        <w:t xml:space="preserve">of </w:t>
      </w:r>
      <w:r w:rsidRPr="000655DF">
        <w:t xml:space="preserve">SCI </w:t>
      </w:r>
      <w:r w:rsidR="00E856E7" w:rsidRPr="000655DF">
        <w:t xml:space="preserve">content </w:t>
      </w:r>
      <w:r w:rsidRPr="000655DF">
        <w:t xml:space="preserve">showed </w:t>
      </w:r>
      <w:r w:rsidRPr="00BB4CD4">
        <w:t xml:space="preserve">that </w:t>
      </w:r>
      <w:r w:rsidR="00E856E7" w:rsidRPr="00CA6CA5">
        <w:t>~</w:t>
      </w:r>
      <w:r w:rsidRPr="00CA6CA5">
        <w:t xml:space="preserve"> </w:t>
      </w:r>
      <w:r w:rsidRPr="001F34B8">
        <w:t>66</w:t>
      </w:r>
      <w:r w:rsidRPr="00BB4CD4">
        <w:t xml:space="preserve">% of the </w:t>
      </w:r>
      <w:r w:rsidR="00E856E7" w:rsidRPr="00CA6CA5">
        <w:t xml:space="preserve">SCI payload will be in </w:t>
      </w:r>
      <w:r w:rsidRPr="00CA6CA5">
        <w:t xml:space="preserve">the first stage and </w:t>
      </w:r>
      <w:r w:rsidR="00CA6CA5">
        <w:t>~</w:t>
      </w:r>
      <w:r w:rsidRPr="001F34B8">
        <w:t>33</w:t>
      </w:r>
      <w:r w:rsidRPr="00BB4CD4">
        <w:t xml:space="preserve">% </w:t>
      </w:r>
      <w:r w:rsidR="00E856E7" w:rsidRPr="00CA6CA5">
        <w:t>in</w:t>
      </w:r>
      <w:r w:rsidRPr="00CA6CA5">
        <w:t xml:space="preserve"> the second stage</w:t>
      </w:r>
      <w:r w:rsidR="00E856E7" w:rsidRPr="00CA6CA5">
        <w:t xml:space="preserve">. </w:t>
      </w:r>
    </w:p>
    <w:p w14:paraId="3DE2E7F7" w14:textId="5500FA95" w:rsidR="0055330C" w:rsidRPr="000655DF" w:rsidRDefault="0063528C" w:rsidP="00A55DF5">
      <w:pPr>
        <w:pStyle w:val="3GPPText"/>
        <w:jc w:val="left"/>
      </w:pPr>
      <w:r w:rsidRPr="0063528C">
        <w:rPr>
          <w:noProof/>
        </w:rPr>
        <w:drawing>
          <wp:inline distT="0" distB="0" distL="0" distR="0" wp14:anchorId="65947988" wp14:editId="70DC2AA3">
            <wp:extent cx="3088257" cy="233994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92736" cy="2343338"/>
                    </a:xfrm>
                    <a:prstGeom prst="rect">
                      <a:avLst/>
                    </a:prstGeom>
                    <a:noFill/>
                    <a:ln>
                      <a:noFill/>
                    </a:ln>
                  </pic:spPr>
                </pic:pic>
              </a:graphicData>
            </a:graphic>
          </wp:inline>
        </w:drawing>
      </w:r>
      <w:r w:rsidR="00BB6DD3" w:rsidRPr="00BB6DD3">
        <w:rPr>
          <w:noProof/>
        </w:rPr>
        <w:t xml:space="preserve"> </w:t>
      </w:r>
      <w:r w:rsidR="00BB6DD3" w:rsidRPr="00BB6DD3">
        <w:rPr>
          <w:noProof/>
        </w:rPr>
        <w:drawing>
          <wp:inline distT="0" distB="0" distL="0" distR="0" wp14:anchorId="4ECEB54B" wp14:editId="6EECF1C4">
            <wp:extent cx="3088555" cy="23378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11647" cy="2355322"/>
                    </a:xfrm>
                    <a:prstGeom prst="rect">
                      <a:avLst/>
                    </a:prstGeom>
                    <a:noFill/>
                    <a:ln>
                      <a:noFill/>
                    </a:ln>
                  </pic:spPr>
                </pic:pic>
              </a:graphicData>
            </a:graphic>
          </wp:inline>
        </w:drawing>
      </w:r>
    </w:p>
    <w:p w14:paraId="44E9B6E3" w14:textId="59629E7B" w:rsidR="0055330C" w:rsidRPr="000655DF" w:rsidRDefault="0055330C" w:rsidP="0055330C">
      <w:pPr>
        <w:pStyle w:val="Caption"/>
        <w:jc w:val="center"/>
        <w:rPr>
          <w:lang w:val="en-US"/>
        </w:rPr>
      </w:pPr>
      <w:bookmarkStart w:id="25" w:name="_Ref16868458"/>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9575BD">
        <w:rPr>
          <w:noProof/>
          <w:lang w:val="en-US"/>
        </w:rPr>
        <w:t>11</w:t>
      </w:r>
      <w:r w:rsidRPr="000655DF">
        <w:rPr>
          <w:lang w:val="en-US"/>
        </w:rPr>
        <w:fldChar w:fldCharType="end"/>
      </w:r>
      <w:bookmarkEnd w:id="25"/>
      <w:r w:rsidRPr="000655DF">
        <w:rPr>
          <w:lang w:val="en-US"/>
        </w:rPr>
        <w:t>: NR PSCCH</w:t>
      </w:r>
      <w:r w:rsidR="00777A00" w:rsidRPr="000655DF">
        <w:rPr>
          <w:lang w:val="en-US"/>
        </w:rPr>
        <w:t xml:space="preserve"> two stage design </w:t>
      </w:r>
      <w:r w:rsidRPr="000655DF">
        <w:rPr>
          <w:lang w:val="en-US"/>
        </w:rPr>
        <w:t xml:space="preserve">coverage </w:t>
      </w:r>
      <w:r w:rsidR="008555D0" w:rsidRPr="000655DF">
        <w:rPr>
          <w:lang w:val="en-US"/>
        </w:rPr>
        <w:t>analysis</w:t>
      </w:r>
      <w:r w:rsidR="0002061A" w:rsidRPr="000655DF">
        <w:rPr>
          <w:lang w:val="en-US"/>
        </w:rPr>
        <w:t xml:space="preserve"> </w:t>
      </w:r>
      <w:r w:rsidR="0063528C">
        <w:rPr>
          <w:lang w:val="en-US"/>
        </w:rPr>
        <w:t>for NLOS (left) and LOS (right) with 120 km/h.</w:t>
      </w:r>
    </w:p>
    <w:p w14:paraId="5519F93B" w14:textId="77777777" w:rsidR="0055330C" w:rsidRPr="000655DF" w:rsidRDefault="0055330C" w:rsidP="0055330C">
      <w:pPr>
        <w:pStyle w:val="3GPPText"/>
      </w:pPr>
    </w:p>
    <w:p w14:paraId="607B334F" w14:textId="77777777" w:rsidR="0055330C" w:rsidRPr="000655DF" w:rsidRDefault="0055330C">
      <w:pPr>
        <w:pStyle w:val="3GPPAgreements"/>
        <w:numPr>
          <w:ilvl w:val="0"/>
          <w:numId w:val="14"/>
        </w:numPr>
        <w:rPr>
          <w:b/>
        </w:rPr>
      </w:pPr>
    </w:p>
    <w:p w14:paraId="000C2E54" w14:textId="07485E2E" w:rsidR="0055330C" w:rsidRPr="00A55DF5" w:rsidRDefault="00EC289D" w:rsidP="00690041">
      <w:pPr>
        <w:pStyle w:val="3GPPText"/>
        <w:numPr>
          <w:ilvl w:val="1"/>
          <w:numId w:val="12"/>
        </w:numPr>
      </w:pPr>
      <w:r w:rsidRPr="00A55DF5">
        <w:rPr>
          <w:b/>
        </w:rPr>
        <w:t xml:space="preserve">The performance of the </w:t>
      </w:r>
      <w:r w:rsidR="008555D0" w:rsidRPr="00A55DF5">
        <w:rPr>
          <w:b/>
        </w:rPr>
        <w:t xml:space="preserve">proposed </w:t>
      </w:r>
      <w:r w:rsidRPr="00A55DF5">
        <w:rPr>
          <w:b/>
        </w:rPr>
        <w:t xml:space="preserve">two stage </w:t>
      </w:r>
      <w:r w:rsidR="008555D0" w:rsidRPr="00A55DF5">
        <w:rPr>
          <w:b/>
        </w:rPr>
        <w:t xml:space="preserve">SCI </w:t>
      </w:r>
      <w:r w:rsidRPr="00A55DF5">
        <w:rPr>
          <w:b/>
        </w:rPr>
        <w:t xml:space="preserve">design </w:t>
      </w:r>
      <w:r w:rsidR="0058105A" w:rsidRPr="00A55DF5">
        <w:rPr>
          <w:b/>
        </w:rPr>
        <w:t xml:space="preserve">is close to </w:t>
      </w:r>
      <w:r w:rsidR="008555D0" w:rsidRPr="00A55DF5">
        <w:rPr>
          <w:b/>
        </w:rPr>
        <w:t>MCS0 coverage</w:t>
      </w:r>
      <w:r w:rsidR="008B7761" w:rsidRPr="00A55DF5">
        <w:rPr>
          <w:b/>
        </w:rPr>
        <w:t xml:space="preserve"> for </w:t>
      </w:r>
      <w:r w:rsidR="00461F94" w:rsidRPr="00A55DF5">
        <w:rPr>
          <w:b/>
        </w:rPr>
        <w:t xml:space="preserve">MCS table 1 and table 2 of </w:t>
      </w:r>
      <w:r w:rsidR="005D77FD">
        <w:rPr>
          <w:b/>
        </w:rPr>
        <w:t xml:space="preserve">TS </w:t>
      </w:r>
      <w:r w:rsidR="007034FD">
        <w:rPr>
          <w:b/>
        </w:rPr>
        <w:t xml:space="preserve">38.214 </w:t>
      </w:r>
      <w:r w:rsidR="00461F94" w:rsidRPr="00A55DF5">
        <w:rPr>
          <w:b/>
        </w:rPr>
        <w:fldChar w:fldCharType="begin"/>
      </w:r>
      <w:r w:rsidR="00461F94" w:rsidRPr="00A55DF5">
        <w:rPr>
          <w:b/>
        </w:rPr>
        <w:instrText xml:space="preserve"> REF _Ref16849559 \r \h </w:instrText>
      </w:r>
      <w:r w:rsidR="00461F94">
        <w:rPr>
          <w:b/>
        </w:rPr>
        <w:instrText xml:space="preserve"> \* MERGEFORMAT </w:instrText>
      </w:r>
      <w:r w:rsidR="00461F94" w:rsidRPr="00A55DF5">
        <w:rPr>
          <w:b/>
        </w:rPr>
      </w:r>
      <w:r w:rsidR="00461F94" w:rsidRPr="00A55DF5">
        <w:rPr>
          <w:b/>
        </w:rPr>
        <w:fldChar w:fldCharType="separate"/>
      </w:r>
      <w:r w:rsidR="009575BD">
        <w:rPr>
          <w:b/>
        </w:rPr>
        <w:t>[5]</w:t>
      </w:r>
      <w:r w:rsidR="00461F94" w:rsidRPr="00A55DF5">
        <w:rPr>
          <w:b/>
        </w:rPr>
        <w:fldChar w:fldCharType="end"/>
      </w:r>
    </w:p>
    <w:p w14:paraId="5D591582" w14:textId="3AA9946F" w:rsidR="00FE4A6F" w:rsidRDefault="00FE4A6F" w:rsidP="00FE4A6F">
      <w:pPr>
        <w:pStyle w:val="3GPPText"/>
      </w:pPr>
    </w:p>
    <w:p w14:paraId="63A3A372" w14:textId="71A654CE" w:rsidR="00461F94" w:rsidRDefault="00461F94" w:rsidP="00461F94">
      <w:pPr>
        <w:pStyle w:val="3GPPText"/>
      </w:pPr>
      <w:r w:rsidRPr="00BB6DD3">
        <w:t xml:space="preserve">The </w:t>
      </w:r>
      <w:r w:rsidR="00BB6DD3" w:rsidRPr="00A55DF5">
        <w:t xml:space="preserve">results </w:t>
      </w:r>
      <w:r w:rsidRPr="00A55DF5">
        <w:rPr>
          <w:color w:val="000000" w:themeColor="text1"/>
        </w:rPr>
        <w:t>in</w:t>
      </w:r>
      <w:r w:rsidR="005D77FD">
        <w:rPr>
          <w:color w:val="000000" w:themeColor="text1"/>
        </w:rPr>
        <w:t xml:space="preserve"> the right of</w:t>
      </w:r>
      <w:r w:rsidRPr="00A55DF5">
        <w:rPr>
          <w:color w:val="000000" w:themeColor="text1"/>
        </w:rPr>
        <w:t xml:space="preserve"> </w:t>
      </w:r>
      <w:r w:rsidR="00BB6DD3" w:rsidRPr="00A55DF5">
        <w:rPr>
          <w:color w:val="000000" w:themeColor="text1"/>
        </w:rPr>
        <w:fldChar w:fldCharType="begin"/>
      </w:r>
      <w:r w:rsidR="00BB6DD3" w:rsidRPr="00A55DF5">
        <w:rPr>
          <w:color w:val="000000" w:themeColor="text1"/>
        </w:rPr>
        <w:instrText xml:space="preserve"> REF _Ref16868458 \h </w:instrText>
      </w:r>
      <w:r w:rsidR="00BB6DD3">
        <w:rPr>
          <w:color w:val="000000" w:themeColor="text1"/>
        </w:rPr>
        <w:instrText xml:space="preserve"> \* MERGEFORMAT </w:instrText>
      </w:r>
      <w:r w:rsidR="00BB6DD3" w:rsidRPr="00A55DF5">
        <w:rPr>
          <w:color w:val="000000" w:themeColor="text1"/>
        </w:rPr>
      </w:r>
      <w:r w:rsidR="00BB6DD3" w:rsidRPr="00A55DF5">
        <w:rPr>
          <w:color w:val="000000" w:themeColor="text1"/>
        </w:rPr>
        <w:fldChar w:fldCharType="separate"/>
      </w:r>
      <w:r w:rsidR="009575BD" w:rsidRPr="000655DF">
        <w:t xml:space="preserve">Figure </w:t>
      </w:r>
      <w:r w:rsidR="009575BD">
        <w:rPr>
          <w:noProof/>
        </w:rPr>
        <w:t>11</w:t>
      </w:r>
      <w:r w:rsidR="00BB6DD3" w:rsidRPr="00A55DF5">
        <w:rPr>
          <w:color w:val="000000" w:themeColor="text1"/>
        </w:rPr>
        <w:fldChar w:fldCharType="end"/>
      </w:r>
      <w:r w:rsidR="005D77FD">
        <w:rPr>
          <w:color w:val="000000" w:themeColor="text1"/>
        </w:rPr>
        <w:t xml:space="preserve"> </w:t>
      </w:r>
      <w:r w:rsidRPr="00BB6DD3">
        <w:t>show</w:t>
      </w:r>
      <w:r w:rsidRPr="00A55DF5">
        <w:t>s</w:t>
      </w:r>
      <w:r w:rsidRPr="00BB6DD3">
        <w:t xml:space="preserve"> a coverage comparison of the 1</w:t>
      </w:r>
      <w:r w:rsidRPr="00A55DF5">
        <w:rPr>
          <w:vertAlign w:val="superscript"/>
        </w:rPr>
        <w:t>st</w:t>
      </w:r>
      <w:r w:rsidRPr="00BB6DD3">
        <w:t xml:space="preserve"> stage PSCCH and PSSCH MCS0 of table 3 in</w:t>
      </w:r>
      <w:r w:rsidR="005D77FD">
        <w:t xml:space="preserve"> TS </w:t>
      </w:r>
      <w:r w:rsidR="005D77FD" w:rsidRPr="005D77FD">
        <w:t xml:space="preserve">38.214 </w:t>
      </w:r>
      <w:r w:rsidRPr="0027631A">
        <w:fldChar w:fldCharType="begin"/>
      </w:r>
      <w:r w:rsidRPr="00BB6DD3">
        <w:instrText xml:space="preserve"> REF _Ref16849559 \r \h </w:instrText>
      </w:r>
      <w:r w:rsidRPr="00A55DF5">
        <w:instrText xml:space="preserve"> \* MERGEFORMAT </w:instrText>
      </w:r>
      <w:r w:rsidRPr="00A55DF5">
        <w:fldChar w:fldCharType="separate"/>
      </w:r>
      <w:r w:rsidR="009575BD">
        <w:t>[5]</w:t>
      </w:r>
      <w:r w:rsidRPr="0027631A">
        <w:fldChar w:fldCharType="end"/>
      </w:r>
      <w:r w:rsidRPr="00BB6DD3">
        <w:t>. To achieve the same coverage under the assumption of a 10 PRB sub-channel</w:t>
      </w:r>
      <w:r w:rsidR="005D77FD">
        <w:t>,</w:t>
      </w:r>
      <w:r w:rsidRPr="00BB6DD3">
        <w:t xml:space="preserve"> the number of OFDM symbols only allocated to the 1</w:t>
      </w:r>
      <w:r w:rsidRPr="00A55DF5">
        <w:rPr>
          <w:vertAlign w:val="superscript"/>
        </w:rPr>
        <w:t>st</w:t>
      </w:r>
      <w:r w:rsidRPr="00BB6DD3">
        <w:t xml:space="preserve"> stage PSCCH needed to be </w:t>
      </w:r>
      <w:r w:rsidR="00BB6DD3">
        <w:t>substantially increase</w:t>
      </w:r>
      <w:r w:rsidR="005D77FD">
        <w:t>d</w:t>
      </w:r>
      <w:r w:rsidR="00BB6DD3">
        <w:t xml:space="preserve"> from the currently agreed 3 symbols</w:t>
      </w:r>
      <w:r w:rsidRPr="00BB6DD3">
        <w:t>. Considering the additional overhead required to also implement the 2</w:t>
      </w:r>
      <w:r w:rsidRPr="00A55DF5">
        <w:rPr>
          <w:vertAlign w:val="superscript"/>
        </w:rPr>
        <w:t>nd</w:t>
      </w:r>
      <w:r w:rsidRPr="00BB6DD3">
        <w:t xml:space="preserve"> stage SCI, we believe the control channel should not be optimized to have a better coverage than MCS0 </w:t>
      </w:r>
      <w:r w:rsidR="005D77FD">
        <w:t>to</w:t>
      </w:r>
      <w:r w:rsidRPr="00BB6DD3">
        <w:t xml:space="preserve"> MCS5 of table 3.</w:t>
      </w:r>
      <w:r>
        <w:t xml:space="preserve">  </w:t>
      </w:r>
    </w:p>
    <w:p w14:paraId="2AA888F0" w14:textId="77777777" w:rsidR="001E4180" w:rsidRPr="000655DF" w:rsidRDefault="001E4180" w:rsidP="00461F94">
      <w:pPr>
        <w:pStyle w:val="3GPPText"/>
      </w:pPr>
    </w:p>
    <w:p w14:paraId="17C23C6F" w14:textId="77777777" w:rsidR="00461F94" w:rsidRPr="000655DF" w:rsidRDefault="00461F94" w:rsidP="00461F94">
      <w:pPr>
        <w:pStyle w:val="3GPPAgreements"/>
        <w:numPr>
          <w:ilvl w:val="0"/>
          <w:numId w:val="14"/>
        </w:numPr>
        <w:rPr>
          <w:b/>
        </w:rPr>
      </w:pPr>
    </w:p>
    <w:p w14:paraId="11953702" w14:textId="151063CA" w:rsidR="00461F94" w:rsidRPr="00461F94" w:rsidRDefault="00461F94" w:rsidP="00461F94">
      <w:pPr>
        <w:pStyle w:val="3GPPText"/>
        <w:numPr>
          <w:ilvl w:val="1"/>
          <w:numId w:val="12"/>
        </w:numPr>
      </w:pPr>
      <w:r w:rsidRPr="00A55DF5">
        <w:rPr>
          <w:b/>
        </w:rPr>
        <w:t>The amount REs required to enable the 1</w:t>
      </w:r>
      <w:r w:rsidRPr="00A55DF5">
        <w:rPr>
          <w:b/>
          <w:vertAlign w:val="superscript"/>
        </w:rPr>
        <w:t>st</w:t>
      </w:r>
      <w:r w:rsidRPr="00A55DF5">
        <w:rPr>
          <w:b/>
        </w:rPr>
        <w:t xml:space="preserve"> stage PSCCH to have better coverage than MCS0 of table 3 of </w:t>
      </w:r>
      <w:r w:rsidR="005D77FD">
        <w:rPr>
          <w:b/>
        </w:rPr>
        <w:t xml:space="preserve">TS </w:t>
      </w:r>
      <w:r w:rsidRPr="00A55DF5">
        <w:rPr>
          <w:b/>
        </w:rPr>
        <w:t>38.214 (</w:t>
      </w:r>
      <w:r w:rsidRPr="00A55DF5">
        <w:rPr>
          <w:b/>
        </w:rPr>
        <w:fldChar w:fldCharType="begin"/>
      </w:r>
      <w:r w:rsidRPr="00A55DF5">
        <w:rPr>
          <w:b/>
        </w:rPr>
        <w:instrText xml:space="preserve"> REF _Ref16849559 \r \h </w:instrText>
      </w:r>
      <w:r>
        <w:rPr>
          <w:b/>
        </w:rPr>
        <w:instrText xml:space="preserve"> \* MERGEFORMAT </w:instrText>
      </w:r>
      <w:r w:rsidRPr="00A55DF5">
        <w:rPr>
          <w:b/>
        </w:rPr>
      </w:r>
      <w:r w:rsidRPr="00A55DF5">
        <w:rPr>
          <w:b/>
        </w:rPr>
        <w:fldChar w:fldCharType="separate"/>
      </w:r>
      <w:r w:rsidR="009575BD">
        <w:rPr>
          <w:b/>
        </w:rPr>
        <w:t>[5]</w:t>
      </w:r>
      <w:r w:rsidRPr="00A55DF5">
        <w:rPr>
          <w:b/>
        </w:rPr>
        <w:fldChar w:fldCharType="end"/>
      </w:r>
      <w:r w:rsidRPr="00A55DF5">
        <w:rPr>
          <w:b/>
        </w:rPr>
        <w:t>)</w:t>
      </w:r>
      <w:r w:rsidR="00BB6DD3">
        <w:rPr>
          <w:b/>
        </w:rPr>
        <w:t xml:space="preserve"> </w:t>
      </w:r>
      <w:r w:rsidR="005D77FD">
        <w:rPr>
          <w:b/>
        </w:rPr>
        <w:t>is</w:t>
      </w:r>
      <w:r w:rsidR="00BB6DD3">
        <w:rPr>
          <w:b/>
        </w:rPr>
        <w:t xml:space="preserve"> a high overhead</w:t>
      </w:r>
    </w:p>
    <w:p w14:paraId="27C97591" w14:textId="77777777" w:rsidR="00461F94" w:rsidRPr="000655DF" w:rsidRDefault="00461F94" w:rsidP="00A55DF5">
      <w:pPr>
        <w:pStyle w:val="3GPPText"/>
      </w:pPr>
    </w:p>
    <w:p w14:paraId="76AFF5E4" w14:textId="77777777" w:rsidR="00461F94" w:rsidRPr="000655DF" w:rsidRDefault="00461F94" w:rsidP="00461F94">
      <w:pPr>
        <w:pStyle w:val="3GPPText"/>
        <w:numPr>
          <w:ilvl w:val="0"/>
          <w:numId w:val="11"/>
        </w:numPr>
      </w:pPr>
    </w:p>
    <w:p w14:paraId="57793133" w14:textId="5E09B480" w:rsidR="00461F94" w:rsidRPr="00B87327" w:rsidRDefault="004C2C50" w:rsidP="00A55DF5">
      <w:pPr>
        <w:pStyle w:val="3GPPText"/>
        <w:numPr>
          <w:ilvl w:val="1"/>
          <w:numId w:val="12"/>
        </w:numPr>
      </w:pPr>
      <w:r>
        <w:rPr>
          <w:b/>
        </w:rPr>
        <w:t>Do n</w:t>
      </w:r>
      <w:r w:rsidR="005D77FD">
        <w:rPr>
          <w:b/>
        </w:rPr>
        <w:t>ot</w:t>
      </w:r>
      <w:r w:rsidR="00461F94">
        <w:rPr>
          <w:b/>
        </w:rPr>
        <w:t xml:space="preserve"> optimize the control channel design to support MCS0-MCS5 of table 3 in </w:t>
      </w:r>
      <w:r w:rsidR="005D77FD">
        <w:rPr>
          <w:b/>
        </w:rPr>
        <w:t xml:space="preserve">TS </w:t>
      </w:r>
      <w:r w:rsidR="00461F94">
        <w:rPr>
          <w:b/>
        </w:rPr>
        <w:t>38.214 (</w:t>
      </w:r>
      <w:r w:rsidR="00461F94">
        <w:rPr>
          <w:b/>
        </w:rPr>
        <w:fldChar w:fldCharType="begin"/>
      </w:r>
      <w:r w:rsidR="00461F94">
        <w:rPr>
          <w:b/>
        </w:rPr>
        <w:instrText xml:space="preserve"> REF _Ref16849559 \r \h </w:instrText>
      </w:r>
      <w:r w:rsidR="00461F94">
        <w:rPr>
          <w:b/>
        </w:rPr>
      </w:r>
      <w:r w:rsidR="00461F94">
        <w:rPr>
          <w:b/>
        </w:rPr>
        <w:fldChar w:fldCharType="separate"/>
      </w:r>
      <w:r w:rsidR="009575BD">
        <w:rPr>
          <w:b/>
        </w:rPr>
        <w:t>[5]</w:t>
      </w:r>
      <w:r w:rsidR="00461F94">
        <w:rPr>
          <w:b/>
        </w:rPr>
        <w:fldChar w:fldCharType="end"/>
      </w:r>
      <w:r w:rsidR="00461F94">
        <w:rPr>
          <w:b/>
        </w:rPr>
        <w:t>)</w:t>
      </w:r>
    </w:p>
    <w:p w14:paraId="0E886495" w14:textId="77777777" w:rsidR="0055330C" w:rsidRPr="000655DF" w:rsidRDefault="0055330C" w:rsidP="0055330C">
      <w:pPr>
        <w:rPr>
          <w:lang w:val="en-US"/>
        </w:rPr>
      </w:pPr>
    </w:p>
    <w:p w14:paraId="44F7AF56" w14:textId="77777777" w:rsidR="0055330C" w:rsidRPr="000655DF" w:rsidRDefault="0055330C" w:rsidP="0055330C">
      <w:pPr>
        <w:pStyle w:val="3GPPH1"/>
        <w:rPr>
          <w:lang w:val="en-US"/>
        </w:rPr>
      </w:pPr>
      <w:r w:rsidRPr="000655DF">
        <w:rPr>
          <w:lang w:val="en-US"/>
        </w:rPr>
        <w:t>PSSCH Physical Structure</w:t>
      </w:r>
    </w:p>
    <w:p w14:paraId="6D0E5F97" w14:textId="77777777" w:rsidR="0055330C" w:rsidRPr="000655DF" w:rsidRDefault="0055330C" w:rsidP="002A6571">
      <w:pPr>
        <w:pStyle w:val="3GPPH2"/>
        <w:tabs>
          <w:tab w:val="clear" w:pos="3636"/>
          <w:tab w:val="num" w:pos="3276"/>
        </w:tabs>
        <w:ind w:left="3276" w:hanging="3276"/>
        <w:rPr>
          <w:lang w:val="en-US"/>
        </w:rPr>
      </w:pPr>
      <w:r w:rsidRPr="000655DF">
        <w:rPr>
          <w:lang w:val="en-US"/>
        </w:rPr>
        <w:t>PSSCH Transmission Scheme</w:t>
      </w:r>
    </w:p>
    <w:p w14:paraId="5B760C87" w14:textId="0662E9C2" w:rsidR="0055330C" w:rsidRPr="000655DF" w:rsidRDefault="0055330C" w:rsidP="0055330C">
      <w:pPr>
        <w:pStyle w:val="3GPPText"/>
      </w:pPr>
      <w:r w:rsidRPr="000655DF">
        <w:t>For a relative speed of as low as 36 km/h, the coherence time for the small</w:t>
      </w:r>
      <w:r w:rsidR="005D77FD">
        <w:t>-</w:t>
      </w:r>
      <w:r w:rsidRPr="000655DF">
        <w:t xml:space="preserve">scale parameters of the channel is about 5 </w:t>
      </w:r>
      <w:proofErr w:type="spellStart"/>
      <w:proofErr w:type="gramStart"/>
      <w:r w:rsidRPr="000655DF">
        <w:t>ms</w:t>
      </w:r>
      <w:proofErr w:type="gramEnd"/>
      <w:r w:rsidRPr="000655DF">
        <w:t>.</w:t>
      </w:r>
      <w:proofErr w:type="spellEnd"/>
      <w:r w:rsidRPr="000655DF">
        <w:t xml:space="preserve"> Therefore, the </w:t>
      </w:r>
      <w:r w:rsidR="005D77FD" w:rsidRPr="000655DF">
        <w:t>small-scale</w:t>
      </w:r>
      <w:r w:rsidRPr="000655DF">
        <w:t xml:space="preserve"> properties of the channel change too fast to acquire, share and use the instantaneous channel information to enable coherent combining for NR-V2X applications.</w:t>
      </w:r>
    </w:p>
    <w:p w14:paraId="5ACB8DCE" w14:textId="502AA3FD" w:rsidR="0055330C" w:rsidRPr="000655DF" w:rsidRDefault="0055330C" w:rsidP="0055330C">
      <w:pPr>
        <w:pStyle w:val="3GPPText"/>
      </w:pPr>
      <w:r w:rsidRPr="000655DF">
        <w:t xml:space="preserve">The </w:t>
      </w:r>
      <w:r w:rsidR="005D77FD" w:rsidRPr="000655DF">
        <w:t>large-scale</w:t>
      </w:r>
      <w:r w:rsidRPr="000655DF">
        <w:t xml:space="preserve"> parameters will change less frequently. However, to acquire this </w:t>
      </w:r>
      <w:r w:rsidR="005D77FD" w:rsidRPr="000655DF">
        <w:t>large-scale</w:t>
      </w:r>
      <w:r w:rsidRPr="000655DF">
        <w:t xml:space="preserve"> parameters of the system, an averaging of different channel realization</w:t>
      </w:r>
      <w:r w:rsidR="005D77FD">
        <w:t>s</w:t>
      </w:r>
      <w:r w:rsidRPr="000655DF">
        <w:t xml:space="preserve"> is necessary. In</w:t>
      </w:r>
      <w:r w:rsidR="00777A00" w:rsidRPr="000655DF">
        <w:t xml:space="preserve"> </w:t>
      </w:r>
      <w:r w:rsidR="00777A00" w:rsidRPr="000655DF">
        <w:fldChar w:fldCharType="begin"/>
      </w:r>
      <w:r w:rsidR="00777A00" w:rsidRPr="000655DF">
        <w:instrText xml:space="preserve"> REF _Ref16868599 \h </w:instrText>
      </w:r>
      <w:r w:rsidR="00777A00" w:rsidRPr="000655DF">
        <w:fldChar w:fldCharType="separate"/>
      </w:r>
      <w:r w:rsidR="009575BD" w:rsidRPr="000655DF">
        <w:t xml:space="preserve">Figure </w:t>
      </w:r>
      <w:r w:rsidR="009575BD">
        <w:rPr>
          <w:noProof/>
        </w:rPr>
        <w:t>12</w:t>
      </w:r>
      <w:r w:rsidR="00777A00" w:rsidRPr="000655DF">
        <w:fldChar w:fldCharType="end"/>
      </w:r>
      <w:r w:rsidRPr="000655DF">
        <w:t>, we compare</w:t>
      </w:r>
      <w:r w:rsidR="005D77FD">
        <w:t xml:space="preserve"> the</w:t>
      </w:r>
      <w:r w:rsidRPr="000655DF">
        <w:t xml:space="preserve"> performance of different transmit diversity schemes</w:t>
      </w:r>
      <w:r w:rsidR="005D77FD">
        <w:t>, namely,</w:t>
      </w:r>
      <w:r w:rsidRPr="000655DF">
        <w:t xml:space="preserve"> SFBC, </w:t>
      </w:r>
      <w:proofErr w:type="spellStart"/>
      <w:r w:rsidRPr="000655DF">
        <w:t>Precoder</w:t>
      </w:r>
      <w:proofErr w:type="spellEnd"/>
      <w:r w:rsidRPr="000655DF">
        <w:t xml:space="preserve"> Cycling (PC), Cyclic Delay Diversity (CDD) and single port</w:t>
      </w:r>
      <w:r w:rsidR="00936491">
        <w:t xml:space="preserve"> (no </w:t>
      </w:r>
      <w:proofErr w:type="spellStart"/>
      <w:r w:rsidR="00936491">
        <w:t>Tx</w:t>
      </w:r>
      <w:proofErr w:type="spellEnd"/>
      <w:r w:rsidR="00936491">
        <w:t xml:space="preserve"> diversity)</w:t>
      </w:r>
      <w:r w:rsidRPr="000655DF">
        <w:t>. The corresponding simulation assumptions can be found in the</w:t>
      </w:r>
      <w:r w:rsidR="00777A00" w:rsidRPr="000655DF">
        <w:t xml:space="preserve"> </w:t>
      </w:r>
      <w:r w:rsidR="00777A00" w:rsidRPr="000655DF">
        <w:fldChar w:fldCharType="begin"/>
      </w:r>
      <w:r w:rsidR="00777A00" w:rsidRPr="000655DF">
        <w:instrText xml:space="preserve"> REF _Ref16868540 \h </w:instrText>
      </w:r>
      <w:r w:rsidR="00777A00" w:rsidRPr="000655DF">
        <w:fldChar w:fldCharType="separate"/>
      </w:r>
      <w:r w:rsidR="009575BD" w:rsidRPr="000655DF">
        <w:t xml:space="preserve">Table </w:t>
      </w:r>
      <w:r w:rsidR="009575BD">
        <w:rPr>
          <w:noProof/>
        </w:rPr>
        <w:t>5</w:t>
      </w:r>
      <w:r w:rsidR="00777A00" w:rsidRPr="000655DF">
        <w:fldChar w:fldCharType="end"/>
      </w:r>
      <w:r w:rsidR="00777A00" w:rsidRPr="000655DF">
        <w:t>.</w:t>
      </w:r>
      <w:r w:rsidRPr="000655DF">
        <w:t xml:space="preserve"> From the results in</w:t>
      </w:r>
      <w:r w:rsidR="00777A00" w:rsidRPr="000655DF">
        <w:t xml:space="preserve"> </w:t>
      </w:r>
      <w:r w:rsidR="00777A00" w:rsidRPr="000655DF">
        <w:fldChar w:fldCharType="begin"/>
      </w:r>
      <w:r w:rsidR="00777A00" w:rsidRPr="000655DF">
        <w:instrText xml:space="preserve"> REF _Ref16868599 \h </w:instrText>
      </w:r>
      <w:r w:rsidR="00777A00" w:rsidRPr="000655DF">
        <w:fldChar w:fldCharType="separate"/>
      </w:r>
      <w:r w:rsidR="009575BD" w:rsidRPr="000655DF">
        <w:t xml:space="preserve">Figure </w:t>
      </w:r>
      <w:r w:rsidR="009575BD">
        <w:rPr>
          <w:noProof/>
        </w:rPr>
        <w:t>12</w:t>
      </w:r>
      <w:r w:rsidR="00777A00" w:rsidRPr="000655DF">
        <w:fldChar w:fldCharType="end"/>
      </w:r>
      <w:r w:rsidRPr="000655DF">
        <w:t>, we see that in the case of perfect channel knowledge (PCE), the theoretically optimal SFBC scheme outperforms the transparent transmit diversity schemes. However, as soon as MMSE based channel estimation is used, the performance of SFBC becomes worse than transparent transmit diversity schemes. The non-transparent scheme has disadvantage that multiple orthogonal antenna ports need to be handled. Given that, there is no clear benefit of using non-transparent transmit diversity schemes, the transparent schemes should be considered with higher priority for NR-V2X.</w:t>
      </w:r>
    </w:p>
    <w:p w14:paraId="4E0BEDDA" w14:textId="77777777" w:rsidR="0055330C" w:rsidRPr="000655DF" w:rsidRDefault="0055330C" w:rsidP="0055330C">
      <w:pPr>
        <w:pStyle w:val="3GPPText"/>
      </w:pPr>
      <w:r w:rsidRPr="000655DF">
        <w:object w:dxaOrig="9841" w:dyaOrig="3440" w14:anchorId="36996407">
          <v:shape id="_x0000_i1035" type="#_x0000_t75" style="width:7in;height:172.8pt" o:ole="">
            <v:imagedata r:id="rId33" o:title=""/>
          </v:shape>
          <o:OLEObject Type="Embed" ProgID="Visio.Drawing.15" ShapeID="_x0000_i1035" DrawAspect="Content" ObjectID="_1634781559" r:id="rId34"/>
        </w:object>
      </w:r>
    </w:p>
    <w:p w14:paraId="3AB0B21E" w14:textId="522E75C7" w:rsidR="0055330C" w:rsidRPr="000655DF" w:rsidRDefault="0055330C" w:rsidP="0055330C">
      <w:pPr>
        <w:pStyle w:val="Caption"/>
        <w:jc w:val="center"/>
        <w:rPr>
          <w:lang w:val="en-US"/>
        </w:rPr>
      </w:pPr>
      <w:bookmarkStart w:id="26" w:name="_Ref16868599"/>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9575BD">
        <w:rPr>
          <w:noProof/>
          <w:lang w:val="en-US"/>
        </w:rPr>
        <w:t>12</w:t>
      </w:r>
      <w:r w:rsidRPr="000655DF">
        <w:rPr>
          <w:lang w:val="en-US"/>
        </w:rPr>
        <w:fldChar w:fldCharType="end"/>
      </w:r>
      <w:bookmarkEnd w:id="26"/>
      <w:r w:rsidRPr="000655DF">
        <w:rPr>
          <w:lang w:val="en-US"/>
        </w:rPr>
        <w:t xml:space="preserve">: Comparison of different transmit diversity schemes: SFBC, </w:t>
      </w:r>
      <w:proofErr w:type="spellStart"/>
      <w:r w:rsidRPr="000655DF">
        <w:rPr>
          <w:lang w:val="en-US"/>
        </w:rPr>
        <w:t>Precoder</w:t>
      </w:r>
      <w:proofErr w:type="spellEnd"/>
      <w:r w:rsidRPr="000655DF">
        <w:rPr>
          <w:lang w:val="en-US"/>
        </w:rPr>
        <w:t xml:space="preserve"> Cycling (PC), CDD with perfect channel knowledge (PCE) and MMSE based channel estimation.</w:t>
      </w:r>
    </w:p>
    <w:p w14:paraId="27ADEE49" w14:textId="77777777" w:rsidR="0055330C" w:rsidRPr="000655DF" w:rsidRDefault="0055330C" w:rsidP="0055330C">
      <w:pPr>
        <w:rPr>
          <w:lang w:val="en-US"/>
        </w:rPr>
      </w:pPr>
      <w:bookmarkStart w:id="27" w:name="_Hlk23847005"/>
    </w:p>
    <w:p w14:paraId="569B21A3" w14:textId="77777777" w:rsidR="0055330C" w:rsidRPr="000655DF" w:rsidRDefault="0055330C">
      <w:pPr>
        <w:pStyle w:val="3GPPText"/>
        <w:numPr>
          <w:ilvl w:val="0"/>
          <w:numId w:val="11"/>
        </w:numPr>
      </w:pPr>
    </w:p>
    <w:p w14:paraId="084C4FB9" w14:textId="44B15ADB" w:rsidR="005E60DB" w:rsidRPr="000655DF" w:rsidRDefault="0055330C">
      <w:pPr>
        <w:pStyle w:val="3GPPText"/>
        <w:numPr>
          <w:ilvl w:val="1"/>
          <w:numId w:val="12"/>
        </w:numPr>
      </w:pPr>
      <w:r w:rsidRPr="000655DF">
        <w:rPr>
          <w:b/>
        </w:rPr>
        <w:t xml:space="preserve">For PSSCH, use </w:t>
      </w:r>
      <w:proofErr w:type="spellStart"/>
      <w:r w:rsidRPr="000655DF">
        <w:rPr>
          <w:b/>
        </w:rPr>
        <w:t>precoder</w:t>
      </w:r>
      <w:proofErr w:type="spellEnd"/>
      <w:r w:rsidRPr="000655DF">
        <w:rPr>
          <w:b/>
        </w:rPr>
        <w:t xml:space="preserve"> cycling based open loop transmission schemes</w:t>
      </w:r>
      <w:bookmarkEnd w:id="27"/>
    </w:p>
    <w:p w14:paraId="6518EA43" w14:textId="77777777" w:rsidR="0055330C" w:rsidRPr="000655DF" w:rsidRDefault="0055330C" w:rsidP="00A55DF5">
      <w:pPr>
        <w:pStyle w:val="3GPPText"/>
        <w:ind w:left="284"/>
      </w:pPr>
    </w:p>
    <w:p w14:paraId="07DFF086" w14:textId="77777777" w:rsidR="0055330C" w:rsidRPr="000655DF" w:rsidRDefault="0055330C" w:rsidP="002A6571">
      <w:pPr>
        <w:pStyle w:val="3GPPH2"/>
        <w:tabs>
          <w:tab w:val="clear" w:pos="3636"/>
          <w:tab w:val="num" w:pos="3276"/>
        </w:tabs>
        <w:ind w:left="3276" w:hanging="3276"/>
        <w:rPr>
          <w:lang w:val="en-US"/>
        </w:rPr>
      </w:pPr>
      <w:r w:rsidRPr="000655DF">
        <w:rPr>
          <w:lang w:val="en-US"/>
        </w:rPr>
        <w:t>PSSCH DMRS</w:t>
      </w:r>
    </w:p>
    <w:p w14:paraId="351AF289" w14:textId="77777777" w:rsidR="0055330C" w:rsidRPr="000655DF" w:rsidRDefault="0055330C" w:rsidP="0055330C">
      <w:pPr>
        <w:pStyle w:val="3GPPText"/>
      </w:pPr>
      <w:r w:rsidRPr="000655DF">
        <w:t>The following aspects were discussed with respect to PSCCH DMRS at the previous meeting without consensus reached by RAN1 WG:</w:t>
      </w:r>
    </w:p>
    <w:tbl>
      <w:tblPr>
        <w:tblStyle w:val="TableGrid"/>
        <w:tblW w:w="0" w:type="auto"/>
        <w:tblLook w:val="04A0" w:firstRow="1" w:lastRow="0" w:firstColumn="1" w:lastColumn="0" w:noHBand="0" w:noVBand="1"/>
      </w:tblPr>
      <w:tblGrid>
        <w:gridCol w:w="9962"/>
      </w:tblGrid>
      <w:tr w:rsidR="0055330C" w:rsidRPr="000655DF" w14:paraId="72CB780D" w14:textId="77777777" w:rsidTr="000F6B71">
        <w:tc>
          <w:tcPr>
            <w:tcW w:w="9962" w:type="dxa"/>
          </w:tcPr>
          <w:p w14:paraId="65D751E7" w14:textId="77777777" w:rsidR="0055330C" w:rsidRPr="000655DF" w:rsidRDefault="0055330C" w:rsidP="000F6B71">
            <w:pPr>
              <w:rPr>
                <w:highlight w:val="darkYellow"/>
                <w:lang w:val="en-US"/>
              </w:rPr>
            </w:pPr>
            <w:r w:rsidRPr="000655DF">
              <w:rPr>
                <w:highlight w:val="darkYellow"/>
                <w:lang w:val="en-US"/>
              </w:rPr>
              <w:t>Working assumption:</w:t>
            </w:r>
          </w:p>
          <w:p w14:paraId="106DE67C" w14:textId="77777777" w:rsidR="0055330C" w:rsidRPr="000655DF" w:rsidRDefault="0055330C" w:rsidP="000F6B71">
            <w:pPr>
              <w:pStyle w:val="3GPPAgreements"/>
              <w:numPr>
                <w:ilvl w:val="0"/>
                <w:numId w:val="15"/>
              </w:numPr>
              <w:spacing w:before="0" w:after="120" w:line="240" w:lineRule="auto"/>
              <w:rPr>
                <w:sz w:val="20"/>
              </w:rPr>
            </w:pPr>
            <w:r w:rsidRPr="000655DF">
              <w:rPr>
                <w:sz w:val="20"/>
              </w:rPr>
              <w:t>Rel-15 PDSCH DMRS Configuration type 1 and/or type 2 are reused for frequency-domain pattern of PSSCH DMRS.</w:t>
            </w:r>
          </w:p>
          <w:p w14:paraId="632FD52C" w14:textId="77777777" w:rsidR="0055330C" w:rsidRPr="000655DF" w:rsidRDefault="0055330C" w:rsidP="000F6B71">
            <w:pPr>
              <w:pStyle w:val="3GPPAgreements"/>
              <w:numPr>
                <w:ilvl w:val="1"/>
                <w:numId w:val="15"/>
              </w:numPr>
              <w:spacing w:before="0" w:after="120" w:line="240" w:lineRule="auto"/>
              <w:rPr>
                <w:sz w:val="20"/>
              </w:rPr>
            </w:pPr>
            <w:r w:rsidRPr="000655DF">
              <w:rPr>
                <w:sz w:val="20"/>
              </w:rPr>
              <w:t>FFS whether to support either one or both types</w:t>
            </w:r>
          </w:p>
          <w:p w14:paraId="3D11E6AE" w14:textId="77777777" w:rsidR="0055330C" w:rsidRPr="000655DF" w:rsidRDefault="0055330C" w:rsidP="000F6B71">
            <w:pPr>
              <w:pStyle w:val="3GPPAgreements"/>
              <w:numPr>
                <w:ilvl w:val="1"/>
                <w:numId w:val="15"/>
              </w:numPr>
              <w:spacing w:before="0" w:after="120" w:line="240" w:lineRule="auto"/>
              <w:rPr>
                <w:sz w:val="20"/>
              </w:rPr>
            </w:pPr>
            <w:r w:rsidRPr="000655DF">
              <w:rPr>
                <w:sz w:val="20"/>
              </w:rPr>
              <w:t>FFS details on multiplexing of different ports for PSSCH DMRS</w:t>
            </w:r>
          </w:p>
        </w:tc>
      </w:tr>
    </w:tbl>
    <w:p w14:paraId="02C97892" w14:textId="77777777" w:rsidR="0055330C" w:rsidRPr="000655DF" w:rsidRDefault="0055330C" w:rsidP="0055330C">
      <w:pPr>
        <w:pStyle w:val="3GPPText"/>
      </w:pPr>
    </w:p>
    <w:p w14:paraId="62254B07" w14:textId="73638B3F" w:rsidR="00FD03BE" w:rsidRDefault="0055330C" w:rsidP="00F73E36">
      <w:pPr>
        <w:jc w:val="both"/>
        <w:rPr>
          <w:sz w:val="22"/>
          <w:szCs w:val="22"/>
          <w:lang w:val="en-US"/>
        </w:rPr>
      </w:pPr>
      <w:r w:rsidRPr="000655DF">
        <w:rPr>
          <w:sz w:val="22"/>
          <w:szCs w:val="22"/>
          <w:lang w:val="en-US"/>
        </w:rPr>
        <w:t>According to the WID</w:t>
      </w:r>
      <w:r w:rsidR="00777A00" w:rsidRPr="000655DF">
        <w:rPr>
          <w:sz w:val="22"/>
          <w:szCs w:val="22"/>
          <w:lang w:val="en-US"/>
        </w:rPr>
        <w:t xml:space="preserve"> </w:t>
      </w:r>
      <w:r w:rsidR="00777A00" w:rsidRPr="000655DF">
        <w:rPr>
          <w:sz w:val="22"/>
          <w:szCs w:val="22"/>
          <w:lang w:val="en-US"/>
        </w:rPr>
        <w:fldChar w:fldCharType="begin"/>
      </w:r>
      <w:r w:rsidR="00777A00" w:rsidRPr="000655DF">
        <w:rPr>
          <w:sz w:val="22"/>
          <w:szCs w:val="22"/>
          <w:lang w:val="en-US"/>
        </w:rPr>
        <w:instrText xml:space="preserve"> REF _Ref16868255 \r \h </w:instrText>
      </w:r>
      <w:r w:rsidR="00777A00" w:rsidRPr="000655DF">
        <w:rPr>
          <w:sz w:val="22"/>
          <w:szCs w:val="22"/>
          <w:lang w:val="en-US"/>
        </w:rPr>
      </w:r>
      <w:r w:rsidR="00777A00" w:rsidRPr="000655DF">
        <w:rPr>
          <w:sz w:val="22"/>
          <w:szCs w:val="22"/>
          <w:lang w:val="en-US"/>
        </w:rPr>
        <w:fldChar w:fldCharType="separate"/>
      </w:r>
      <w:r w:rsidR="009575BD">
        <w:rPr>
          <w:sz w:val="22"/>
          <w:szCs w:val="22"/>
          <w:lang w:val="en-US"/>
        </w:rPr>
        <w:t>[1]</w:t>
      </w:r>
      <w:r w:rsidR="00777A00" w:rsidRPr="000655DF">
        <w:rPr>
          <w:sz w:val="22"/>
          <w:szCs w:val="22"/>
          <w:lang w:val="en-US"/>
        </w:rPr>
        <w:fldChar w:fldCharType="end"/>
      </w:r>
      <w:r w:rsidRPr="000655DF">
        <w:rPr>
          <w:sz w:val="22"/>
          <w:szCs w:val="22"/>
          <w:lang w:val="en-US"/>
        </w:rPr>
        <w:t xml:space="preserve">, NR-V2X should support up to two DMRS antenna ports from single UE perspective, which is motivated by support of </w:t>
      </w:r>
      <w:r w:rsidR="00936491" w:rsidRPr="000655DF">
        <w:rPr>
          <w:sz w:val="22"/>
          <w:szCs w:val="22"/>
          <w:lang w:val="en-US"/>
        </w:rPr>
        <w:t>two-layer</w:t>
      </w:r>
      <w:r w:rsidRPr="000655DF">
        <w:rPr>
          <w:sz w:val="22"/>
          <w:szCs w:val="22"/>
          <w:lang w:val="en-US"/>
        </w:rPr>
        <w:t xml:space="preserve"> spatial multiplexing. Additional</w:t>
      </w:r>
      <w:r w:rsidR="00936491">
        <w:rPr>
          <w:sz w:val="22"/>
          <w:szCs w:val="22"/>
          <w:lang w:val="en-US"/>
        </w:rPr>
        <w:t>,</w:t>
      </w:r>
      <w:r w:rsidRPr="000655DF">
        <w:rPr>
          <w:sz w:val="22"/>
          <w:szCs w:val="22"/>
          <w:lang w:val="en-US"/>
        </w:rPr>
        <w:t xml:space="preserve"> orthogonal DMRS ports may be beneficial to resolve potential inter-UE collisions, i.e. from </w:t>
      </w:r>
      <w:r w:rsidR="00936491">
        <w:rPr>
          <w:sz w:val="22"/>
          <w:szCs w:val="22"/>
          <w:lang w:val="en-US"/>
        </w:rPr>
        <w:t xml:space="preserve">a </w:t>
      </w:r>
      <w:r w:rsidRPr="000655DF">
        <w:rPr>
          <w:sz w:val="22"/>
          <w:szCs w:val="22"/>
          <w:lang w:val="en-US"/>
        </w:rPr>
        <w:t>system perspective.</w:t>
      </w:r>
      <w:r w:rsidR="006477EB">
        <w:rPr>
          <w:sz w:val="22"/>
          <w:szCs w:val="22"/>
          <w:lang w:val="en-US"/>
        </w:rPr>
        <w:t xml:space="preserve"> </w:t>
      </w:r>
      <w:r w:rsidR="00FD03BE">
        <w:rPr>
          <w:sz w:val="22"/>
          <w:szCs w:val="22"/>
          <w:lang w:val="en-US"/>
        </w:rPr>
        <w:t xml:space="preserve">Based on </w:t>
      </w:r>
      <w:r w:rsidR="009E7184">
        <w:rPr>
          <w:sz w:val="22"/>
          <w:szCs w:val="22"/>
          <w:lang w:val="en-US"/>
        </w:rPr>
        <w:t>these considerations</w:t>
      </w:r>
      <w:r w:rsidR="00936491">
        <w:rPr>
          <w:sz w:val="22"/>
          <w:szCs w:val="22"/>
          <w:lang w:val="en-US"/>
        </w:rPr>
        <w:t>,</w:t>
      </w:r>
      <w:r w:rsidR="00FD03BE">
        <w:rPr>
          <w:sz w:val="22"/>
          <w:szCs w:val="22"/>
          <w:lang w:val="en-US"/>
        </w:rPr>
        <w:t xml:space="preserve"> we believe that Type-1 PDSCH DMRS pattern is sufficient for NR V2X sidelink.</w:t>
      </w:r>
    </w:p>
    <w:p w14:paraId="41D7A924" w14:textId="73E813DF" w:rsidR="006477EB" w:rsidRDefault="00FD03BE" w:rsidP="002D2F02">
      <w:pPr>
        <w:jc w:val="both"/>
        <w:rPr>
          <w:sz w:val="22"/>
          <w:szCs w:val="22"/>
          <w:lang w:val="en-US"/>
        </w:rPr>
      </w:pPr>
      <w:r>
        <w:rPr>
          <w:sz w:val="22"/>
          <w:szCs w:val="22"/>
          <w:lang w:val="en-US"/>
        </w:rPr>
        <w:t xml:space="preserve">It was agreed that </w:t>
      </w:r>
      <w:r w:rsidR="00CA7F32" w:rsidRPr="000655DF">
        <w:rPr>
          <w:sz w:val="22"/>
          <w:szCs w:val="22"/>
          <w:lang w:val="en-US"/>
        </w:rPr>
        <w:t xml:space="preserve">DMRS patterns are semi statically (pre)-configured per </w:t>
      </w:r>
      <w:r w:rsidR="006477EB">
        <w:rPr>
          <w:sz w:val="22"/>
          <w:szCs w:val="22"/>
          <w:lang w:val="en-US"/>
        </w:rPr>
        <w:t>sidelink resource pool</w:t>
      </w:r>
      <w:r w:rsidR="00CA7F32" w:rsidRPr="000655DF">
        <w:rPr>
          <w:sz w:val="22"/>
          <w:szCs w:val="22"/>
          <w:lang w:val="en-US"/>
        </w:rPr>
        <w:t xml:space="preserve">. </w:t>
      </w:r>
      <w:r w:rsidR="006477EB">
        <w:rPr>
          <w:sz w:val="22"/>
          <w:szCs w:val="22"/>
          <w:lang w:val="en-US"/>
        </w:rPr>
        <w:t xml:space="preserve">Given that agreement, we believe that </w:t>
      </w:r>
      <w:r w:rsidR="00936491">
        <w:rPr>
          <w:sz w:val="22"/>
          <w:szCs w:val="22"/>
          <w:lang w:val="en-US"/>
        </w:rPr>
        <w:t xml:space="preserve">the </w:t>
      </w:r>
      <w:r w:rsidR="006477EB">
        <w:rPr>
          <w:sz w:val="22"/>
          <w:szCs w:val="22"/>
          <w:lang w:val="en-US"/>
        </w:rPr>
        <w:t xml:space="preserve">number of patterns per pool should not exceed two and eventually should be SCS specific. The following table provides our considerations on </w:t>
      </w:r>
      <w:r w:rsidR="00936491">
        <w:rPr>
          <w:sz w:val="22"/>
          <w:szCs w:val="22"/>
          <w:lang w:val="en-US"/>
        </w:rPr>
        <w:t xml:space="preserve">the </w:t>
      </w:r>
      <w:r w:rsidR="006477EB">
        <w:rPr>
          <w:sz w:val="22"/>
          <w:szCs w:val="22"/>
          <w:lang w:val="en-US"/>
        </w:rPr>
        <w:t>amount of patterns vs MCS</w:t>
      </w:r>
      <w:r w:rsidR="004917E0">
        <w:rPr>
          <w:sz w:val="22"/>
          <w:szCs w:val="22"/>
          <w:lang w:val="en-US"/>
        </w:rPr>
        <w:t xml:space="preserve"> for operation in FR1</w:t>
      </w:r>
      <w:r w:rsidR="006477EB">
        <w:rPr>
          <w:sz w:val="22"/>
          <w:szCs w:val="22"/>
          <w:lang w:val="en-US"/>
        </w:rPr>
        <w:t>:</w:t>
      </w:r>
    </w:p>
    <w:p w14:paraId="37151745" w14:textId="77777777" w:rsidR="00FD03BE" w:rsidRDefault="00FD03BE" w:rsidP="002D2F02">
      <w:pPr>
        <w:jc w:val="both"/>
        <w:rPr>
          <w:sz w:val="22"/>
          <w:szCs w:val="22"/>
          <w:lang w:val="en-US"/>
        </w:rPr>
      </w:pPr>
    </w:p>
    <w:p w14:paraId="3AD880C6" w14:textId="42745E40" w:rsidR="004917E0" w:rsidRDefault="004917E0" w:rsidP="00FF4A02">
      <w:pPr>
        <w:pStyle w:val="Caption"/>
        <w:jc w:val="center"/>
        <w:rPr>
          <w:sz w:val="22"/>
          <w:szCs w:val="22"/>
          <w:lang w:val="en-US"/>
        </w:rPr>
      </w:pPr>
      <w:r>
        <w:t xml:space="preserve">Table </w:t>
      </w:r>
      <w:r>
        <w:fldChar w:fldCharType="begin"/>
      </w:r>
      <w:r>
        <w:instrText xml:space="preserve"> SEQ Table \* ARABIC </w:instrText>
      </w:r>
      <w:r>
        <w:fldChar w:fldCharType="separate"/>
      </w:r>
      <w:r w:rsidR="009575BD">
        <w:rPr>
          <w:noProof/>
        </w:rPr>
        <w:t>3</w:t>
      </w:r>
      <w:r>
        <w:fldChar w:fldCharType="end"/>
      </w:r>
      <w:r>
        <w:t>: Number of DMRS patterns per resource pool vs SCS settings in FR1</w:t>
      </w:r>
    </w:p>
    <w:tbl>
      <w:tblPr>
        <w:tblStyle w:val="TableGrid"/>
        <w:tblW w:w="0" w:type="auto"/>
        <w:tblLook w:val="04A0" w:firstRow="1" w:lastRow="0" w:firstColumn="1" w:lastColumn="0" w:noHBand="0" w:noVBand="1"/>
      </w:tblPr>
      <w:tblGrid>
        <w:gridCol w:w="2689"/>
        <w:gridCol w:w="2424"/>
        <w:gridCol w:w="2424"/>
        <w:gridCol w:w="2425"/>
      </w:tblGrid>
      <w:tr w:rsidR="006477EB" w14:paraId="5581C4A4" w14:textId="77777777" w:rsidTr="002D2F02">
        <w:tc>
          <w:tcPr>
            <w:tcW w:w="2689" w:type="dxa"/>
          </w:tcPr>
          <w:p w14:paraId="6695406F" w14:textId="6D2D0385" w:rsidR="006477EB" w:rsidRDefault="006477EB" w:rsidP="002D2F02">
            <w:pPr>
              <w:spacing w:before="0" w:after="0" w:line="240" w:lineRule="auto"/>
              <w:jc w:val="center"/>
              <w:rPr>
                <w:sz w:val="22"/>
                <w:szCs w:val="22"/>
                <w:lang w:val="en-US"/>
              </w:rPr>
            </w:pPr>
            <w:r>
              <w:rPr>
                <w:sz w:val="22"/>
                <w:szCs w:val="22"/>
                <w:lang w:val="en-US"/>
              </w:rPr>
              <w:t>SCS</w:t>
            </w:r>
          </w:p>
        </w:tc>
        <w:tc>
          <w:tcPr>
            <w:tcW w:w="2424" w:type="dxa"/>
          </w:tcPr>
          <w:p w14:paraId="06D5D26C" w14:textId="5A39131D" w:rsidR="006477EB" w:rsidRDefault="006477EB" w:rsidP="002D2F02">
            <w:pPr>
              <w:spacing w:before="0" w:after="0" w:line="240" w:lineRule="auto"/>
              <w:jc w:val="center"/>
              <w:rPr>
                <w:sz w:val="22"/>
                <w:szCs w:val="22"/>
                <w:lang w:val="en-US"/>
              </w:rPr>
            </w:pPr>
            <w:r>
              <w:rPr>
                <w:sz w:val="22"/>
                <w:szCs w:val="22"/>
                <w:lang w:val="en-US"/>
              </w:rPr>
              <w:t>15 kHz SCS</w:t>
            </w:r>
          </w:p>
        </w:tc>
        <w:tc>
          <w:tcPr>
            <w:tcW w:w="2424" w:type="dxa"/>
          </w:tcPr>
          <w:p w14:paraId="53F62285" w14:textId="486822D2" w:rsidR="006477EB" w:rsidRDefault="006477EB" w:rsidP="002D2F02">
            <w:pPr>
              <w:spacing w:before="0" w:after="0" w:line="240" w:lineRule="auto"/>
              <w:jc w:val="center"/>
              <w:rPr>
                <w:sz w:val="22"/>
                <w:szCs w:val="22"/>
                <w:lang w:val="en-US"/>
              </w:rPr>
            </w:pPr>
            <w:r>
              <w:rPr>
                <w:sz w:val="22"/>
                <w:szCs w:val="22"/>
                <w:lang w:val="en-US"/>
              </w:rPr>
              <w:t>30 kHz SCS</w:t>
            </w:r>
          </w:p>
        </w:tc>
        <w:tc>
          <w:tcPr>
            <w:tcW w:w="2425" w:type="dxa"/>
          </w:tcPr>
          <w:p w14:paraId="24972561" w14:textId="578ED2DB" w:rsidR="006477EB" w:rsidRDefault="006477EB" w:rsidP="002D2F02">
            <w:pPr>
              <w:spacing w:before="0" w:after="0" w:line="240" w:lineRule="auto"/>
              <w:jc w:val="center"/>
              <w:rPr>
                <w:sz w:val="22"/>
                <w:szCs w:val="22"/>
                <w:lang w:val="en-US"/>
              </w:rPr>
            </w:pPr>
            <w:r>
              <w:rPr>
                <w:sz w:val="22"/>
                <w:szCs w:val="22"/>
                <w:lang w:val="en-US"/>
              </w:rPr>
              <w:t>60kHz SCS</w:t>
            </w:r>
          </w:p>
        </w:tc>
      </w:tr>
      <w:tr w:rsidR="006477EB" w14:paraId="43E08EAF" w14:textId="77777777" w:rsidTr="002D2F02">
        <w:trPr>
          <w:trHeight w:val="477"/>
        </w:trPr>
        <w:tc>
          <w:tcPr>
            <w:tcW w:w="2689" w:type="dxa"/>
          </w:tcPr>
          <w:p w14:paraId="6E61AF93" w14:textId="10177BD3" w:rsidR="006477EB" w:rsidRDefault="006477EB" w:rsidP="002D2F02">
            <w:pPr>
              <w:spacing w:before="0" w:after="0" w:line="240" w:lineRule="auto"/>
              <w:rPr>
                <w:sz w:val="22"/>
                <w:szCs w:val="22"/>
                <w:lang w:val="en-US"/>
              </w:rPr>
            </w:pPr>
            <w:r>
              <w:rPr>
                <w:sz w:val="22"/>
                <w:szCs w:val="22"/>
                <w:lang w:val="en-US"/>
              </w:rPr>
              <w:t xml:space="preserve">Number of </w:t>
            </w:r>
            <w:r w:rsidR="004917E0">
              <w:rPr>
                <w:sz w:val="22"/>
                <w:szCs w:val="22"/>
                <w:lang w:val="en-US"/>
              </w:rPr>
              <w:t xml:space="preserve">DMRS </w:t>
            </w:r>
            <w:r>
              <w:rPr>
                <w:sz w:val="22"/>
                <w:szCs w:val="22"/>
                <w:lang w:val="en-US"/>
              </w:rPr>
              <w:t>patterns and symbols</w:t>
            </w:r>
            <w:r w:rsidR="004917E0">
              <w:rPr>
                <w:sz w:val="22"/>
                <w:szCs w:val="22"/>
                <w:lang w:val="en-US"/>
              </w:rPr>
              <w:t xml:space="preserve"> per slot</w:t>
            </w:r>
          </w:p>
        </w:tc>
        <w:tc>
          <w:tcPr>
            <w:tcW w:w="2424" w:type="dxa"/>
          </w:tcPr>
          <w:p w14:paraId="4FC56024" w14:textId="7B3A831D" w:rsidR="004917E0" w:rsidRDefault="004917E0" w:rsidP="002D2F02">
            <w:pPr>
              <w:spacing w:before="0" w:after="0" w:line="240" w:lineRule="auto"/>
              <w:jc w:val="center"/>
              <w:rPr>
                <w:sz w:val="22"/>
                <w:szCs w:val="22"/>
                <w:lang w:val="en-US"/>
              </w:rPr>
            </w:pPr>
            <w:r>
              <w:rPr>
                <w:sz w:val="22"/>
                <w:szCs w:val="22"/>
                <w:lang w:val="en-US"/>
              </w:rPr>
              <w:t>One pattern</w:t>
            </w:r>
          </w:p>
          <w:p w14:paraId="34999F1A" w14:textId="62061506" w:rsidR="006477EB" w:rsidRDefault="004917E0" w:rsidP="002D2F02">
            <w:pPr>
              <w:spacing w:before="0" w:after="0" w:line="240" w:lineRule="auto"/>
              <w:jc w:val="center"/>
              <w:rPr>
                <w:sz w:val="22"/>
                <w:szCs w:val="22"/>
                <w:lang w:val="en-US"/>
              </w:rPr>
            </w:pPr>
            <w:r>
              <w:rPr>
                <w:sz w:val="22"/>
                <w:szCs w:val="22"/>
                <w:lang w:val="en-US"/>
              </w:rPr>
              <w:t>4</w:t>
            </w:r>
            <w:r w:rsidR="006477EB">
              <w:rPr>
                <w:sz w:val="22"/>
                <w:szCs w:val="22"/>
                <w:lang w:val="en-US"/>
              </w:rPr>
              <w:t xml:space="preserve"> symbols per slot</w:t>
            </w:r>
          </w:p>
        </w:tc>
        <w:tc>
          <w:tcPr>
            <w:tcW w:w="2424" w:type="dxa"/>
          </w:tcPr>
          <w:p w14:paraId="079AA845" w14:textId="0EC4E780" w:rsidR="004917E0" w:rsidRDefault="006477EB" w:rsidP="002D2F02">
            <w:pPr>
              <w:spacing w:before="0" w:after="0" w:line="240" w:lineRule="auto"/>
              <w:jc w:val="center"/>
              <w:rPr>
                <w:sz w:val="22"/>
                <w:szCs w:val="22"/>
                <w:lang w:val="en-US"/>
              </w:rPr>
            </w:pPr>
            <w:r>
              <w:rPr>
                <w:sz w:val="22"/>
                <w:szCs w:val="22"/>
                <w:lang w:val="en-US"/>
              </w:rPr>
              <w:t>T</w:t>
            </w:r>
            <w:r w:rsidR="004917E0">
              <w:rPr>
                <w:sz w:val="22"/>
                <w:szCs w:val="22"/>
                <w:lang w:val="en-US"/>
              </w:rPr>
              <w:t xml:space="preserve">wo </w:t>
            </w:r>
            <w:r>
              <w:rPr>
                <w:sz w:val="22"/>
                <w:szCs w:val="22"/>
                <w:lang w:val="en-US"/>
              </w:rPr>
              <w:t>pattern</w:t>
            </w:r>
            <w:r w:rsidR="004917E0">
              <w:rPr>
                <w:sz w:val="22"/>
                <w:szCs w:val="22"/>
                <w:lang w:val="en-US"/>
              </w:rPr>
              <w:t>s</w:t>
            </w:r>
          </w:p>
          <w:p w14:paraId="0479764D" w14:textId="2797DD6A" w:rsidR="006477EB" w:rsidRDefault="006477EB" w:rsidP="002D2F02">
            <w:pPr>
              <w:spacing w:before="0" w:after="0" w:line="240" w:lineRule="auto"/>
              <w:jc w:val="center"/>
              <w:rPr>
                <w:sz w:val="22"/>
                <w:szCs w:val="22"/>
                <w:lang w:val="en-US"/>
              </w:rPr>
            </w:pPr>
            <w:r>
              <w:rPr>
                <w:sz w:val="22"/>
                <w:szCs w:val="22"/>
                <w:lang w:val="en-US"/>
              </w:rPr>
              <w:t xml:space="preserve">2 </w:t>
            </w:r>
            <w:r w:rsidR="004917E0">
              <w:rPr>
                <w:sz w:val="22"/>
                <w:szCs w:val="22"/>
                <w:lang w:val="en-US"/>
              </w:rPr>
              <w:t xml:space="preserve">and </w:t>
            </w:r>
            <w:r w:rsidR="00FD03BE">
              <w:rPr>
                <w:sz w:val="22"/>
                <w:szCs w:val="22"/>
                <w:lang w:val="en-US"/>
              </w:rPr>
              <w:t>4</w:t>
            </w:r>
            <w:r w:rsidR="004917E0">
              <w:rPr>
                <w:sz w:val="22"/>
                <w:szCs w:val="22"/>
                <w:lang w:val="en-US"/>
              </w:rPr>
              <w:t xml:space="preserve"> symbols </w:t>
            </w:r>
            <w:r>
              <w:rPr>
                <w:sz w:val="22"/>
                <w:szCs w:val="22"/>
                <w:lang w:val="en-US"/>
              </w:rPr>
              <w:t>per slot</w:t>
            </w:r>
          </w:p>
        </w:tc>
        <w:tc>
          <w:tcPr>
            <w:tcW w:w="2425" w:type="dxa"/>
          </w:tcPr>
          <w:p w14:paraId="0DE8FEC5" w14:textId="32F1C5A2" w:rsidR="004917E0" w:rsidRDefault="004917E0" w:rsidP="002D2F02">
            <w:pPr>
              <w:spacing w:before="0" w:after="0" w:line="240" w:lineRule="auto"/>
              <w:jc w:val="center"/>
              <w:rPr>
                <w:sz w:val="22"/>
                <w:szCs w:val="22"/>
                <w:lang w:val="en-US"/>
              </w:rPr>
            </w:pPr>
            <w:r>
              <w:rPr>
                <w:sz w:val="22"/>
                <w:szCs w:val="22"/>
                <w:lang w:val="en-US"/>
              </w:rPr>
              <w:t xml:space="preserve">One </w:t>
            </w:r>
            <w:r w:rsidR="006477EB">
              <w:rPr>
                <w:sz w:val="22"/>
                <w:szCs w:val="22"/>
                <w:lang w:val="en-US"/>
              </w:rPr>
              <w:t>pattern</w:t>
            </w:r>
          </w:p>
          <w:p w14:paraId="42BC10E2" w14:textId="16B18BB2" w:rsidR="006477EB" w:rsidRDefault="006477EB" w:rsidP="002D2F02">
            <w:pPr>
              <w:spacing w:before="0" w:after="0" w:line="240" w:lineRule="auto"/>
              <w:jc w:val="center"/>
              <w:rPr>
                <w:sz w:val="22"/>
                <w:szCs w:val="22"/>
                <w:lang w:val="en-US"/>
              </w:rPr>
            </w:pPr>
            <w:r>
              <w:rPr>
                <w:sz w:val="22"/>
                <w:szCs w:val="22"/>
                <w:lang w:val="en-US"/>
              </w:rPr>
              <w:t>2 symbols per slot</w:t>
            </w:r>
          </w:p>
        </w:tc>
      </w:tr>
    </w:tbl>
    <w:p w14:paraId="2056ED1A" w14:textId="77777777" w:rsidR="00FD03BE" w:rsidRDefault="00FD03BE" w:rsidP="002D2F02">
      <w:pPr>
        <w:jc w:val="both"/>
        <w:rPr>
          <w:sz w:val="22"/>
          <w:szCs w:val="22"/>
          <w:lang w:val="en-US"/>
        </w:rPr>
      </w:pPr>
    </w:p>
    <w:p w14:paraId="2A814354" w14:textId="10A52C9F" w:rsidR="0055330C" w:rsidRDefault="00FD03BE" w:rsidP="002D2F02">
      <w:pPr>
        <w:jc w:val="both"/>
        <w:rPr>
          <w:sz w:val="22"/>
          <w:szCs w:val="22"/>
          <w:lang w:val="en-US"/>
        </w:rPr>
      </w:pPr>
      <w:r>
        <w:rPr>
          <w:sz w:val="22"/>
          <w:szCs w:val="22"/>
          <w:lang w:val="en-US"/>
        </w:rPr>
        <w:t>Another aspect that need</w:t>
      </w:r>
      <w:r w:rsidR="00936491">
        <w:rPr>
          <w:sz w:val="22"/>
          <w:szCs w:val="22"/>
          <w:lang w:val="en-US"/>
        </w:rPr>
        <w:t>s</w:t>
      </w:r>
      <w:r>
        <w:rPr>
          <w:sz w:val="22"/>
          <w:szCs w:val="22"/>
          <w:lang w:val="en-US"/>
        </w:rPr>
        <w:t xml:space="preserve"> to be discussed is whether PSSCH DMRS can be multiplexed with sidelink data. In our view,</w:t>
      </w:r>
      <w:r w:rsidR="00936491">
        <w:rPr>
          <w:sz w:val="22"/>
          <w:szCs w:val="22"/>
          <w:lang w:val="en-US"/>
        </w:rPr>
        <w:t xml:space="preserve"> the</w:t>
      </w:r>
      <w:r>
        <w:rPr>
          <w:sz w:val="22"/>
          <w:szCs w:val="22"/>
          <w:lang w:val="en-US"/>
        </w:rPr>
        <w:t xml:space="preserve"> specification should preserve </w:t>
      </w:r>
      <w:r w:rsidR="00936491">
        <w:rPr>
          <w:sz w:val="22"/>
          <w:szCs w:val="22"/>
          <w:lang w:val="en-US"/>
        </w:rPr>
        <w:t xml:space="preserve">the </w:t>
      </w:r>
      <w:r>
        <w:rPr>
          <w:sz w:val="22"/>
          <w:szCs w:val="22"/>
          <w:lang w:val="en-US"/>
        </w:rPr>
        <w:t>flexibility of whether</w:t>
      </w:r>
      <w:r w:rsidR="00936491">
        <w:rPr>
          <w:sz w:val="22"/>
          <w:szCs w:val="22"/>
          <w:lang w:val="en-US"/>
        </w:rPr>
        <w:t xml:space="preserve"> the</w:t>
      </w:r>
      <w:r>
        <w:rPr>
          <w:sz w:val="22"/>
          <w:szCs w:val="22"/>
          <w:lang w:val="en-US"/>
        </w:rPr>
        <w:t xml:space="preserve"> FDM of DMRS</w:t>
      </w:r>
      <w:r w:rsidR="00936491">
        <w:rPr>
          <w:sz w:val="22"/>
          <w:szCs w:val="22"/>
          <w:lang w:val="en-US"/>
        </w:rPr>
        <w:t xml:space="preserve"> </w:t>
      </w:r>
      <w:r>
        <w:rPr>
          <w:sz w:val="22"/>
          <w:szCs w:val="22"/>
          <w:lang w:val="en-US"/>
        </w:rPr>
        <w:t>and data is allowed or not. Therefore</w:t>
      </w:r>
      <w:r w:rsidR="00BB6DD3">
        <w:rPr>
          <w:sz w:val="22"/>
          <w:szCs w:val="22"/>
          <w:lang w:val="en-US"/>
        </w:rPr>
        <w:t>,</w:t>
      </w:r>
      <w:r>
        <w:rPr>
          <w:sz w:val="22"/>
          <w:szCs w:val="22"/>
          <w:lang w:val="en-US"/>
        </w:rPr>
        <w:t xml:space="preserve"> </w:t>
      </w:r>
      <w:r w:rsidR="00936491">
        <w:rPr>
          <w:sz w:val="22"/>
          <w:szCs w:val="22"/>
          <w:lang w:val="en-US"/>
        </w:rPr>
        <w:t xml:space="preserve">the </w:t>
      </w:r>
      <w:r>
        <w:rPr>
          <w:sz w:val="22"/>
          <w:szCs w:val="22"/>
          <w:lang w:val="en-US"/>
        </w:rPr>
        <w:t xml:space="preserve">resource pool configuration should indicate whether </w:t>
      </w:r>
      <w:r w:rsidR="00936491">
        <w:rPr>
          <w:sz w:val="22"/>
          <w:szCs w:val="22"/>
          <w:lang w:val="en-US"/>
        </w:rPr>
        <w:t>this</w:t>
      </w:r>
      <w:r>
        <w:rPr>
          <w:sz w:val="22"/>
          <w:szCs w:val="22"/>
          <w:lang w:val="en-US"/>
        </w:rPr>
        <w:t xml:space="preserve"> is allowed or not.</w:t>
      </w:r>
    </w:p>
    <w:p w14:paraId="00463D04" w14:textId="77777777" w:rsidR="004917E0" w:rsidRPr="000655DF" w:rsidRDefault="004917E0" w:rsidP="002D2F02">
      <w:pPr>
        <w:jc w:val="both"/>
        <w:rPr>
          <w:sz w:val="22"/>
          <w:szCs w:val="22"/>
          <w:lang w:val="en-US"/>
        </w:rPr>
      </w:pPr>
      <w:bookmarkStart w:id="28" w:name="_Hlk23847045"/>
    </w:p>
    <w:p w14:paraId="3C00B483" w14:textId="77777777" w:rsidR="0055330C" w:rsidRPr="000655DF" w:rsidRDefault="0055330C">
      <w:pPr>
        <w:pStyle w:val="3GPPText"/>
        <w:numPr>
          <w:ilvl w:val="0"/>
          <w:numId w:val="11"/>
        </w:numPr>
      </w:pPr>
    </w:p>
    <w:p w14:paraId="1D205188" w14:textId="7ED399E6" w:rsidR="004917E0" w:rsidRDefault="004917E0" w:rsidP="0055330C">
      <w:pPr>
        <w:pStyle w:val="3GPPText"/>
        <w:numPr>
          <w:ilvl w:val="1"/>
          <w:numId w:val="12"/>
        </w:numPr>
        <w:rPr>
          <w:b/>
        </w:rPr>
      </w:pPr>
      <w:r>
        <w:rPr>
          <w:b/>
        </w:rPr>
        <w:t>Maximum number of DMRS patterns per resource pool depends on SCS</w:t>
      </w:r>
      <w:r w:rsidR="00936491">
        <w:rPr>
          <w:b/>
        </w:rPr>
        <w:t>:</w:t>
      </w:r>
      <w:r>
        <w:rPr>
          <w:b/>
        </w:rPr>
        <w:t xml:space="preserve"> </w:t>
      </w:r>
    </w:p>
    <w:p w14:paraId="75E74CE9" w14:textId="2BAD9C57" w:rsidR="004917E0" w:rsidRDefault="004917E0" w:rsidP="002D2F02">
      <w:pPr>
        <w:pStyle w:val="3GPPText"/>
        <w:numPr>
          <w:ilvl w:val="2"/>
          <w:numId w:val="12"/>
        </w:numPr>
        <w:rPr>
          <w:b/>
        </w:rPr>
      </w:pPr>
      <w:r>
        <w:rPr>
          <w:b/>
        </w:rPr>
        <w:t xml:space="preserve">15kHz SCS – one pattern </w:t>
      </w:r>
      <w:r w:rsidR="00936491">
        <w:rPr>
          <w:b/>
        </w:rPr>
        <w:t>with</w:t>
      </w:r>
      <w:r>
        <w:rPr>
          <w:b/>
        </w:rPr>
        <w:t xml:space="preserve"> 4 symbols per slot</w:t>
      </w:r>
    </w:p>
    <w:p w14:paraId="76E9FEA8" w14:textId="2F03567F" w:rsidR="004917E0" w:rsidRDefault="004917E0" w:rsidP="002D2F02">
      <w:pPr>
        <w:pStyle w:val="3GPPText"/>
        <w:numPr>
          <w:ilvl w:val="2"/>
          <w:numId w:val="12"/>
        </w:numPr>
        <w:rPr>
          <w:b/>
        </w:rPr>
      </w:pPr>
      <w:r>
        <w:rPr>
          <w:b/>
        </w:rPr>
        <w:t>30kHz SCS – two patterns with 2 and 4 symbols per slot</w:t>
      </w:r>
    </w:p>
    <w:p w14:paraId="3B03D086" w14:textId="234017E6" w:rsidR="004917E0" w:rsidRDefault="004917E0" w:rsidP="002D2F02">
      <w:pPr>
        <w:pStyle w:val="3GPPText"/>
        <w:numPr>
          <w:ilvl w:val="2"/>
          <w:numId w:val="12"/>
        </w:numPr>
        <w:rPr>
          <w:b/>
        </w:rPr>
      </w:pPr>
      <w:r>
        <w:rPr>
          <w:b/>
        </w:rPr>
        <w:t>60kHz SCS</w:t>
      </w:r>
      <w:r w:rsidR="00FD03BE">
        <w:rPr>
          <w:b/>
        </w:rPr>
        <w:t xml:space="preserve"> - one pattern with 2 symbols per slot</w:t>
      </w:r>
    </w:p>
    <w:p w14:paraId="6EBC1B6D" w14:textId="6C47D6A6" w:rsidR="004A1A63" w:rsidRDefault="004A1A63" w:rsidP="0055330C">
      <w:pPr>
        <w:pStyle w:val="3GPPText"/>
        <w:numPr>
          <w:ilvl w:val="1"/>
          <w:numId w:val="12"/>
        </w:numPr>
        <w:rPr>
          <w:b/>
        </w:rPr>
      </w:pPr>
      <w:r>
        <w:rPr>
          <w:b/>
        </w:rPr>
        <w:t>Multiplexing of PSSCH DMRS with PSSCH data is controlled by independent parameter configured per sidelink resource pool or carrier</w:t>
      </w:r>
    </w:p>
    <w:p w14:paraId="0219D043" w14:textId="42ECA2C3" w:rsidR="0055330C" w:rsidRPr="000655DF" w:rsidRDefault="004917E0" w:rsidP="0055330C">
      <w:pPr>
        <w:pStyle w:val="3GPPText"/>
        <w:numPr>
          <w:ilvl w:val="1"/>
          <w:numId w:val="12"/>
        </w:numPr>
        <w:rPr>
          <w:b/>
        </w:rPr>
      </w:pPr>
      <w:r>
        <w:rPr>
          <w:b/>
        </w:rPr>
        <w:t>U</w:t>
      </w:r>
      <w:r w:rsidR="0055330C" w:rsidRPr="000655DF">
        <w:rPr>
          <w:b/>
        </w:rPr>
        <w:t xml:space="preserve">se Type-I NR CP-OFDM DMRS </w:t>
      </w:r>
      <w:r>
        <w:rPr>
          <w:b/>
        </w:rPr>
        <w:t>pattern for sidelink</w:t>
      </w:r>
    </w:p>
    <w:p w14:paraId="33573ADC" w14:textId="3E538182" w:rsidR="0055330C" w:rsidRPr="000655DF" w:rsidRDefault="0055330C" w:rsidP="0055330C">
      <w:pPr>
        <w:pStyle w:val="3GPPText"/>
        <w:numPr>
          <w:ilvl w:val="2"/>
          <w:numId w:val="12"/>
        </w:numPr>
        <w:rPr>
          <w:b/>
        </w:rPr>
      </w:pPr>
      <w:r w:rsidRPr="000655DF">
        <w:rPr>
          <w:b/>
        </w:rPr>
        <w:t xml:space="preserve">Ports transmitted from the same UE </w:t>
      </w:r>
      <w:r w:rsidR="009575BD">
        <w:rPr>
          <w:b/>
        </w:rPr>
        <w:t>are</w:t>
      </w:r>
      <w:r w:rsidRPr="000655DF">
        <w:rPr>
          <w:b/>
        </w:rPr>
        <w:t xml:space="preserve"> </w:t>
      </w:r>
      <w:proofErr w:type="spellStart"/>
      <w:r w:rsidRPr="000655DF">
        <w:rPr>
          <w:b/>
        </w:rPr>
        <w:t>orthogonalized</w:t>
      </w:r>
      <w:proofErr w:type="spellEnd"/>
      <w:r w:rsidRPr="000655DF">
        <w:rPr>
          <w:b/>
        </w:rPr>
        <w:t xml:space="preserve"> via CS</w:t>
      </w:r>
    </w:p>
    <w:p w14:paraId="3479DD52" w14:textId="249C3224" w:rsidR="0055330C" w:rsidRPr="000655DF" w:rsidRDefault="0055330C" w:rsidP="0055330C">
      <w:pPr>
        <w:pStyle w:val="3GPPText"/>
        <w:numPr>
          <w:ilvl w:val="2"/>
          <w:numId w:val="12"/>
        </w:numPr>
        <w:rPr>
          <w:b/>
        </w:rPr>
      </w:pPr>
      <w:r w:rsidRPr="000655DF">
        <w:rPr>
          <w:b/>
        </w:rPr>
        <w:t xml:space="preserve">Ports from multiple UEs </w:t>
      </w:r>
      <w:r w:rsidR="009575BD">
        <w:rPr>
          <w:b/>
        </w:rPr>
        <w:t>are</w:t>
      </w:r>
      <w:r w:rsidRPr="000655DF">
        <w:rPr>
          <w:b/>
        </w:rPr>
        <w:t xml:space="preserve"> </w:t>
      </w:r>
      <w:proofErr w:type="spellStart"/>
      <w:r w:rsidRPr="000655DF">
        <w:rPr>
          <w:b/>
        </w:rPr>
        <w:t>orthogonalized</w:t>
      </w:r>
      <w:proofErr w:type="spellEnd"/>
      <w:r w:rsidRPr="000655DF">
        <w:rPr>
          <w:b/>
        </w:rPr>
        <w:t xml:space="preserve"> via CS and FDM</w:t>
      </w:r>
    </w:p>
    <w:p w14:paraId="422C63A3" w14:textId="173C67B9" w:rsidR="0055330C" w:rsidRPr="000655DF" w:rsidRDefault="004A1A63" w:rsidP="0055330C">
      <w:pPr>
        <w:pStyle w:val="3GPPText"/>
        <w:numPr>
          <w:ilvl w:val="2"/>
          <w:numId w:val="12"/>
        </w:numPr>
        <w:rPr>
          <w:b/>
        </w:rPr>
      </w:pPr>
      <w:r>
        <w:rPr>
          <w:b/>
        </w:rPr>
        <w:t xml:space="preserve">Generator of </w:t>
      </w:r>
      <w:r w:rsidR="0055330C" w:rsidRPr="000655DF">
        <w:rPr>
          <w:b/>
        </w:rPr>
        <w:t xml:space="preserve">PSSCH DMRS </w:t>
      </w:r>
      <w:r>
        <w:rPr>
          <w:b/>
        </w:rPr>
        <w:t xml:space="preserve">sequence </w:t>
      </w:r>
      <w:r w:rsidR="0055330C" w:rsidRPr="000655DF">
        <w:rPr>
          <w:b/>
        </w:rPr>
        <w:t xml:space="preserve">is </w:t>
      </w:r>
      <w:r>
        <w:rPr>
          <w:b/>
        </w:rPr>
        <w:t xml:space="preserve">initialized with </w:t>
      </w:r>
      <w:r w:rsidR="0055330C" w:rsidRPr="000655DF">
        <w:rPr>
          <w:b/>
        </w:rPr>
        <w:t xml:space="preserve">a parameter </w:t>
      </w:r>
      <w:r>
        <w:rPr>
          <w:b/>
        </w:rPr>
        <w:t>which</w:t>
      </w:r>
      <w:r w:rsidRPr="000655DF">
        <w:rPr>
          <w:b/>
        </w:rPr>
        <w:t xml:space="preserve"> </w:t>
      </w:r>
      <w:r w:rsidR="0055330C" w:rsidRPr="000655DF">
        <w:rPr>
          <w:b/>
        </w:rPr>
        <w:t xml:space="preserve">is a function of destination ID </w:t>
      </w:r>
      <w:r>
        <w:rPr>
          <w:b/>
        </w:rPr>
        <w:t xml:space="preserve">carried </w:t>
      </w:r>
      <w:r w:rsidR="0055330C" w:rsidRPr="000655DF">
        <w:rPr>
          <w:b/>
        </w:rPr>
        <w:t xml:space="preserve">in the </w:t>
      </w:r>
      <w:r w:rsidR="005E2B71">
        <w:rPr>
          <w:b/>
        </w:rPr>
        <w:t xml:space="preserve">first stage </w:t>
      </w:r>
      <w:r w:rsidR="0055330C" w:rsidRPr="000655DF">
        <w:rPr>
          <w:b/>
        </w:rPr>
        <w:t>SCI</w:t>
      </w:r>
    </w:p>
    <w:p w14:paraId="061FB1CF" w14:textId="1AC334BA" w:rsidR="004A1A63" w:rsidRPr="002D2F02" w:rsidRDefault="004A1A63" w:rsidP="002D2F02">
      <w:pPr>
        <w:pStyle w:val="3GPPText"/>
        <w:numPr>
          <w:ilvl w:val="1"/>
          <w:numId w:val="12"/>
        </w:numPr>
        <w:rPr>
          <w:b/>
        </w:rPr>
      </w:pPr>
      <w:r w:rsidRPr="002D2F02">
        <w:rPr>
          <w:b/>
        </w:rPr>
        <w:t xml:space="preserve">Amount and position of DMRS symbols </w:t>
      </w:r>
      <w:r w:rsidR="00381675" w:rsidRPr="002D2F02">
        <w:rPr>
          <w:b/>
        </w:rPr>
        <w:t xml:space="preserve">in sub-channels </w:t>
      </w:r>
      <w:r w:rsidRPr="002D2F02">
        <w:rPr>
          <w:b/>
        </w:rPr>
        <w:t xml:space="preserve">depends on whether PSFCH channel is allocated </w:t>
      </w:r>
      <w:r w:rsidR="00802F97" w:rsidRPr="002D2F02">
        <w:rPr>
          <w:b/>
        </w:rPr>
        <w:t>as well as whether sub-channel contains the 1</w:t>
      </w:r>
      <w:r w:rsidR="00802F97" w:rsidRPr="00A55DF5">
        <w:rPr>
          <w:b/>
        </w:rPr>
        <w:t>st</w:t>
      </w:r>
      <w:r w:rsidR="00802F97" w:rsidRPr="002D2F02">
        <w:rPr>
          <w:b/>
        </w:rPr>
        <w:t xml:space="preserve"> stage </w:t>
      </w:r>
      <w:r w:rsidR="003816DD">
        <w:rPr>
          <w:b/>
        </w:rPr>
        <w:t xml:space="preserve">of PSCCH </w:t>
      </w:r>
      <w:r w:rsidR="003816DD" w:rsidRPr="003816DD">
        <w:rPr>
          <w:b/>
        </w:rPr>
        <w:t>(see</w:t>
      </w:r>
      <w:r w:rsidR="00981718">
        <w:rPr>
          <w:b/>
        </w:rPr>
        <w:t xml:space="preserve"> </w:t>
      </w:r>
      <w:r w:rsidR="00981718">
        <w:rPr>
          <w:b/>
        </w:rPr>
        <w:fldChar w:fldCharType="begin"/>
      </w:r>
      <w:r w:rsidR="00981718">
        <w:rPr>
          <w:b/>
        </w:rPr>
        <w:instrText xml:space="preserve"> REF _Ref24033177 \h </w:instrText>
      </w:r>
      <w:r w:rsidR="005E2B71">
        <w:rPr>
          <w:b/>
        </w:rPr>
        <w:instrText xml:space="preserve"> \* MERGEFORMAT </w:instrText>
      </w:r>
      <w:r w:rsidR="00981718">
        <w:rPr>
          <w:b/>
        </w:rPr>
      </w:r>
      <w:r w:rsidR="00981718">
        <w:rPr>
          <w:b/>
        </w:rPr>
        <w:fldChar w:fldCharType="separate"/>
      </w:r>
      <w:r w:rsidR="009575BD" w:rsidRPr="00A55DF5">
        <w:rPr>
          <w:b/>
        </w:rPr>
        <w:t>Figure 4</w:t>
      </w:r>
      <w:r w:rsidR="00981718">
        <w:rPr>
          <w:b/>
        </w:rPr>
        <w:fldChar w:fldCharType="end"/>
      </w:r>
      <w:r w:rsidR="003816DD" w:rsidRPr="003816DD">
        <w:rPr>
          <w:b/>
        </w:rPr>
        <w:t>)</w:t>
      </w:r>
    </w:p>
    <w:p w14:paraId="750F5814" w14:textId="23F74B23" w:rsidR="00F70FA5" w:rsidRDefault="00F70FA5" w:rsidP="00F70FA5">
      <w:pPr>
        <w:pStyle w:val="3GPPText"/>
        <w:numPr>
          <w:ilvl w:val="1"/>
          <w:numId w:val="12"/>
        </w:numPr>
        <w:rPr>
          <w:b/>
        </w:rPr>
      </w:pPr>
      <w:r>
        <w:rPr>
          <w:b/>
        </w:rPr>
        <w:t>To avoid PAPR issues use Rel. 16 CP-OFDM DMRS instead of Rel. 15 ones</w:t>
      </w:r>
    </w:p>
    <w:p w14:paraId="25D8AB44" w14:textId="77777777" w:rsidR="00E56728" w:rsidRPr="000655DF" w:rsidRDefault="00E56728" w:rsidP="00E56728">
      <w:pPr>
        <w:pStyle w:val="3GPPText"/>
        <w:tabs>
          <w:tab w:val="left" w:pos="6612"/>
        </w:tabs>
      </w:pPr>
    </w:p>
    <w:bookmarkEnd w:id="28"/>
    <w:p w14:paraId="042F189D" w14:textId="14E34299" w:rsidR="00E56728" w:rsidRPr="000655DF" w:rsidRDefault="00E56728" w:rsidP="002A6571">
      <w:pPr>
        <w:pStyle w:val="3GPPH2"/>
        <w:tabs>
          <w:tab w:val="clear" w:pos="3636"/>
          <w:tab w:val="num" w:pos="3276"/>
        </w:tabs>
        <w:ind w:left="3276" w:hanging="3276"/>
        <w:rPr>
          <w:lang w:val="en-US"/>
        </w:rPr>
      </w:pPr>
      <w:r>
        <w:rPr>
          <w:lang w:val="en-US"/>
        </w:rPr>
        <w:t xml:space="preserve">PSSCH </w:t>
      </w:r>
      <w:r w:rsidRPr="000655DF">
        <w:rPr>
          <w:lang w:val="en-US"/>
        </w:rPr>
        <w:t>TBS Determination</w:t>
      </w:r>
    </w:p>
    <w:p w14:paraId="1DCFE866" w14:textId="303C957E" w:rsidR="00E56728" w:rsidRPr="000655DF" w:rsidRDefault="00E56728" w:rsidP="00E56728">
      <w:pPr>
        <w:pStyle w:val="3GPPText"/>
      </w:pPr>
      <w:r w:rsidRPr="000655DF">
        <w:t xml:space="preserve">Calculation of the TBS in DL assumes that the number of PSSCH REs per PRB is constant across the whole allocation of the PDCCH. Afterwards the TBS is determined by multiplying the number of REs with the spectral efficiency defined by the MCS. However, for SL option 3 multiplexing of PSCCH and PSSCH the assumption of constant PSSCH REs across all allocated PRBs is not valid. In contrast to the DL, the SL also </w:t>
      </w:r>
      <w:r w:rsidR="001545FC" w:rsidRPr="000655DF">
        <w:t>must</w:t>
      </w:r>
      <w:r w:rsidRPr="000655DF">
        <w:t xml:space="preserve"> handle the effect of symbols possibly being not usable due to the AGC adaptation.</w:t>
      </w:r>
    </w:p>
    <w:p w14:paraId="4C134EB8" w14:textId="77777777" w:rsidR="00E56728" w:rsidRPr="000655DF" w:rsidRDefault="00E56728" w:rsidP="00E56728">
      <w:pPr>
        <w:pStyle w:val="3GPPText"/>
      </w:pPr>
    </w:p>
    <w:p w14:paraId="1BBFD57E" w14:textId="77777777" w:rsidR="00E56728" w:rsidRPr="000655DF" w:rsidRDefault="00E56728" w:rsidP="00E56728">
      <w:pPr>
        <w:pStyle w:val="3GPPText"/>
        <w:jc w:val="center"/>
      </w:pPr>
      <w:r w:rsidRPr="000655DF">
        <w:object w:dxaOrig="6440" w:dyaOrig="5280" w14:anchorId="7B527829">
          <v:shape id="_x0000_i1037" type="#_x0000_t75" style="width:202.25pt;height:165.9pt" o:ole="">
            <v:imagedata r:id="rId35" o:title=""/>
          </v:shape>
          <o:OLEObject Type="Embed" ProgID="Visio.Drawing.15" ShapeID="_x0000_i1037" DrawAspect="Content" ObjectID="_1634781560" r:id="rId36"/>
        </w:object>
      </w:r>
    </w:p>
    <w:p w14:paraId="296E04C9" w14:textId="77777777" w:rsidR="00E56728" w:rsidRPr="000655DF" w:rsidRDefault="00E56728" w:rsidP="00E56728">
      <w:pPr>
        <w:pStyle w:val="3GPPText"/>
      </w:pPr>
    </w:p>
    <w:p w14:paraId="7CBA6DD4" w14:textId="03ECF0AC" w:rsidR="00E56728" w:rsidRPr="000655DF" w:rsidRDefault="00E56728" w:rsidP="00E56728">
      <w:pPr>
        <w:pStyle w:val="Caption"/>
        <w:jc w:val="center"/>
        <w:rPr>
          <w:highlight w:val="yellow"/>
          <w:lang w:val="en-US"/>
        </w:rPr>
      </w:pPr>
      <w:bookmarkStart w:id="29" w:name="_Ref21374361"/>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9575BD">
        <w:rPr>
          <w:noProof/>
          <w:lang w:val="en-US"/>
        </w:rPr>
        <w:t>13</w:t>
      </w:r>
      <w:r w:rsidRPr="000655DF">
        <w:rPr>
          <w:lang w:val="en-US"/>
        </w:rPr>
        <w:fldChar w:fldCharType="end"/>
      </w:r>
      <w:bookmarkEnd w:id="29"/>
      <w:r w:rsidRPr="000655DF">
        <w:rPr>
          <w:lang w:val="en-US"/>
        </w:rPr>
        <w:t xml:space="preserve">: Example sub-channel configuration with 10 PRB per sub-channel and a specific PSCCH allocation. </w:t>
      </w:r>
    </w:p>
    <w:p w14:paraId="171463EA" w14:textId="77777777" w:rsidR="00E56728" w:rsidRPr="000655DF" w:rsidRDefault="00E56728" w:rsidP="00E56728">
      <w:pPr>
        <w:pStyle w:val="3GPPText"/>
      </w:pPr>
    </w:p>
    <w:p w14:paraId="49D3323D" w14:textId="26A13828" w:rsidR="000978E8" w:rsidRDefault="00E56728" w:rsidP="000978E8">
      <w:pPr>
        <w:pStyle w:val="3GPPText"/>
        <w:rPr>
          <w:lang w:val="en-GB"/>
        </w:rPr>
      </w:pPr>
      <w:r w:rsidRPr="000655DF">
        <w:t xml:space="preserve">The example in </w:t>
      </w:r>
      <w:r w:rsidR="00280774">
        <w:fldChar w:fldCharType="begin"/>
      </w:r>
      <w:r w:rsidR="00280774">
        <w:instrText xml:space="preserve"> REF _Ref21374361 \h </w:instrText>
      </w:r>
      <w:r w:rsidR="00280774">
        <w:fldChar w:fldCharType="separate"/>
      </w:r>
      <w:r w:rsidR="009575BD" w:rsidRPr="000655DF">
        <w:t xml:space="preserve">Figure </w:t>
      </w:r>
      <w:r w:rsidR="009575BD">
        <w:rPr>
          <w:noProof/>
        </w:rPr>
        <w:t>13</w:t>
      </w:r>
      <w:r w:rsidR="00280774">
        <w:fldChar w:fldCharType="end"/>
      </w:r>
      <w:r w:rsidRPr="000655DF">
        <w:t xml:space="preserve"> illustrates the problem. The PSCCH is not allocated in all PRBs, the PRB structure is not uniform and the calculation in </w:t>
      </w:r>
      <w:r w:rsidRPr="000655DF">
        <w:fldChar w:fldCharType="begin"/>
      </w:r>
      <w:r w:rsidRPr="000655DF">
        <w:instrText xml:space="preserve"> REF _Ref16849559 \r \h </w:instrText>
      </w:r>
      <w:r w:rsidRPr="000655DF">
        <w:fldChar w:fldCharType="separate"/>
      </w:r>
      <w:r w:rsidR="009575BD">
        <w:t>[5]</w:t>
      </w:r>
      <w:r w:rsidRPr="000655DF">
        <w:fldChar w:fldCharType="end"/>
      </w:r>
      <w:r w:rsidRPr="000655DF">
        <w:t xml:space="preserve"> section 5.1.3.2 would lead to a wrong result. For this example, Rel. 15 Type-I CP-OFDM DMRS with multiplexing of DMRS and PSSCH symbols in the same OFDM symbol is used. In this case the calculation of the number of REs according to </w:t>
      </w:r>
      <w:r w:rsidRPr="000655DF">
        <w:fldChar w:fldCharType="begin"/>
      </w:r>
      <w:r w:rsidRPr="000655DF">
        <w:instrText xml:space="preserve"> REF _Ref16849559 \r \h </w:instrText>
      </w:r>
      <w:r w:rsidRPr="000655DF">
        <w:fldChar w:fldCharType="separate"/>
      </w:r>
      <w:r w:rsidR="009575BD">
        <w:t>[5]</w:t>
      </w:r>
      <w:r w:rsidRPr="000655DF">
        <w:fldChar w:fldCharType="end"/>
      </w:r>
      <w:r w:rsidRPr="000655DF">
        <w:t xml:space="preserve"> section 5.1.3.2 would look as follows:</w:t>
      </w:r>
      <w:r w:rsidR="000978E8" w:rsidRPr="000978E8">
        <w:rPr>
          <w:lang w:val="en-GB"/>
        </w:rPr>
        <w:t xml:space="preserve"> </w:t>
      </w:r>
    </w:p>
    <w:p w14:paraId="463B17D1" w14:textId="77777777" w:rsidR="000978E8" w:rsidRPr="00B83666" w:rsidRDefault="00A55DF5" w:rsidP="000978E8">
      <w:pPr>
        <w:pStyle w:val="3GPPText"/>
        <w:rPr>
          <w:lang w:val="en-GB"/>
        </w:rPr>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PRB</m:t>
              </m:r>
            </m:sub>
          </m:sSub>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RS</m:t>
              </m:r>
            </m:sub>
            <m:sup>
              <m:r>
                <w:rPr>
                  <w:rFonts w:ascii="Cambria Math" w:hAnsi="Cambria Math"/>
                  <w:lang w:val="en-GB"/>
                </w:rPr>
                <m:t>RE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PSCCH</m:t>
              </m:r>
            </m:sub>
            <m:sup>
              <m:r>
                <w:rPr>
                  <w:rFonts w:ascii="Cambria Math" w:hAnsi="Cambria Math"/>
                  <w:lang w:val="en-GB"/>
                </w:rPr>
                <m:t>RE</m:t>
              </m:r>
            </m:sup>
          </m:sSubSup>
        </m:oMath>
      </m:oMathPara>
    </w:p>
    <w:p w14:paraId="1F142E68" w14:textId="2E5D0FC5" w:rsidR="00E56728" w:rsidRPr="000655DF" w:rsidRDefault="00A55DF5" w:rsidP="00E56728">
      <w:pPr>
        <w:pStyle w:val="3GPPText"/>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=12∙12∙10-96-288=1056</m:t>
          </m:r>
        </m:oMath>
      </m:oMathPara>
    </w:p>
    <w:p w14:paraId="39782DE2" w14:textId="25054E19" w:rsidR="000978E8" w:rsidRDefault="00E56728" w:rsidP="000978E8">
      <w:pPr>
        <w:pStyle w:val="3GPPText"/>
        <w:rPr>
          <w:lang w:val="en-GB"/>
        </w:rPr>
      </w:pPr>
      <w:r w:rsidRPr="000655DF">
        <w:t>Inserting, the numbers for the example we would get:</w:t>
      </w:r>
      <w:r w:rsidR="000978E8" w:rsidRPr="000978E8">
        <w:rPr>
          <w:lang w:val="en-GB"/>
        </w:rPr>
        <w:t xml:space="preserve"> </w:t>
      </w:r>
    </w:p>
    <w:p w14:paraId="52850C25" w14:textId="77777777" w:rsidR="000978E8" w:rsidRPr="00B83666" w:rsidRDefault="00A55DF5" w:rsidP="000978E8">
      <w:pPr>
        <w:pStyle w:val="3GPPText"/>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=12∙12-12-0=132</m:t>
          </m:r>
        </m:oMath>
      </m:oMathPara>
    </w:p>
    <w:p w14:paraId="552FC780" w14:textId="77777777" w:rsidR="000978E8" w:rsidRPr="00C016C7" w:rsidRDefault="00A55DF5" w:rsidP="000978E8">
      <w:pPr>
        <w:pStyle w:val="3GPPText"/>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m:t>
          </m:r>
          <m:r>
            <m:rPr>
              <m:sty m:val="p"/>
            </m:rPr>
            <w:rPr>
              <w:rFonts w:ascii="Cambria Math" w:hAnsi="Cambria Math"/>
              <w:lang w:val="en-GB"/>
            </w:rPr>
            <m:t>min⁡</m:t>
          </m:r>
          <m:r>
            <w:rPr>
              <w:rFonts w:ascii="Cambria Math" w:hAnsi="Cambria Math"/>
              <w:lang w:val="en-GB"/>
            </w:rPr>
            <m:t>(156,132)∙10=1320</m:t>
          </m:r>
        </m:oMath>
      </m:oMathPara>
    </w:p>
    <w:p w14:paraId="66C14DD0" w14:textId="11F422A9" w:rsidR="000978E8" w:rsidRDefault="00E56728" w:rsidP="000978E8">
      <w:pPr>
        <w:pStyle w:val="3GPPText"/>
        <w:rPr>
          <w:lang w:val="en-GB"/>
        </w:rPr>
      </w:pPr>
      <w:r w:rsidRPr="000655DF">
        <w:t>Basically</w:t>
      </w:r>
      <w:r w:rsidR="008B7761">
        <w:t>,</w:t>
      </w:r>
      <w:r w:rsidRPr="000655DF">
        <w:t xml:space="preserve"> even for the ideal case without any additional channels, we would not get the correct result as </w:t>
      </w:r>
      <w:r w:rsidR="008B7761" w:rsidRPr="000655DF">
        <w:t>this formula</w:t>
      </w:r>
      <w:r w:rsidRPr="000655DF">
        <w:t xml:space="preserve"> implicitly assume a uniform structure of the allocated channels for each PRB. As this is not the case for our system to get the correct number of REs we need to use the following calculation:</w:t>
      </w:r>
      <w:r w:rsidR="000978E8" w:rsidRPr="000978E8">
        <w:rPr>
          <w:lang w:val="en-GB"/>
        </w:rPr>
        <w:t xml:space="preserve"> </w:t>
      </w:r>
    </w:p>
    <w:p w14:paraId="20D311E3" w14:textId="77777777" w:rsidR="000978E8" w:rsidRPr="00B23007" w:rsidRDefault="00A55DF5" w:rsidP="000978E8">
      <w:pPr>
        <w:pStyle w:val="3GPPText"/>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DMRS</m:t>
              </m:r>
            </m:sub>
            <m:sup>
              <m:r>
                <w:rPr>
                  <w:rFonts w:ascii="Cambria Math" w:hAnsi="Cambria Math"/>
                  <w:lang w:val="en-GB"/>
                </w:rPr>
                <m:t>PRB</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oh</m:t>
              </m:r>
            </m:sub>
            <m:sup>
              <m:r>
                <w:rPr>
                  <w:rFonts w:ascii="Cambria Math" w:hAnsi="Cambria Math"/>
                  <w:lang w:val="en-GB"/>
                </w:rPr>
                <m:t>PRB</m:t>
              </m:r>
            </m:sup>
          </m:sSubSup>
        </m:oMath>
      </m:oMathPara>
    </w:p>
    <w:p w14:paraId="5C61E577" w14:textId="77777777" w:rsidR="000978E8" w:rsidRPr="00477E34" w:rsidRDefault="00A55DF5" w:rsidP="000978E8">
      <w:pPr>
        <w:pStyle w:val="3GPPText"/>
        <w:rPr>
          <w:lang w:val="en-GB"/>
        </w:rPr>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m:t>
          </m:r>
          <m:r>
            <m:rPr>
              <m:sty m:val="p"/>
            </m:rPr>
            <w:rPr>
              <w:rFonts w:ascii="Cambria Math" w:hAnsi="Cambria Math"/>
              <w:lang w:val="en-GB"/>
            </w:rPr>
            <m:t>min⁡</m:t>
          </m:r>
          <m:r>
            <w:rPr>
              <w:rFonts w:ascii="Cambria Math" w:hAnsi="Cambria Math"/>
              <w:lang w:val="en-GB"/>
            </w:rPr>
            <m:t>(156,</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PRB</m:t>
              </m:r>
            </m:sub>
          </m:sSub>
        </m:oMath>
      </m:oMathPara>
    </w:p>
    <w:p w14:paraId="5F6B4675" w14:textId="77777777" w:rsidR="00E56728" w:rsidRPr="000655DF" w:rsidRDefault="00E56728" w:rsidP="00E56728">
      <w:pPr>
        <w:pStyle w:val="3GPPText"/>
      </w:pPr>
      <w:r w:rsidRPr="000655DF">
        <w:t xml:space="preserve">In this case the parameters </w:t>
      </w:r>
      <w:r w:rsidRPr="00D8163D">
        <w:rPr>
          <w:noProof/>
        </w:rPr>
        <w:drawing>
          <wp:inline distT="0" distB="0" distL="0" distR="0" wp14:anchorId="25C7278F" wp14:editId="644550C5">
            <wp:extent cx="315429" cy="175543"/>
            <wp:effectExtent l="0" t="0" r="889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15429" cy="175543"/>
                    </a:xfrm>
                    <a:prstGeom prst="rect">
                      <a:avLst/>
                    </a:prstGeom>
                  </pic:spPr>
                </pic:pic>
              </a:graphicData>
            </a:graphic>
          </wp:inline>
        </w:drawing>
      </w:r>
      <w:r w:rsidRPr="000655DF">
        <w:t xml:space="preserve"> and </w:t>
      </w:r>
      <w:r w:rsidRPr="00D8163D">
        <w:rPr>
          <w:noProof/>
        </w:rPr>
        <w:drawing>
          <wp:inline distT="0" distB="0" distL="0" distR="0" wp14:anchorId="52387BC5" wp14:editId="5BF1051D">
            <wp:extent cx="581486" cy="175543"/>
            <wp:effectExtent l="0" t="0" r="0" b="0"/>
            <wp:docPr id="2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581486" cy="175543"/>
                    </a:xfrm>
                    <a:prstGeom prst="rect">
                      <a:avLst/>
                    </a:prstGeom>
                  </pic:spPr>
                </pic:pic>
              </a:graphicData>
            </a:graphic>
          </wp:inline>
        </w:drawing>
      </w:r>
      <w:r w:rsidRPr="000655DF">
        <w:t xml:space="preserve"> represent the number of REs allocated for RS (DMRS) and PSCCH. The RE overhead associated with the PSCCH can be directly determined from the resource pool configuration of the PSCCH. As not all devices can receive the REs transmitted in the symbol with a possible AGC impact, the first OFDM symbol should be excluded from calculation of the </w:t>
      </w:r>
      <w:proofErr w:type="spellStart"/>
      <w:r w:rsidRPr="000655DF">
        <w:t>REs.</w:t>
      </w:r>
      <w:proofErr w:type="spellEnd"/>
    </w:p>
    <w:p w14:paraId="317AEAF2" w14:textId="5DE275D9" w:rsidR="00E56728" w:rsidRPr="000655DF" w:rsidRDefault="00E56728" w:rsidP="00E56728">
      <w:pPr>
        <w:pStyle w:val="3GPPText"/>
      </w:pPr>
      <w:r w:rsidRPr="000655DF">
        <w:t>To make the determined TBS the same</w:t>
      </w:r>
      <w:r w:rsidR="0027631A">
        <w:t xml:space="preserve"> as</w:t>
      </w:r>
      <w:r w:rsidRPr="000655DF">
        <w:t xml:space="preserve">, for the case the CSI-RS, PT-RS or other dynamic allocated resources </w:t>
      </w:r>
      <w:r w:rsidR="0027631A">
        <w:t xml:space="preserve">which </w:t>
      </w:r>
      <w:r w:rsidR="0027631A" w:rsidRPr="000655DF">
        <w:t>reduc</w:t>
      </w:r>
      <w:r w:rsidR="0027631A">
        <w:t>e</w:t>
      </w:r>
      <w:r w:rsidR="0027631A" w:rsidRPr="000655DF">
        <w:t xml:space="preserve"> </w:t>
      </w:r>
      <w:r w:rsidRPr="000655DF">
        <w:t xml:space="preserve">the resources available for PSSCH are allocated or not, this overhead is excluded from the calculation. </w:t>
      </w:r>
    </w:p>
    <w:p w14:paraId="539403BB" w14:textId="53CFF879" w:rsidR="00E56728" w:rsidRPr="000655DF" w:rsidRDefault="00E56728" w:rsidP="00E56728">
      <w:pPr>
        <w:pStyle w:val="3GPPText"/>
      </w:pPr>
      <w:r w:rsidRPr="000655DF">
        <w:t xml:space="preserve">For the case that the PSFCH is either present in every TTI or not present at all, no special handling of the TBS determination regarding this aspect is required. For the case </w:t>
      </w:r>
      <w:r>
        <w:t xml:space="preserve">when </w:t>
      </w:r>
      <w:r w:rsidRPr="000655DF">
        <w:t xml:space="preserve">the PSFCH is only present every </w:t>
      </w:r>
      <w:proofErr w:type="gramStart"/>
      <w:r w:rsidRPr="000655DF">
        <w:t>Nth</w:t>
      </w:r>
      <w:proofErr w:type="gramEnd"/>
      <w:r w:rsidRPr="000655DF">
        <w:t xml:space="preserve"> slot special handling needs to be introduced. From system level perspective this can be solve</w:t>
      </w:r>
      <w:r>
        <w:t>d</w:t>
      </w:r>
      <w:r w:rsidRPr="000655DF">
        <w:t xml:space="preserve"> by overwriting the RE values used for the PSSCH RE determination with (pre)-defined values. To handle different sub-channel allocations this does also need to be </w:t>
      </w:r>
      <w:r w:rsidR="008B7761">
        <w:t xml:space="preserve">considered </w:t>
      </w:r>
      <w:r w:rsidRPr="000655DF">
        <w:t xml:space="preserve">for this pre-configuration. With the same solution we can also handle the case of different slot length in the case of sidelink transmission within a licensed carrier.  </w:t>
      </w:r>
    </w:p>
    <w:p w14:paraId="705FF126" w14:textId="77777777" w:rsidR="00E56728" w:rsidRPr="000655DF" w:rsidRDefault="00E56728" w:rsidP="00E56728">
      <w:pPr>
        <w:pStyle w:val="3GPPText"/>
      </w:pPr>
      <w:bookmarkStart w:id="30" w:name="_Hlk23847105"/>
    </w:p>
    <w:p w14:paraId="2BB3454D" w14:textId="77777777" w:rsidR="00E56728" w:rsidRPr="000655DF" w:rsidRDefault="00E56728">
      <w:pPr>
        <w:pStyle w:val="3GPPText"/>
        <w:numPr>
          <w:ilvl w:val="0"/>
          <w:numId w:val="11"/>
        </w:numPr>
      </w:pPr>
    </w:p>
    <w:p w14:paraId="1776769D" w14:textId="68CB3F40" w:rsidR="00E56728" w:rsidRPr="000655DF" w:rsidRDefault="00583F4C" w:rsidP="00E56728">
      <w:pPr>
        <w:pStyle w:val="3GPPText"/>
        <w:numPr>
          <w:ilvl w:val="1"/>
          <w:numId w:val="12"/>
        </w:numPr>
      </w:pPr>
      <w:r>
        <w:rPr>
          <w:b/>
        </w:rPr>
        <w:t xml:space="preserve">Modify </w:t>
      </w:r>
      <w:r w:rsidR="00E56728" w:rsidRPr="000655DF">
        <w:rPr>
          <w:b/>
        </w:rPr>
        <w:t xml:space="preserve">TBS determination </w:t>
      </w:r>
      <w:r>
        <w:rPr>
          <w:b/>
        </w:rPr>
        <w:t xml:space="preserve">procedure </w:t>
      </w:r>
      <w:r w:rsidR="00E56728" w:rsidRPr="000655DF">
        <w:rPr>
          <w:b/>
        </w:rPr>
        <w:t xml:space="preserve">for </w:t>
      </w:r>
      <w:r w:rsidR="002E7295">
        <w:rPr>
          <w:b/>
        </w:rPr>
        <w:t xml:space="preserve">NR V2X </w:t>
      </w:r>
      <w:r>
        <w:rPr>
          <w:b/>
        </w:rPr>
        <w:t>PSSCH</w:t>
      </w:r>
      <w:r w:rsidR="00E56728" w:rsidRPr="000655DF">
        <w:rPr>
          <w:b/>
        </w:rPr>
        <w:t>:</w:t>
      </w:r>
    </w:p>
    <w:p w14:paraId="36B11E22" w14:textId="77777777" w:rsidR="00E56728" w:rsidRPr="000655DF" w:rsidRDefault="00E56728" w:rsidP="00E56728">
      <w:pPr>
        <w:pStyle w:val="3GPPText"/>
        <w:numPr>
          <w:ilvl w:val="2"/>
          <w:numId w:val="12"/>
        </w:numPr>
      </w:pPr>
      <w:r w:rsidRPr="000655DF">
        <w:rPr>
          <w:b/>
        </w:rPr>
        <w:t>Use the actual number of REs available for PSSCH for the TBS calculation</w:t>
      </w:r>
    </w:p>
    <w:p w14:paraId="43DDC190" w14:textId="626BA443" w:rsidR="00E56728" w:rsidRPr="002D2F02" w:rsidRDefault="00583F4C" w:rsidP="00E56728">
      <w:pPr>
        <w:pStyle w:val="3GPPText"/>
        <w:numPr>
          <w:ilvl w:val="3"/>
          <w:numId w:val="12"/>
        </w:numPr>
      </w:pPr>
      <w:r>
        <w:rPr>
          <w:b/>
        </w:rPr>
        <w:t>Exclude (s</w:t>
      </w:r>
      <w:r w:rsidR="00E56728" w:rsidRPr="000655DF">
        <w:rPr>
          <w:b/>
        </w:rPr>
        <w:t>ubtract</w:t>
      </w:r>
      <w:r>
        <w:rPr>
          <w:b/>
        </w:rPr>
        <w:t>)</w:t>
      </w:r>
      <w:r w:rsidR="00E56728" w:rsidRPr="000655DF">
        <w:rPr>
          <w:b/>
        </w:rPr>
        <w:t xml:space="preserve"> </w:t>
      </w:r>
      <w:r>
        <w:rPr>
          <w:b/>
        </w:rPr>
        <w:t xml:space="preserve">REs occupied by PSSCH </w:t>
      </w:r>
      <w:r w:rsidR="00E56728" w:rsidRPr="000655DF">
        <w:rPr>
          <w:b/>
        </w:rPr>
        <w:t xml:space="preserve">DMRS and </w:t>
      </w:r>
      <w:r>
        <w:rPr>
          <w:b/>
        </w:rPr>
        <w:t xml:space="preserve">two stage </w:t>
      </w:r>
      <w:r w:rsidR="00E56728" w:rsidRPr="000655DF">
        <w:rPr>
          <w:b/>
        </w:rPr>
        <w:t>PSCCH overhead</w:t>
      </w:r>
    </w:p>
    <w:p w14:paraId="6863485E" w14:textId="0FAB26E8" w:rsidR="00583F4C" w:rsidRPr="000655DF" w:rsidRDefault="00583F4C" w:rsidP="00E56728">
      <w:pPr>
        <w:pStyle w:val="3GPPText"/>
        <w:numPr>
          <w:ilvl w:val="3"/>
          <w:numId w:val="12"/>
        </w:numPr>
      </w:pPr>
      <w:r>
        <w:rPr>
          <w:b/>
        </w:rPr>
        <w:t>Exclude (s</w:t>
      </w:r>
      <w:r w:rsidRPr="000655DF">
        <w:rPr>
          <w:b/>
        </w:rPr>
        <w:t>ubtract</w:t>
      </w:r>
      <w:r>
        <w:rPr>
          <w:b/>
        </w:rPr>
        <w:t>) REs of the first symbol (due to potential AGC distortion)</w:t>
      </w:r>
    </w:p>
    <w:p w14:paraId="366B827F" w14:textId="385FAC1B" w:rsidR="00583F4C" w:rsidRPr="00583F4C" w:rsidRDefault="00583F4C" w:rsidP="00E56728">
      <w:pPr>
        <w:pStyle w:val="3GPPText"/>
        <w:numPr>
          <w:ilvl w:val="3"/>
          <w:numId w:val="12"/>
        </w:numPr>
        <w:rPr>
          <w:b/>
        </w:rPr>
      </w:pPr>
      <w:r w:rsidRPr="002D2F02">
        <w:rPr>
          <w:b/>
        </w:rPr>
        <w:t>Exclude (</w:t>
      </w:r>
      <w:r w:rsidRPr="00583F4C">
        <w:rPr>
          <w:b/>
        </w:rPr>
        <w:t>subtract</w:t>
      </w:r>
      <w:r w:rsidRPr="002D2F02">
        <w:rPr>
          <w:b/>
        </w:rPr>
        <w:t>) REs occupied by CSI-RS and PTRS</w:t>
      </w:r>
    </w:p>
    <w:p w14:paraId="600155BB" w14:textId="08CB6C4D" w:rsidR="00583F4C" w:rsidRPr="002D2F02" w:rsidRDefault="00E56728" w:rsidP="002D2F02">
      <w:pPr>
        <w:pStyle w:val="3GPPText"/>
        <w:numPr>
          <w:ilvl w:val="2"/>
          <w:numId w:val="12"/>
        </w:numPr>
      </w:pPr>
      <w:r w:rsidRPr="000655DF">
        <w:rPr>
          <w:b/>
        </w:rPr>
        <w:t>I</w:t>
      </w:r>
      <w:r w:rsidR="00583F4C">
        <w:rPr>
          <w:b/>
        </w:rPr>
        <w:t xml:space="preserve">f PSFCH is allocated every </w:t>
      </w:r>
      <w:r w:rsidR="00583F4C" w:rsidRPr="002D2F02">
        <w:rPr>
          <w:b/>
          <w:i/>
        </w:rPr>
        <w:t>N</w:t>
      </w:r>
      <w:r w:rsidR="00583F4C">
        <w:rPr>
          <w:b/>
        </w:rPr>
        <w:t>-</w:t>
      </w:r>
      <w:proofErr w:type="spellStart"/>
      <w:r w:rsidR="00583F4C">
        <w:rPr>
          <w:b/>
        </w:rPr>
        <w:t>th</w:t>
      </w:r>
      <w:proofErr w:type="spellEnd"/>
      <w:r w:rsidR="00583F4C">
        <w:rPr>
          <w:b/>
        </w:rPr>
        <w:t xml:space="preserve"> slot (N &gt; 1)</w:t>
      </w:r>
      <w:r w:rsidRPr="000655DF">
        <w:rPr>
          <w:b/>
        </w:rPr>
        <w:t>, define (pre)-configured value</w:t>
      </w:r>
      <w:r w:rsidR="00583F4C">
        <w:rPr>
          <w:b/>
        </w:rPr>
        <w:t xml:space="preserve">/rule </w:t>
      </w:r>
      <w:r w:rsidRPr="000655DF">
        <w:rPr>
          <w:b/>
        </w:rPr>
        <w:t>for the PSSCH RE determination</w:t>
      </w:r>
    </w:p>
    <w:p w14:paraId="2D578888" w14:textId="6A528836" w:rsidR="00E56728" w:rsidRPr="002D2F02" w:rsidRDefault="00583F4C" w:rsidP="002D2F02">
      <w:pPr>
        <w:pStyle w:val="3GPPText"/>
        <w:numPr>
          <w:ilvl w:val="3"/>
          <w:numId w:val="12"/>
        </w:numPr>
        <w:jc w:val="left"/>
        <w:rPr>
          <w:b/>
        </w:rPr>
      </w:pPr>
      <w:r>
        <w:rPr>
          <w:b/>
        </w:rPr>
        <w:t>e.g. RE determination is based on actual amount of PSSCH REs in slot w/ or w/o PSFCH</w:t>
      </w:r>
      <w:r w:rsidR="002E7295">
        <w:rPr>
          <w:b/>
        </w:rPr>
        <w:t xml:space="preserve"> and scaling coefficient</w:t>
      </w:r>
    </w:p>
    <w:p w14:paraId="6F59AD09" w14:textId="76E6B88B" w:rsidR="002E7295" w:rsidRPr="002E7295" w:rsidRDefault="002E7295" w:rsidP="002D2F02">
      <w:pPr>
        <w:pStyle w:val="3GPPText"/>
        <w:numPr>
          <w:ilvl w:val="2"/>
          <w:numId w:val="12"/>
        </w:numPr>
        <w:rPr>
          <w:b/>
        </w:rPr>
      </w:pPr>
      <w:r w:rsidRPr="002D2F02">
        <w:rPr>
          <w:b/>
        </w:rPr>
        <w:t xml:space="preserve">For </w:t>
      </w:r>
      <w:r w:rsidR="000B7484" w:rsidRPr="00EA0946">
        <w:rPr>
          <w:b/>
        </w:rPr>
        <w:t>single sub-channel</w:t>
      </w:r>
      <w:r w:rsidR="000B7484">
        <w:rPr>
          <w:b/>
        </w:rPr>
        <w:t xml:space="preserve"> </w:t>
      </w:r>
      <w:r w:rsidRPr="002D2F02">
        <w:rPr>
          <w:b/>
        </w:rPr>
        <w:t xml:space="preserve">initial transmissions </w:t>
      </w:r>
      <w:r>
        <w:rPr>
          <w:b/>
        </w:rPr>
        <w:t>reserving multiple sub-channels for retransmission</w:t>
      </w:r>
      <w:r w:rsidRPr="002D2F02">
        <w:rPr>
          <w:b/>
        </w:rPr>
        <w:t xml:space="preserve">, use the </w:t>
      </w:r>
      <w:r>
        <w:rPr>
          <w:b/>
        </w:rPr>
        <w:t xml:space="preserve">RE </w:t>
      </w:r>
      <w:r w:rsidRPr="002D2F02">
        <w:rPr>
          <w:b/>
        </w:rPr>
        <w:t>size of reserved allocation for the TBS determination</w:t>
      </w:r>
    </w:p>
    <w:p w14:paraId="121D8D5F" w14:textId="02A493DF" w:rsidR="00E56728" w:rsidRPr="000655DF" w:rsidRDefault="002E7295" w:rsidP="002D2F02">
      <w:pPr>
        <w:pStyle w:val="3GPPText"/>
        <w:numPr>
          <w:ilvl w:val="2"/>
          <w:numId w:val="12"/>
        </w:numPr>
        <w:rPr>
          <w:b/>
        </w:rPr>
      </w:pPr>
      <w:r>
        <w:rPr>
          <w:b/>
        </w:rPr>
        <w:t>If PSSCH resource pool is partitioned into different sub-channel sizes (e.g. N PRBs and (N+X) PRBs), use RE size determined based on minimum sub-channel size</w:t>
      </w:r>
      <w:r w:rsidR="000B7484">
        <w:rPr>
          <w:b/>
        </w:rPr>
        <w:t xml:space="preserve"> (i.e. assuming that all sub-channels have </w:t>
      </w:r>
      <w:r w:rsidR="001A40C6">
        <w:rPr>
          <w:b/>
        </w:rPr>
        <w:t>N PRBs</w:t>
      </w:r>
      <w:r w:rsidR="000B7484">
        <w:rPr>
          <w:b/>
        </w:rPr>
        <w:t>)</w:t>
      </w:r>
    </w:p>
    <w:bookmarkEnd w:id="30"/>
    <w:p w14:paraId="2F4F7444" w14:textId="77777777" w:rsidR="00E56728" w:rsidRDefault="00E56728" w:rsidP="00463F85">
      <w:pPr>
        <w:pStyle w:val="3GPPText"/>
      </w:pPr>
    </w:p>
    <w:p w14:paraId="7E71E3D3" w14:textId="186FA3DA" w:rsidR="00463F85" w:rsidRPr="003705D8" w:rsidRDefault="00463F85" w:rsidP="003705D8">
      <w:pPr>
        <w:pStyle w:val="3GPPText"/>
      </w:pPr>
      <w:r w:rsidRPr="003705D8">
        <w:t>For larger packet transmission a (pre)-configured scaling of the TBS values can be configured to support sidelink transmission with CR per TTI &gt; 1 and allocation of multiple TTIs with effective code rate &lt; 1.</w:t>
      </w:r>
    </w:p>
    <w:p w14:paraId="373BD0D8" w14:textId="77777777" w:rsidR="00463F85" w:rsidRPr="00463F85" w:rsidRDefault="00463F85" w:rsidP="00463F85">
      <w:pPr>
        <w:pStyle w:val="3GPPText"/>
      </w:pPr>
      <w:bookmarkStart w:id="31" w:name="_Hlk23847110"/>
    </w:p>
    <w:p w14:paraId="162C28A0" w14:textId="77777777" w:rsidR="00E56728" w:rsidRPr="000655DF" w:rsidRDefault="00E56728">
      <w:pPr>
        <w:pStyle w:val="3GPPText"/>
        <w:numPr>
          <w:ilvl w:val="0"/>
          <w:numId w:val="11"/>
        </w:numPr>
      </w:pPr>
    </w:p>
    <w:p w14:paraId="371F4663" w14:textId="77777777" w:rsidR="00E56728" w:rsidRPr="002D2F02" w:rsidRDefault="00E56728" w:rsidP="002D2F02">
      <w:pPr>
        <w:pStyle w:val="3GPPText"/>
        <w:numPr>
          <w:ilvl w:val="1"/>
          <w:numId w:val="12"/>
        </w:numPr>
        <w:rPr>
          <w:b/>
        </w:rPr>
      </w:pPr>
      <w:r w:rsidRPr="000655DF">
        <w:rPr>
          <w:b/>
        </w:rPr>
        <w:t>In order to enable transmissions with CR per TTI &gt; 1 that allocate multiple TTIs, introduce (pre)-configured TBS scaling of the MCS entries</w:t>
      </w:r>
    </w:p>
    <w:bookmarkEnd w:id="31"/>
    <w:p w14:paraId="30681068" w14:textId="77777777" w:rsidR="00463F85" w:rsidRPr="002D2F02" w:rsidRDefault="00463F85" w:rsidP="00463F85">
      <w:pPr>
        <w:pStyle w:val="3GPPText"/>
      </w:pPr>
    </w:p>
    <w:p w14:paraId="6762ADA0" w14:textId="6DD8669F" w:rsidR="00007BB5" w:rsidRPr="000655DF" w:rsidRDefault="00007BB5" w:rsidP="002A6571">
      <w:pPr>
        <w:pStyle w:val="3GPPH2"/>
        <w:tabs>
          <w:tab w:val="clear" w:pos="3636"/>
          <w:tab w:val="num" w:pos="3276"/>
        </w:tabs>
        <w:ind w:left="3276" w:hanging="3276"/>
        <w:rPr>
          <w:lang w:val="en-US"/>
        </w:rPr>
      </w:pPr>
      <w:r w:rsidRPr="000655DF">
        <w:rPr>
          <w:lang w:val="en-US"/>
        </w:rPr>
        <w:t>AGC and Problematic MCSs</w:t>
      </w:r>
    </w:p>
    <w:p w14:paraId="2CD840E6" w14:textId="008AA920" w:rsidR="00D40821" w:rsidRPr="001F34B8" w:rsidRDefault="00D40821">
      <w:pPr>
        <w:pStyle w:val="3GPPText"/>
      </w:pPr>
      <w:r w:rsidRPr="001F34B8">
        <w:t xml:space="preserve">As described in </w:t>
      </w:r>
      <w:r w:rsidR="00261995" w:rsidRPr="001F34B8">
        <w:fldChar w:fldCharType="begin"/>
      </w:r>
      <w:r w:rsidR="00261995" w:rsidRPr="001F34B8">
        <w:instrText xml:space="preserve"> REF _Ref16849559 \r \h </w:instrText>
      </w:r>
      <w:r w:rsidR="00EA2B14" w:rsidRPr="001F34B8">
        <w:instrText xml:space="preserve"> \* MERGEFORMAT </w:instrText>
      </w:r>
      <w:r w:rsidR="00261995" w:rsidRPr="001F34B8">
        <w:fldChar w:fldCharType="separate"/>
      </w:r>
      <w:r w:rsidR="009575BD">
        <w:t>[5]</w:t>
      </w:r>
      <w:r w:rsidR="00261995" w:rsidRPr="001F34B8">
        <w:fldChar w:fldCharType="end"/>
      </w:r>
      <w:r w:rsidR="00280774" w:rsidRPr="001F34B8">
        <w:t>,</w:t>
      </w:r>
      <w:r w:rsidRPr="001F34B8">
        <w:t xml:space="preserve"> if the TBS size is greater than 8448 bits the </w:t>
      </w:r>
      <w:proofErr w:type="spellStart"/>
      <w:r w:rsidRPr="001F34B8">
        <w:t>codeword</w:t>
      </w:r>
      <w:proofErr w:type="spellEnd"/>
      <w:r w:rsidRPr="001F34B8">
        <w:t xml:space="preserve"> is split into multiple code blocks (CBs). Every CB has its own CRC bits and is separately encoded and interleaved. The interleaving only consists of a uniform mapping of systematic bits to modulated symbols. Essentially, first the systematic bits are mapped to the MSB of modulated symbol, followed by the next low bitter and so on, until no more systematic bits are available. The concatenated code block</w:t>
      </w:r>
      <w:r w:rsidR="00981718">
        <w:t>s</w:t>
      </w:r>
      <w:r w:rsidRPr="001F34B8">
        <w:t xml:space="preserve"> are than mapped to modulated symbols. This string of symbols </w:t>
      </w:r>
      <w:r w:rsidR="00981718" w:rsidRPr="001F34B8">
        <w:t>is</w:t>
      </w:r>
      <w:r w:rsidRPr="001F34B8">
        <w:t xml:space="preserve"> afterwards mapped to physical resources. </w:t>
      </w:r>
      <w:r w:rsidRPr="0085557D">
        <w:t xml:space="preserve">They are first mapped to the </w:t>
      </w:r>
      <w:r w:rsidR="00BB4CD4" w:rsidRPr="0085557D">
        <w:t xml:space="preserve">space (layer) </w:t>
      </w:r>
      <w:r w:rsidRPr="0085557D">
        <w:t>direction th</w:t>
      </w:r>
      <w:r w:rsidR="00280774" w:rsidRPr="0085557D">
        <w:t>e</w:t>
      </w:r>
      <w:r w:rsidRPr="0085557D">
        <w:t xml:space="preserve">n </w:t>
      </w:r>
      <w:r w:rsidR="00BB4CD4" w:rsidRPr="0085557D">
        <w:t>frequency</w:t>
      </w:r>
      <w:r w:rsidRPr="0085557D">
        <w:t xml:space="preserve"> direction and last </w:t>
      </w:r>
      <w:r w:rsidR="00BB4CD4" w:rsidRPr="0085557D">
        <w:t>time</w:t>
      </w:r>
      <w:r w:rsidRPr="0085557D">
        <w:t xml:space="preserve"> direction</w:t>
      </w:r>
      <w:r w:rsidRPr="001F34B8">
        <w:t xml:space="preserve">. The layer direction is only applicable if one </w:t>
      </w:r>
      <w:proofErr w:type="spellStart"/>
      <w:r w:rsidRPr="001F34B8">
        <w:t>codeword</w:t>
      </w:r>
      <w:proofErr w:type="spellEnd"/>
      <w:r w:rsidRPr="001F34B8">
        <w:t xml:space="preserve"> is mapped to multiple sp</w:t>
      </w:r>
      <w:r w:rsidR="00280774" w:rsidRPr="001F34B8">
        <w:t>at</w:t>
      </w:r>
      <w:r w:rsidRPr="001F34B8">
        <w:t xml:space="preserve">ial layers. An example for only one </w:t>
      </w:r>
      <w:r w:rsidR="00280774" w:rsidRPr="001F34B8">
        <w:t>spatial</w:t>
      </w:r>
      <w:r w:rsidRPr="001F34B8">
        <w:t xml:space="preserve"> layer is shown in </w:t>
      </w:r>
      <w:r w:rsidR="004970A6" w:rsidRPr="004970A6">
        <w:rPr>
          <w:highlight w:val="yellow"/>
        </w:rPr>
        <w:fldChar w:fldCharType="begin"/>
      </w:r>
      <w:r w:rsidR="004970A6" w:rsidRPr="004970A6">
        <w:instrText xml:space="preserve"> REF _Ref22107332 \h </w:instrText>
      </w:r>
      <w:r w:rsidR="004970A6" w:rsidRPr="004970A6">
        <w:rPr>
          <w:highlight w:val="yellow"/>
        </w:rPr>
        <w:instrText xml:space="preserve"> \* MERGEFORMAT </w:instrText>
      </w:r>
      <w:r w:rsidR="004970A6" w:rsidRPr="004970A6">
        <w:rPr>
          <w:highlight w:val="yellow"/>
        </w:rPr>
      </w:r>
      <w:r w:rsidR="004970A6" w:rsidRPr="004970A6">
        <w:rPr>
          <w:highlight w:val="yellow"/>
        </w:rPr>
        <w:fldChar w:fldCharType="separate"/>
      </w:r>
      <w:r w:rsidR="009575BD" w:rsidRPr="00A55DF5">
        <w:t xml:space="preserve">Figure </w:t>
      </w:r>
      <w:r w:rsidR="009575BD" w:rsidRPr="00A55DF5">
        <w:rPr>
          <w:noProof/>
        </w:rPr>
        <w:t>15</w:t>
      </w:r>
      <w:r w:rsidR="004970A6" w:rsidRPr="004970A6">
        <w:rPr>
          <w:highlight w:val="yellow"/>
        </w:rPr>
        <w:fldChar w:fldCharType="end"/>
      </w:r>
      <w:r w:rsidR="004970A6" w:rsidRPr="004970A6">
        <w:t>-a</w:t>
      </w:r>
      <w:r w:rsidRPr="001F34B8">
        <w:t>.</w:t>
      </w:r>
      <w:r w:rsidR="00EA2B14" w:rsidRPr="001F34B8">
        <w:t xml:space="preserve"> </w:t>
      </w:r>
      <w:r w:rsidR="00261995" w:rsidRPr="001F34B8">
        <w:t xml:space="preserve">As described in </w:t>
      </w:r>
      <w:r w:rsidR="00261995" w:rsidRPr="001F34B8">
        <w:fldChar w:fldCharType="begin"/>
      </w:r>
      <w:r w:rsidR="00261995" w:rsidRPr="001F34B8">
        <w:instrText xml:space="preserve"> REF _Ref16868311 \r \h </w:instrText>
      </w:r>
      <w:r w:rsidR="00EA2B14" w:rsidRPr="001F34B8">
        <w:instrText xml:space="preserve"> \* MERGEFORMAT </w:instrText>
      </w:r>
      <w:r w:rsidR="00261995" w:rsidRPr="001F34B8">
        <w:fldChar w:fldCharType="separate"/>
      </w:r>
      <w:r w:rsidR="009575BD">
        <w:t>[2]</w:t>
      </w:r>
      <w:r w:rsidR="00261995" w:rsidRPr="001F34B8">
        <w:fldChar w:fldCharType="end"/>
      </w:r>
      <w:r w:rsidRPr="001F34B8">
        <w:t xml:space="preserve"> a certain amount of time at the start of the transmission is necessary to adapt the AGC. This means that during this time it is very likely that the </w:t>
      </w:r>
      <w:r w:rsidR="00280774">
        <w:t>first</w:t>
      </w:r>
      <w:r w:rsidRPr="001F34B8">
        <w:t xml:space="preserve"> symbols ar</w:t>
      </w:r>
      <w:r w:rsidR="00261995" w:rsidRPr="001F34B8">
        <w:t xml:space="preserve">e </w:t>
      </w:r>
      <w:r w:rsidR="00280774">
        <w:t>distorted</w:t>
      </w:r>
      <w:r w:rsidR="00261995" w:rsidRPr="001F34B8">
        <w:t xml:space="preserve">. According to </w:t>
      </w:r>
      <w:r w:rsidR="00261995" w:rsidRPr="001F34B8">
        <w:fldChar w:fldCharType="begin"/>
      </w:r>
      <w:r w:rsidR="00261995" w:rsidRPr="001F34B8">
        <w:instrText xml:space="preserve"> REF _Ref16868311 \r \h </w:instrText>
      </w:r>
      <w:r w:rsidR="00EA2B14" w:rsidRPr="001F34B8">
        <w:instrText xml:space="preserve"> \* MERGEFORMAT </w:instrText>
      </w:r>
      <w:r w:rsidR="00261995" w:rsidRPr="001F34B8">
        <w:fldChar w:fldCharType="separate"/>
      </w:r>
      <w:r w:rsidR="009575BD">
        <w:t>[2]</w:t>
      </w:r>
      <w:r w:rsidR="00261995" w:rsidRPr="001F34B8">
        <w:fldChar w:fldCharType="end"/>
      </w:r>
      <w:r w:rsidRPr="001F34B8">
        <w:t xml:space="preserve"> the time is about 1 OFDM symbol for 30 and 60 kHz SCS. For the example in </w:t>
      </w:r>
      <w:r w:rsidR="004970A6" w:rsidRPr="004970A6">
        <w:rPr>
          <w:highlight w:val="yellow"/>
        </w:rPr>
        <w:fldChar w:fldCharType="begin"/>
      </w:r>
      <w:r w:rsidR="004970A6" w:rsidRPr="004970A6">
        <w:instrText xml:space="preserve"> REF _Ref22107332 \h </w:instrText>
      </w:r>
      <w:r w:rsidR="004970A6" w:rsidRPr="004970A6">
        <w:rPr>
          <w:highlight w:val="yellow"/>
        </w:rPr>
        <w:instrText xml:space="preserve"> \* MERGEFORMAT </w:instrText>
      </w:r>
      <w:r w:rsidR="004970A6" w:rsidRPr="004970A6">
        <w:rPr>
          <w:highlight w:val="yellow"/>
        </w:rPr>
      </w:r>
      <w:r w:rsidR="004970A6" w:rsidRPr="004970A6">
        <w:rPr>
          <w:highlight w:val="yellow"/>
        </w:rPr>
        <w:fldChar w:fldCharType="separate"/>
      </w:r>
      <w:r w:rsidR="009575BD" w:rsidRPr="00A55DF5">
        <w:t xml:space="preserve">Figure </w:t>
      </w:r>
      <w:r w:rsidR="009575BD" w:rsidRPr="00A55DF5">
        <w:rPr>
          <w:noProof/>
        </w:rPr>
        <w:t>15</w:t>
      </w:r>
      <w:r w:rsidR="004970A6" w:rsidRPr="004970A6">
        <w:rPr>
          <w:highlight w:val="yellow"/>
        </w:rPr>
        <w:fldChar w:fldCharType="end"/>
      </w:r>
      <w:r w:rsidR="004970A6" w:rsidRPr="004970A6">
        <w:t>-</w:t>
      </w:r>
      <w:proofErr w:type="gramStart"/>
      <w:r w:rsidR="004970A6" w:rsidRPr="004970A6">
        <w:t>a</w:t>
      </w:r>
      <w:r w:rsidR="00F73E36" w:rsidRPr="001F34B8">
        <w:t xml:space="preserve"> </w:t>
      </w:r>
      <w:r w:rsidRPr="001F34B8">
        <w:t>this</w:t>
      </w:r>
      <w:proofErr w:type="gramEnd"/>
      <w:r w:rsidRPr="001F34B8">
        <w:t xml:space="preserve"> would mean that the firs</w:t>
      </w:r>
      <w:r w:rsidR="00F73E36" w:rsidRPr="001F34B8">
        <w:t>t OFDM symbol cannot be received</w:t>
      </w:r>
      <w:r w:rsidRPr="001F34B8">
        <w:t xml:space="preserve">. If the remaining symbols of a CB after the removal of the AGC impacted symbol are not </w:t>
      </w:r>
      <w:proofErr w:type="spellStart"/>
      <w:r w:rsidRPr="001F34B8">
        <w:t xml:space="preserve">self </w:t>
      </w:r>
      <w:r w:rsidR="009F4818" w:rsidRPr="00280774">
        <w:t>decodable</w:t>
      </w:r>
      <w:proofErr w:type="spellEnd"/>
      <w:r w:rsidRPr="001F34B8">
        <w:t xml:space="preserve"> anymore, the whole CB is going to fail. This would result in the overall transmission to also be failing. </w:t>
      </w:r>
      <w:r w:rsidRPr="001F34B8">
        <w:rPr>
          <w:b/>
        </w:rPr>
        <w:t xml:space="preserve">For a 40 MHz channel this means that for Table 5.1.3.1-1 of </w:t>
      </w:r>
      <w:r w:rsidR="00261995" w:rsidRPr="001F34B8">
        <w:rPr>
          <w:b/>
        </w:rPr>
        <w:fldChar w:fldCharType="begin"/>
      </w:r>
      <w:r w:rsidR="00261995" w:rsidRPr="001F34B8">
        <w:rPr>
          <w:b/>
        </w:rPr>
        <w:instrText xml:space="preserve"> REF _Ref16849559 \r \h </w:instrText>
      </w:r>
      <w:r w:rsidR="00EA2B14" w:rsidRPr="001F34B8">
        <w:rPr>
          <w:b/>
        </w:rPr>
        <w:instrText xml:space="preserve"> \* MERGEFORMAT </w:instrText>
      </w:r>
      <w:r w:rsidR="00261995" w:rsidRPr="001F34B8">
        <w:rPr>
          <w:b/>
        </w:rPr>
      </w:r>
      <w:r w:rsidR="00261995" w:rsidRPr="001F34B8">
        <w:rPr>
          <w:b/>
        </w:rPr>
        <w:fldChar w:fldCharType="separate"/>
      </w:r>
      <w:r w:rsidR="009575BD">
        <w:rPr>
          <w:b/>
        </w:rPr>
        <w:t>[5]</w:t>
      </w:r>
      <w:r w:rsidR="00261995" w:rsidRPr="001F34B8">
        <w:rPr>
          <w:b/>
        </w:rPr>
        <w:fldChar w:fldCharType="end"/>
      </w:r>
      <w:r w:rsidRPr="001F34B8">
        <w:rPr>
          <w:b/>
        </w:rPr>
        <w:t xml:space="preserve"> the MCS </w:t>
      </w:r>
      <w:r w:rsidR="00EA21CC" w:rsidRPr="001F34B8">
        <w:rPr>
          <w:b/>
        </w:rPr>
        <w:t xml:space="preserve">9, 14 – 16, </w:t>
      </w:r>
      <w:r w:rsidRPr="001F34B8">
        <w:rPr>
          <w:b/>
        </w:rPr>
        <w:t xml:space="preserve">19-28 cannot be received and for Table 5.1.3.1-2 of </w:t>
      </w:r>
      <w:r w:rsidR="00261995" w:rsidRPr="001F34B8">
        <w:rPr>
          <w:b/>
        </w:rPr>
        <w:fldChar w:fldCharType="begin"/>
      </w:r>
      <w:r w:rsidR="00261995" w:rsidRPr="001F34B8">
        <w:rPr>
          <w:b/>
        </w:rPr>
        <w:instrText xml:space="preserve"> REF _Ref16849559 \r \h </w:instrText>
      </w:r>
      <w:r w:rsidR="00EA2B14" w:rsidRPr="001F34B8">
        <w:rPr>
          <w:b/>
        </w:rPr>
        <w:instrText xml:space="preserve"> \* MERGEFORMAT </w:instrText>
      </w:r>
      <w:r w:rsidR="00261995" w:rsidRPr="001F34B8">
        <w:rPr>
          <w:b/>
        </w:rPr>
      </w:r>
      <w:r w:rsidR="00261995" w:rsidRPr="001F34B8">
        <w:rPr>
          <w:b/>
        </w:rPr>
        <w:fldChar w:fldCharType="separate"/>
      </w:r>
      <w:r w:rsidR="009575BD">
        <w:rPr>
          <w:b/>
        </w:rPr>
        <w:t>[5]</w:t>
      </w:r>
      <w:r w:rsidR="00261995" w:rsidRPr="001F34B8">
        <w:rPr>
          <w:b/>
        </w:rPr>
        <w:fldChar w:fldCharType="end"/>
      </w:r>
      <w:r w:rsidRPr="001F34B8">
        <w:rPr>
          <w:b/>
        </w:rPr>
        <w:t xml:space="preserve"> the MCS </w:t>
      </w:r>
      <w:r w:rsidR="00EA21CC" w:rsidRPr="001F34B8">
        <w:rPr>
          <w:b/>
        </w:rPr>
        <w:t xml:space="preserve">8 - 10, </w:t>
      </w:r>
      <w:r w:rsidRPr="001F34B8">
        <w:rPr>
          <w:b/>
        </w:rPr>
        <w:t>12 – 27</w:t>
      </w:r>
      <w:r w:rsidRPr="001F34B8">
        <w:t xml:space="preserve"> cannot be received, and for the lower MCS there is a significant penalty in performance, due the different effective </w:t>
      </w:r>
      <w:proofErr w:type="spellStart"/>
      <w:r w:rsidRPr="001F34B8">
        <w:t>coderate</w:t>
      </w:r>
      <w:proofErr w:type="spellEnd"/>
      <w:r w:rsidRPr="001F34B8">
        <w:t xml:space="preserve"> of the first CB.</w:t>
      </w:r>
      <w:r w:rsidR="00EA21CC" w:rsidRPr="001F34B8">
        <w:t xml:space="preserve"> It is important to mention that this is bandwidth dependent, thus the larger the bandwidth the more MCS are going to fail with frequency first mapping. It is also important to mention that the MCS that don’t fail have a significant performance degradation as essentially the BLER is dominated by the performance of the fir</w:t>
      </w:r>
      <w:r w:rsidR="003C0209" w:rsidRPr="001F34B8">
        <w:t xml:space="preserve">st CB. For the same scenario if time first mapping is used only the MCS 26 – 28 of table 1 and MCS 25 – 27 of table 2 are not </w:t>
      </w:r>
      <w:r w:rsidR="00705589" w:rsidRPr="00280774">
        <w:t>decodable</w:t>
      </w:r>
      <w:r w:rsidR="00684EA6" w:rsidRPr="001F34B8">
        <w:t xml:space="preserve"> and </w:t>
      </w:r>
      <w:r w:rsidR="00461E13" w:rsidRPr="001F34B8">
        <w:t>for the decodable ones there is in many cases only a minor impact on the demodulation performance.</w:t>
      </w:r>
      <w:r w:rsidR="00E82DDB">
        <w:t xml:space="preserve"> For the case of </w:t>
      </w:r>
      <w:r w:rsidR="008B7761">
        <w:t xml:space="preserve">MCS table 1 (MC table without 256 QAM) in </w:t>
      </w:r>
      <w:r w:rsidR="008B7761">
        <w:fldChar w:fldCharType="begin"/>
      </w:r>
      <w:r w:rsidR="008B7761">
        <w:instrText xml:space="preserve"> REF _Ref16849559 \r \h </w:instrText>
      </w:r>
      <w:r w:rsidR="008B7761">
        <w:fldChar w:fldCharType="separate"/>
      </w:r>
      <w:r w:rsidR="009575BD">
        <w:t>[5]</w:t>
      </w:r>
      <w:r w:rsidR="008B7761">
        <w:fldChar w:fldCharType="end"/>
      </w:r>
      <w:r w:rsidR="008B7761">
        <w:t xml:space="preserve"> </w:t>
      </w:r>
      <w:r w:rsidR="00E82DDB">
        <w:t xml:space="preserve">this is illustrated in </w:t>
      </w:r>
      <w:r w:rsidR="00E82DDB">
        <w:fldChar w:fldCharType="begin"/>
      </w:r>
      <w:r w:rsidR="00E82DDB">
        <w:instrText xml:space="preserve"> REF _Ref21377846 \h </w:instrText>
      </w:r>
      <w:r w:rsidR="00E82DDB">
        <w:fldChar w:fldCharType="separate"/>
      </w:r>
      <w:r w:rsidR="009575BD" w:rsidRPr="000655DF">
        <w:t xml:space="preserve">Figure </w:t>
      </w:r>
      <w:r w:rsidR="009575BD">
        <w:rPr>
          <w:noProof/>
        </w:rPr>
        <w:t>14</w:t>
      </w:r>
      <w:r w:rsidR="00E82DDB">
        <w:fldChar w:fldCharType="end"/>
      </w:r>
      <w:r w:rsidR="00E82DDB">
        <w:t>.</w:t>
      </w:r>
    </w:p>
    <w:p w14:paraId="4231D28F" w14:textId="43F6C51E" w:rsidR="00F73E36" w:rsidRPr="00280774" w:rsidRDefault="00F73E36" w:rsidP="002D2F02">
      <w:pPr>
        <w:pStyle w:val="3GPPText"/>
      </w:pPr>
      <w:r w:rsidRPr="001F34B8">
        <w:t xml:space="preserve">The most straight forward solution would be to use time first mapping instead of frequency first mapping. Instead of mapping the concatenated CBs first to the frequency direction we start with the time direction. The example in </w:t>
      </w:r>
      <w:r w:rsidR="004970A6" w:rsidRPr="004970A6">
        <w:rPr>
          <w:highlight w:val="yellow"/>
        </w:rPr>
        <w:fldChar w:fldCharType="begin"/>
      </w:r>
      <w:r w:rsidR="004970A6" w:rsidRPr="004970A6">
        <w:instrText xml:space="preserve"> REF _Ref22107332 \h </w:instrText>
      </w:r>
      <w:r w:rsidR="004970A6" w:rsidRPr="004970A6">
        <w:rPr>
          <w:highlight w:val="yellow"/>
        </w:rPr>
        <w:instrText xml:space="preserve"> \* MERGEFORMAT </w:instrText>
      </w:r>
      <w:r w:rsidR="004970A6" w:rsidRPr="004970A6">
        <w:rPr>
          <w:highlight w:val="yellow"/>
        </w:rPr>
      </w:r>
      <w:r w:rsidR="004970A6" w:rsidRPr="004970A6">
        <w:rPr>
          <w:highlight w:val="yellow"/>
        </w:rPr>
        <w:fldChar w:fldCharType="separate"/>
      </w:r>
      <w:r w:rsidR="009575BD" w:rsidRPr="00A55DF5">
        <w:t xml:space="preserve">Figure </w:t>
      </w:r>
      <w:r w:rsidR="009575BD" w:rsidRPr="00A55DF5">
        <w:rPr>
          <w:noProof/>
        </w:rPr>
        <w:t>15</w:t>
      </w:r>
      <w:r w:rsidR="004970A6" w:rsidRPr="004970A6">
        <w:rPr>
          <w:highlight w:val="yellow"/>
        </w:rPr>
        <w:fldChar w:fldCharType="end"/>
      </w:r>
      <w:r w:rsidR="004970A6" w:rsidRPr="004970A6">
        <w:t>-</w:t>
      </w:r>
      <w:r w:rsidR="004970A6">
        <w:t>b</w:t>
      </w:r>
      <w:r w:rsidRPr="001F34B8">
        <w:t xml:space="preserve"> show how time first mapping could be </w:t>
      </w:r>
      <w:r w:rsidR="00981718" w:rsidRPr="001F34B8">
        <w:t>implemented</w:t>
      </w:r>
      <w:r w:rsidRPr="001F34B8">
        <w:t xml:space="preserve">. It is obvious that if the first symbol is punctured there is only a minimal impact on the performance of each CB. If the MCS at the </w:t>
      </w:r>
      <w:proofErr w:type="spellStart"/>
      <w:proofErr w:type="gramStart"/>
      <w:r w:rsidRPr="001F34B8">
        <w:t>Tx</w:t>
      </w:r>
      <w:proofErr w:type="spellEnd"/>
      <w:proofErr w:type="gramEnd"/>
      <w:r w:rsidRPr="001F34B8">
        <w:t xml:space="preserve"> was chosen to also include this effect it can be ensured that no additional performance impact is there.</w:t>
      </w:r>
    </w:p>
    <w:bookmarkStart w:id="32" w:name="_MON_1631995689"/>
    <w:bookmarkEnd w:id="32"/>
    <w:p w14:paraId="4B7144A8" w14:textId="2D05391B" w:rsidR="00060F33" w:rsidRDefault="00060F33" w:rsidP="001F34B8">
      <w:pPr>
        <w:pStyle w:val="3GPPText"/>
        <w:jc w:val="center"/>
      </w:pPr>
      <w:r>
        <w:object w:dxaOrig="5510" w:dyaOrig="3240" w14:anchorId="20A2FB1A">
          <v:shape id="_x0000_i1038" type="#_x0000_t75" style="width:185.95pt;height:109.55pt" o:ole="">
            <v:imagedata r:id="rId39" o:title=""/>
          </v:shape>
          <o:OLEObject Type="Embed" ProgID="Visio.Drawing.15" ShapeID="_x0000_i1038" DrawAspect="Content" ObjectID="_1634781561" r:id="rId40"/>
        </w:object>
      </w:r>
    </w:p>
    <w:p w14:paraId="3D69E1E6" w14:textId="320D1FED" w:rsidR="00E82DDB" w:rsidRPr="000655DF" w:rsidRDefault="00E82DDB" w:rsidP="00E82DDB">
      <w:pPr>
        <w:pStyle w:val="Caption"/>
        <w:jc w:val="center"/>
        <w:rPr>
          <w:highlight w:val="yellow"/>
          <w:lang w:val="en-US"/>
        </w:rPr>
      </w:pPr>
      <w:bookmarkStart w:id="33" w:name="_Ref21377846"/>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9575BD">
        <w:rPr>
          <w:noProof/>
          <w:lang w:val="en-US"/>
        </w:rPr>
        <w:t>14</w:t>
      </w:r>
      <w:r w:rsidRPr="000655DF">
        <w:rPr>
          <w:lang w:val="en-US"/>
        </w:rPr>
        <w:fldChar w:fldCharType="end"/>
      </w:r>
      <w:bookmarkEnd w:id="33"/>
      <w:r w:rsidRPr="000655DF">
        <w:rPr>
          <w:lang w:val="en-US"/>
        </w:rPr>
        <w:t xml:space="preserve">: </w:t>
      </w:r>
      <w:r>
        <w:rPr>
          <w:lang w:val="en-US"/>
        </w:rPr>
        <w:t>Problematic MCS with frequency first mapping (</w:t>
      </w:r>
      <w:r w:rsidR="00060F33">
        <w:rPr>
          <w:lang w:val="en-US"/>
        </w:rPr>
        <w:t>top</w:t>
      </w:r>
      <w:r>
        <w:rPr>
          <w:lang w:val="en-US"/>
        </w:rPr>
        <w:t>) and time first mapping (</w:t>
      </w:r>
      <w:r w:rsidR="00060F33">
        <w:rPr>
          <w:lang w:val="en-US"/>
        </w:rPr>
        <w:t>bottom</w:t>
      </w:r>
      <w:r>
        <w:rPr>
          <w:lang w:val="en-US"/>
        </w:rPr>
        <w:t>) for a full bandwidth allocation of a 40 MHz channel with 30 kHz SCS.</w:t>
      </w:r>
    </w:p>
    <w:p w14:paraId="10E919E9" w14:textId="3A785FF9" w:rsidR="00060F33" w:rsidRDefault="00060F33" w:rsidP="001F34B8">
      <w:bookmarkStart w:id="34" w:name="_Ref21332469"/>
    </w:p>
    <w:p w14:paraId="31D63F81" w14:textId="713CF778" w:rsidR="00060F33" w:rsidRDefault="00060F33" w:rsidP="001F34B8">
      <w:pPr>
        <w:pStyle w:val="3GPPText"/>
        <w:jc w:val="center"/>
      </w:pPr>
      <w:r>
        <w:object w:dxaOrig="13730" w:dyaOrig="5600" w14:anchorId="26F6BAA5">
          <v:shape id="_x0000_i1039" type="#_x0000_t75" style="width:427.6pt;height:174.7pt" o:ole="">
            <v:imagedata r:id="rId41" o:title=""/>
          </v:shape>
          <o:OLEObject Type="Embed" ProgID="Visio.Drawing.15" ShapeID="_x0000_i1039" DrawAspect="Content" ObjectID="_1634781562" r:id="rId42"/>
        </w:object>
      </w:r>
    </w:p>
    <w:p w14:paraId="5993A808" w14:textId="77777777" w:rsidR="00060F33" w:rsidRPr="006A4222" w:rsidRDefault="00060F33" w:rsidP="001F34B8"/>
    <w:p w14:paraId="5DD92C2C" w14:textId="4CE662A7" w:rsidR="0070483B" w:rsidRDefault="00D40821" w:rsidP="00A55DF5">
      <w:pPr>
        <w:jc w:val="center"/>
        <w:rPr>
          <w:lang w:val="en-US"/>
        </w:rPr>
      </w:pPr>
      <w:bookmarkStart w:id="35" w:name="_Ref22107332"/>
      <w:r w:rsidRPr="004970A6">
        <w:rPr>
          <w:b/>
          <w:lang w:val="en-US"/>
        </w:rPr>
        <w:t xml:space="preserve">Figure </w:t>
      </w:r>
      <w:r w:rsidRPr="004970A6">
        <w:rPr>
          <w:b/>
          <w:lang w:val="en-US"/>
        </w:rPr>
        <w:fldChar w:fldCharType="begin"/>
      </w:r>
      <w:r w:rsidRPr="004970A6">
        <w:rPr>
          <w:b/>
          <w:lang w:val="en-US"/>
        </w:rPr>
        <w:instrText xml:space="preserve"> SEQ Figure \* ARABIC </w:instrText>
      </w:r>
      <w:r w:rsidRPr="004970A6">
        <w:rPr>
          <w:b/>
          <w:lang w:val="en-US"/>
        </w:rPr>
        <w:fldChar w:fldCharType="separate"/>
      </w:r>
      <w:r w:rsidR="009575BD">
        <w:rPr>
          <w:b/>
          <w:noProof/>
          <w:lang w:val="en-US"/>
        </w:rPr>
        <w:t>15</w:t>
      </w:r>
      <w:r w:rsidRPr="004970A6">
        <w:rPr>
          <w:b/>
          <w:lang w:val="en-US"/>
        </w:rPr>
        <w:fldChar w:fldCharType="end"/>
      </w:r>
      <w:bookmarkEnd w:id="34"/>
      <w:bookmarkEnd w:id="35"/>
      <w:r w:rsidRPr="004970A6">
        <w:rPr>
          <w:b/>
          <w:lang w:val="en-US"/>
        </w:rPr>
        <w:t>: CBs location for a large bandwidth allocation for a) frequency first and b) time first mapping.</w:t>
      </w:r>
    </w:p>
    <w:p w14:paraId="7C1EAC8D" w14:textId="77777777" w:rsidR="002B2806" w:rsidRDefault="002B2806" w:rsidP="0070483B">
      <w:pPr>
        <w:rPr>
          <w:lang w:val="en-US"/>
        </w:rPr>
      </w:pPr>
    </w:p>
    <w:p w14:paraId="7C04710F" w14:textId="77777777" w:rsidR="002B2806" w:rsidRPr="001F34B8" w:rsidRDefault="002B2806" w:rsidP="002B2806">
      <w:pPr>
        <w:pStyle w:val="3GPPText"/>
      </w:pPr>
    </w:p>
    <w:p w14:paraId="517256B1" w14:textId="77777777" w:rsidR="002B2806" w:rsidRPr="001F34B8" w:rsidRDefault="002B2806" w:rsidP="002B2806">
      <w:pPr>
        <w:pStyle w:val="3GPPText"/>
        <w:numPr>
          <w:ilvl w:val="0"/>
          <w:numId w:val="11"/>
        </w:numPr>
      </w:pPr>
    </w:p>
    <w:p w14:paraId="2A74A316" w14:textId="77777777" w:rsidR="002B2806" w:rsidRDefault="002B2806" w:rsidP="002B2806">
      <w:pPr>
        <w:pStyle w:val="3GPPText"/>
        <w:numPr>
          <w:ilvl w:val="1"/>
          <w:numId w:val="12"/>
        </w:numPr>
        <w:rPr>
          <w:b/>
        </w:rPr>
      </w:pPr>
      <w:r w:rsidRPr="001F34B8">
        <w:rPr>
          <w:b/>
        </w:rPr>
        <w:t xml:space="preserve">Use time first RE mapping for PSSCH transmissions. </w:t>
      </w:r>
    </w:p>
    <w:p w14:paraId="4F68A165" w14:textId="77777777" w:rsidR="002B2806" w:rsidRDefault="002B2806" w:rsidP="0070483B">
      <w:pPr>
        <w:rPr>
          <w:lang w:val="en-US"/>
        </w:rPr>
      </w:pPr>
    </w:p>
    <w:p w14:paraId="470A087E" w14:textId="013F5FD6" w:rsidR="0070483B" w:rsidRDefault="004510D2" w:rsidP="00A55DF5">
      <w:pPr>
        <w:jc w:val="both"/>
        <w:rPr>
          <w:lang w:val="en-US"/>
        </w:rPr>
      </w:pPr>
      <w:r>
        <w:rPr>
          <w:lang w:val="en-US"/>
        </w:rPr>
        <w:t xml:space="preserve">It is important to mention that time first mapping </w:t>
      </w:r>
      <w:r w:rsidR="00C84E87">
        <w:rPr>
          <w:lang w:val="en-US"/>
        </w:rPr>
        <w:t>provide</w:t>
      </w:r>
      <w:r w:rsidR="002B2806">
        <w:rPr>
          <w:lang w:val="en-US"/>
        </w:rPr>
        <w:t>s</w:t>
      </w:r>
      <w:r w:rsidR="00C84E87">
        <w:rPr>
          <w:lang w:val="en-US"/>
        </w:rPr>
        <w:t xml:space="preserve"> enough frequency diversity. We don’t think that is the case, especially considering </w:t>
      </w:r>
      <w:proofErr w:type="spellStart"/>
      <w:r w:rsidR="00C84E87">
        <w:rPr>
          <w:lang w:val="en-US"/>
        </w:rPr>
        <w:t>precoder</w:t>
      </w:r>
      <w:proofErr w:type="spellEnd"/>
      <w:r w:rsidR="00C84E87">
        <w:rPr>
          <w:lang w:val="en-US"/>
        </w:rPr>
        <w:t xml:space="preserve"> cycling and a minimum bundling size that is smaller than minimum sub-channel size</w:t>
      </w:r>
      <w:r w:rsidR="00CF2A4C">
        <w:rPr>
          <w:lang w:val="en-US"/>
        </w:rPr>
        <w:t xml:space="preserve">. It needs to be noted due to the maximum CB size of 8448 bits the number of PRBs allocated to one CB is highly dependent on the MCS. As an example, assuming 2 DMRS symbols and full PSSCH allocation in a slot without PSFCH utilizing MCS 20 of MCS table 1 in </w:t>
      </w:r>
      <w:r w:rsidR="00CF2A4C">
        <w:rPr>
          <w:lang w:val="en-US"/>
        </w:rPr>
        <w:fldChar w:fldCharType="begin"/>
      </w:r>
      <w:r w:rsidR="00CF2A4C">
        <w:rPr>
          <w:lang w:val="en-US"/>
        </w:rPr>
        <w:instrText xml:space="preserve"> REF _Ref16849559 \r \h </w:instrText>
      </w:r>
      <w:r w:rsidR="00CF2A4C">
        <w:rPr>
          <w:lang w:val="en-US"/>
        </w:rPr>
      </w:r>
      <w:r w:rsidR="00CF2A4C">
        <w:rPr>
          <w:lang w:val="en-US"/>
        </w:rPr>
        <w:fldChar w:fldCharType="separate"/>
      </w:r>
      <w:r w:rsidR="009575BD">
        <w:rPr>
          <w:lang w:val="en-US"/>
        </w:rPr>
        <w:t>[5]</w:t>
      </w:r>
      <w:r w:rsidR="00CF2A4C">
        <w:rPr>
          <w:lang w:val="en-US"/>
        </w:rPr>
        <w:fldChar w:fldCharType="end"/>
      </w:r>
      <w:r w:rsidR="00CF2A4C">
        <w:rPr>
          <w:lang w:val="en-US"/>
        </w:rPr>
        <w:t xml:space="preserve">, one CB will span approximately 18 PRBs. This should provide sufficient diversity. To have no time diversity we simulated this scenario with only using 30 km/h </w:t>
      </w:r>
      <w:r w:rsidR="00CF2A4C" w:rsidRPr="00CF2A4C">
        <w:rPr>
          <w:lang w:val="en-US"/>
        </w:rPr>
        <w:t xml:space="preserve">relative speed in </w:t>
      </w:r>
      <w:r w:rsidR="00CF2A4C" w:rsidRPr="0027631A">
        <w:rPr>
          <w:lang w:val="en-US"/>
        </w:rPr>
        <w:fldChar w:fldCharType="begin"/>
      </w:r>
      <w:r w:rsidR="00CF2A4C" w:rsidRPr="00CF2A4C">
        <w:rPr>
          <w:lang w:val="en-US"/>
        </w:rPr>
        <w:instrText xml:space="preserve"> REF _Ref24125818 \h </w:instrText>
      </w:r>
      <w:r w:rsidR="00CF2A4C" w:rsidRPr="00A55DF5">
        <w:rPr>
          <w:lang w:val="en-US"/>
        </w:rPr>
        <w:instrText xml:space="preserve"> \* MERGEFORMAT </w:instrText>
      </w:r>
      <w:r w:rsidR="00CF2A4C" w:rsidRPr="0027631A">
        <w:rPr>
          <w:lang w:val="en-US"/>
        </w:rPr>
      </w:r>
      <w:r w:rsidR="00CF2A4C" w:rsidRPr="00A55DF5">
        <w:rPr>
          <w:lang w:val="en-US"/>
        </w:rPr>
        <w:fldChar w:fldCharType="separate"/>
      </w:r>
      <w:r w:rsidR="009575BD" w:rsidRPr="00A55DF5">
        <w:rPr>
          <w:lang w:val="en-US"/>
        </w:rPr>
        <w:t xml:space="preserve">Figure </w:t>
      </w:r>
      <w:r w:rsidR="009575BD" w:rsidRPr="00A55DF5">
        <w:rPr>
          <w:noProof/>
          <w:lang w:val="en-US"/>
        </w:rPr>
        <w:t>16</w:t>
      </w:r>
      <w:r w:rsidR="00CF2A4C" w:rsidRPr="0027631A">
        <w:rPr>
          <w:lang w:val="en-US"/>
        </w:rPr>
        <w:fldChar w:fldCharType="end"/>
      </w:r>
      <w:r w:rsidR="00CF2A4C" w:rsidRPr="00CF2A4C">
        <w:rPr>
          <w:lang w:val="en-US"/>
        </w:rPr>
        <w:t>, assuming</w:t>
      </w:r>
      <w:r w:rsidR="00CF2A4C">
        <w:rPr>
          <w:lang w:val="en-US"/>
        </w:rPr>
        <w:t xml:space="preserve"> the first symbol does not have any AGC impact in neither case. As predicted the performance of time and frequency first mapping is identical. </w:t>
      </w:r>
      <w:r w:rsidR="00360F40">
        <w:rPr>
          <w:lang w:val="en-US"/>
        </w:rPr>
        <w:t xml:space="preserve">The simulations assumptions are available in Annex </w:t>
      </w:r>
      <w:proofErr w:type="gramStart"/>
      <w:r w:rsidR="00360F40">
        <w:rPr>
          <w:lang w:val="en-US"/>
        </w:rPr>
        <w:t xml:space="preserve">A </w:t>
      </w:r>
      <w:r w:rsidR="00360F40">
        <w:rPr>
          <w:lang w:val="en-US"/>
        </w:rPr>
        <w:fldChar w:fldCharType="begin"/>
      </w:r>
      <w:r w:rsidR="00360F40">
        <w:rPr>
          <w:lang w:val="en-US"/>
        </w:rPr>
        <w:instrText xml:space="preserve"> REF _Ref24139700 \h </w:instrText>
      </w:r>
      <w:r w:rsidR="00360F40">
        <w:rPr>
          <w:lang w:val="en-US"/>
        </w:rPr>
      </w:r>
      <w:r w:rsidR="00360F40">
        <w:rPr>
          <w:lang w:val="en-US"/>
        </w:rPr>
        <w:fldChar w:fldCharType="separate"/>
      </w:r>
      <w:r w:rsidR="009575BD" w:rsidRPr="000655DF">
        <w:rPr>
          <w:lang w:val="en-US"/>
        </w:rPr>
        <w:t>Table</w:t>
      </w:r>
      <w:proofErr w:type="gramEnd"/>
      <w:r w:rsidR="009575BD" w:rsidRPr="000655DF">
        <w:rPr>
          <w:lang w:val="en-US"/>
        </w:rPr>
        <w:t xml:space="preserve"> </w:t>
      </w:r>
      <w:r w:rsidR="009575BD">
        <w:rPr>
          <w:noProof/>
          <w:lang w:val="en-US"/>
        </w:rPr>
        <w:t>7</w:t>
      </w:r>
      <w:r w:rsidR="00360F40">
        <w:rPr>
          <w:lang w:val="en-US"/>
        </w:rPr>
        <w:fldChar w:fldCharType="end"/>
      </w:r>
      <w:r w:rsidR="00360F40">
        <w:rPr>
          <w:lang w:val="en-US"/>
        </w:rPr>
        <w:t>.</w:t>
      </w:r>
    </w:p>
    <w:p w14:paraId="6B1C0BDD" w14:textId="20AEF3D9" w:rsidR="0070483B" w:rsidRDefault="00CF2A4C" w:rsidP="00CF2A4C">
      <w:pPr>
        <w:pStyle w:val="3GPPText"/>
        <w:jc w:val="center"/>
      </w:pPr>
      <w:r w:rsidRPr="00CF2A4C">
        <w:rPr>
          <w:noProof/>
        </w:rPr>
        <w:drawing>
          <wp:inline distT="0" distB="0" distL="0" distR="0" wp14:anchorId="341B6C9F" wp14:editId="3F3EFB62">
            <wp:extent cx="3251835" cy="24612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251835" cy="2461260"/>
                    </a:xfrm>
                    <a:prstGeom prst="rect">
                      <a:avLst/>
                    </a:prstGeom>
                    <a:noFill/>
                    <a:ln>
                      <a:noFill/>
                    </a:ln>
                  </pic:spPr>
                </pic:pic>
              </a:graphicData>
            </a:graphic>
          </wp:inline>
        </w:drawing>
      </w:r>
    </w:p>
    <w:p w14:paraId="72CD8AFE" w14:textId="6CCAAB77" w:rsidR="00CF2A4C" w:rsidRDefault="00CF2A4C" w:rsidP="00CF2A4C">
      <w:pPr>
        <w:jc w:val="center"/>
        <w:rPr>
          <w:b/>
          <w:lang w:val="en-US"/>
        </w:rPr>
      </w:pPr>
      <w:bookmarkStart w:id="36" w:name="_Ref24125818"/>
      <w:r w:rsidRPr="004970A6">
        <w:rPr>
          <w:b/>
          <w:lang w:val="en-US"/>
        </w:rPr>
        <w:t xml:space="preserve">Figure </w:t>
      </w:r>
      <w:r w:rsidRPr="004970A6">
        <w:rPr>
          <w:b/>
          <w:lang w:val="en-US"/>
        </w:rPr>
        <w:fldChar w:fldCharType="begin"/>
      </w:r>
      <w:r w:rsidRPr="004970A6">
        <w:rPr>
          <w:b/>
          <w:lang w:val="en-US"/>
        </w:rPr>
        <w:instrText xml:space="preserve"> SEQ Figure \* ARABIC </w:instrText>
      </w:r>
      <w:r w:rsidRPr="004970A6">
        <w:rPr>
          <w:b/>
          <w:lang w:val="en-US"/>
        </w:rPr>
        <w:fldChar w:fldCharType="separate"/>
      </w:r>
      <w:r w:rsidR="009575BD">
        <w:rPr>
          <w:b/>
          <w:noProof/>
          <w:lang w:val="en-US"/>
        </w:rPr>
        <w:t>16</w:t>
      </w:r>
      <w:r w:rsidRPr="004970A6">
        <w:rPr>
          <w:b/>
          <w:lang w:val="en-US"/>
        </w:rPr>
        <w:fldChar w:fldCharType="end"/>
      </w:r>
      <w:bookmarkEnd w:id="36"/>
      <w:r w:rsidRPr="004970A6">
        <w:rPr>
          <w:b/>
          <w:lang w:val="en-US"/>
        </w:rPr>
        <w:t xml:space="preserve">: </w:t>
      </w:r>
      <w:r>
        <w:rPr>
          <w:b/>
          <w:lang w:val="en-US"/>
        </w:rPr>
        <w:t xml:space="preserve">Performance comparison between time first and frequency first mapping. </w:t>
      </w:r>
    </w:p>
    <w:p w14:paraId="56FF464B" w14:textId="77777777" w:rsidR="00CF2A4C" w:rsidRPr="0027631A" w:rsidRDefault="00CF2A4C" w:rsidP="00A55DF5"/>
    <w:p w14:paraId="2E001985" w14:textId="3B1AFFE3" w:rsidR="0070483B" w:rsidRDefault="0070483B" w:rsidP="0070483B">
      <w:pPr>
        <w:pStyle w:val="3GPPH2"/>
        <w:tabs>
          <w:tab w:val="clear" w:pos="3636"/>
          <w:tab w:val="num" w:pos="3276"/>
        </w:tabs>
        <w:ind w:left="3276" w:hanging="3276"/>
        <w:rPr>
          <w:lang w:val="en-US"/>
        </w:rPr>
      </w:pPr>
      <w:r>
        <w:rPr>
          <w:lang w:val="en-US"/>
        </w:rPr>
        <w:t>Scrambling</w:t>
      </w:r>
    </w:p>
    <w:p w14:paraId="75053AA8" w14:textId="2215EEC5" w:rsidR="00894475" w:rsidRDefault="00894475" w:rsidP="00894475">
      <w:pPr>
        <w:rPr>
          <w:lang w:val="en-US"/>
        </w:rPr>
      </w:pPr>
      <w:r>
        <w:rPr>
          <w:lang w:val="en-US"/>
        </w:rPr>
        <w:t xml:space="preserve">The scrambling for the PSSCH should be derived from the information available after the decoding of PSCCH.  </w:t>
      </w:r>
    </w:p>
    <w:p w14:paraId="21DFDCF7" w14:textId="77777777" w:rsidR="00894475" w:rsidRDefault="00894475" w:rsidP="00894475">
      <w:pPr>
        <w:rPr>
          <w:lang w:val="en-US"/>
        </w:rPr>
      </w:pPr>
    </w:p>
    <w:p w14:paraId="5F73D2A3" w14:textId="77777777" w:rsidR="0070483B" w:rsidRPr="000655DF" w:rsidRDefault="0070483B" w:rsidP="0070483B">
      <w:pPr>
        <w:pStyle w:val="3GPPText"/>
        <w:numPr>
          <w:ilvl w:val="0"/>
          <w:numId w:val="11"/>
        </w:numPr>
      </w:pPr>
    </w:p>
    <w:p w14:paraId="6C6AB318" w14:textId="1A4A0C29" w:rsidR="00EE4149" w:rsidRPr="00A55DF5" w:rsidRDefault="0070483B" w:rsidP="00A55DF5">
      <w:pPr>
        <w:pStyle w:val="3GPPText"/>
        <w:numPr>
          <w:ilvl w:val="1"/>
          <w:numId w:val="12"/>
        </w:numPr>
        <w:rPr>
          <w:b/>
        </w:rPr>
      </w:pPr>
      <w:r>
        <w:rPr>
          <w:b/>
        </w:rPr>
        <w:t>The PSSCH</w:t>
      </w:r>
      <w:r w:rsidRPr="00B132AC">
        <w:rPr>
          <w:b/>
        </w:rPr>
        <w:t xml:space="preserve"> scrambling</w:t>
      </w:r>
      <w:r>
        <w:rPr>
          <w:b/>
        </w:rPr>
        <w:t xml:space="preserve"> is initialized with the decimal representation of the first stage</w:t>
      </w:r>
      <w:r w:rsidR="002B2806">
        <w:rPr>
          <w:b/>
        </w:rPr>
        <w:t xml:space="preserve"> SCI</w:t>
      </w:r>
      <w:r>
        <w:rPr>
          <w:b/>
        </w:rPr>
        <w:t xml:space="preserve"> CRC</w:t>
      </w:r>
    </w:p>
    <w:p w14:paraId="0AACDD99" w14:textId="77777777" w:rsidR="00E17165" w:rsidRPr="000655DF" w:rsidRDefault="00E17165" w:rsidP="002D2F02">
      <w:pPr>
        <w:pStyle w:val="Caption"/>
        <w:jc w:val="center"/>
      </w:pPr>
    </w:p>
    <w:p w14:paraId="69D8B7AC" w14:textId="78334534" w:rsidR="0055330C" w:rsidRPr="000655DF" w:rsidRDefault="0055330C" w:rsidP="00586F33">
      <w:pPr>
        <w:pStyle w:val="Heading1"/>
        <w:rPr>
          <w:lang w:val="en-US"/>
        </w:rPr>
      </w:pPr>
      <w:r w:rsidRPr="000655DF">
        <w:rPr>
          <w:lang w:val="en-US"/>
        </w:rPr>
        <w:t xml:space="preserve">PSFCH </w:t>
      </w:r>
      <w:r w:rsidR="00C72881">
        <w:rPr>
          <w:lang w:val="en-US"/>
        </w:rPr>
        <w:t>Physical Structure</w:t>
      </w:r>
    </w:p>
    <w:p w14:paraId="7F7BC145" w14:textId="495990DE" w:rsidR="0055330C" w:rsidRDefault="0055330C" w:rsidP="0055330C">
      <w:pPr>
        <w:pStyle w:val="3GPPText"/>
      </w:pPr>
      <w:r w:rsidRPr="000655DF">
        <w:t>RAN1 agreed that the PSFCH should be transmitted in the last available sidelink symbols within a slot and at least in a TDM fashion with PSCCH/PSSCH.</w:t>
      </w:r>
      <w:r w:rsidR="00693EB4">
        <w:t xml:space="preserve"> In our view, there is no motivation to support other formats, e.g. long PSFCH since the short channel already sufficient for to carry a few HARQ-ACK bits.</w:t>
      </w:r>
    </w:p>
    <w:p w14:paraId="21A2E6FD" w14:textId="77777777" w:rsidR="00455329" w:rsidRDefault="00455329" w:rsidP="0055330C">
      <w:pPr>
        <w:pStyle w:val="3GPPText"/>
      </w:pPr>
      <w:bookmarkStart w:id="37" w:name="_Hlk23847122"/>
    </w:p>
    <w:p w14:paraId="1C538D51" w14:textId="77777777" w:rsidR="00693EB4" w:rsidRPr="000655DF" w:rsidRDefault="00693EB4">
      <w:pPr>
        <w:pStyle w:val="3GPPText"/>
        <w:numPr>
          <w:ilvl w:val="0"/>
          <w:numId w:val="11"/>
        </w:numPr>
      </w:pPr>
    </w:p>
    <w:p w14:paraId="4C611E96" w14:textId="145DD736" w:rsidR="00693EB4" w:rsidRPr="000655DF" w:rsidRDefault="00693EB4" w:rsidP="00693EB4">
      <w:pPr>
        <w:pStyle w:val="3GPPText"/>
        <w:numPr>
          <w:ilvl w:val="1"/>
          <w:numId w:val="12"/>
        </w:numPr>
        <w:rPr>
          <w:b/>
        </w:rPr>
      </w:pPr>
      <w:r>
        <w:rPr>
          <w:b/>
        </w:rPr>
        <w:t>Do NOT introduce other physical formats of PSFCH in Rel.16, which include more than 2 symbols and/or payload based structures.</w:t>
      </w:r>
    </w:p>
    <w:bookmarkEnd w:id="37"/>
    <w:p w14:paraId="66421F4F" w14:textId="77777777" w:rsidR="00693EB4" w:rsidRPr="000655DF" w:rsidRDefault="00693EB4" w:rsidP="0055330C">
      <w:pPr>
        <w:pStyle w:val="3GPPText"/>
      </w:pPr>
    </w:p>
    <w:p w14:paraId="3918F414" w14:textId="3E63D3A1" w:rsidR="0055330C" w:rsidRPr="000655DF" w:rsidRDefault="0055330C" w:rsidP="0055330C">
      <w:pPr>
        <w:pStyle w:val="3GPPText"/>
      </w:pPr>
      <w:r w:rsidRPr="000655DF">
        <w:t xml:space="preserve">Before the transmission or reception of the PSFCH there should be some time gap to allow the </w:t>
      </w:r>
      <w:proofErr w:type="spellStart"/>
      <w:r w:rsidRPr="000655DF">
        <w:t>Tx</w:t>
      </w:r>
      <w:proofErr w:type="spellEnd"/>
      <w:r w:rsidRPr="000655DF">
        <w:t>/Rx or Rx/</w:t>
      </w:r>
      <w:proofErr w:type="spellStart"/>
      <w:r w:rsidRPr="000655DF">
        <w:t>Tx</w:t>
      </w:r>
      <w:proofErr w:type="spellEnd"/>
      <w:r w:rsidRPr="000655DF">
        <w:t xml:space="preserve"> switching whenever a UE needs to transmit PSCCH/PSSCH and receive PSFCH or vice-versa. To accommodate the switching time, a time gap needs to be included before and after the PSFCH symbol(s). In addition to that, the receiver of the PSFCH needs time until its AGC is settled. To allow the AGC to settle when receiving the PSFCH, a repetition of the PSFCH in two symbols carrying the same information may be employed. In this way, a first possibility is that the PSFCH is transmitted in last two available sidelink symbols within a slot with one symbol gap before PSFCH as depicted in </w:t>
      </w:r>
      <w:r w:rsidR="00777A00" w:rsidRPr="000655DF">
        <w:fldChar w:fldCharType="begin"/>
      </w:r>
      <w:r w:rsidR="00777A00" w:rsidRPr="000655DF">
        <w:instrText xml:space="preserve"> REF _Ref16868663 \h </w:instrText>
      </w:r>
      <w:r w:rsidR="00777A00" w:rsidRPr="000655DF">
        <w:fldChar w:fldCharType="separate"/>
      </w:r>
      <w:r w:rsidR="009575BD" w:rsidRPr="000655DF">
        <w:t xml:space="preserve">Figure </w:t>
      </w:r>
      <w:r w:rsidR="009575BD">
        <w:rPr>
          <w:noProof/>
        </w:rPr>
        <w:t>17</w:t>
      </w:r>
      <w:r w:rsidR="00777A00" w:rsidRPr="000655DF">
        <w:fldChar w:fldCharType="end"/>
      </w:r>
      <w:r w:rsidR="00777A00" w:rsidRPr="000655DF">
        <w:t xml:space="preserve"> </w:t>
      </w:r>
      <w:r w:rsidRPr="000655DF">
        <w:t>for multiplexing of PSCCH / PSSCH Option 3 and long PSSCH.</w:t>
      </w:r>
    </w:p>
    <w:p w14:paraId="0D587491" w14:textId="77777777" w:rsidR="0055330C" w:rsidRPr="000655DF" w:rsidRDefault="0055330C" w:rsidP="0055330C">
      <w:pPr>
        <w:pStyle w:val="3GPPText"/>
        <w:jc w:val="center"/>
      </w:pPr>
      <w:r w:rsidRPr="000655DF">
        <w:object w:dxaOrig="8905" w:dyaOrig="2772" w14:anchorId="38EB8F23">
          <v:shape id="_x0000_i1040" type="#_x0000_t75" style="width:295.5pt;height:93.3pt" o:ole="">
            <v:imagedata r:id="rId44" o:title=""/>
          </v:shape>
          <o:OLEObject Type="Embed" ProgID="Visio.Drawing.15" ShapeID="_x0000_i1040" DrawAspect="Content" ObjectID="_1634781563" r:id="rId45"/>
        </w:object>
      </w:r>
    </w:p>
    <w:p w14:paraId="157C953A" w14:textId="560E66EE" w:rsidR="0055330C" w:rsidRPr="000655DF" w:rsidRDefault="0055330C" w:rsidP="0055330C">
      <w:pPr>
        <w:pStyle w:val="Caption"/>
        <w:jc w:val="center"/>
        <w:rPr>
          <w:lang w:val="en-US"/>
        </w:rPr>
      </w:pPr>
      <w:bookmarkStart w:id="38" w:name="_Ref16868663"/>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9575BD">
        <w:rPr>
          <w:noProof/>
          <w:lang w:val="en-US"/>
        </w:rPr>
        <w:t>17</w:t>
      </w:r>
      <w:r w:rsidRPr="000655DF">
        <w:rPr>
          <w:lang w:val="en-US"/>
        </w:rPr>
        <w:fldChar w:fldCharType="end"/>
      </w:r>
      <w:bookmarkEnd w:id="38"/>
      <w:r w:rsidRPr="000655DF">
        <w:rPr>
          <w:lang w:val="en-US"/>
        </w:rPr>
        <w:t xml:space="preserve">: Slot structure including a two-symbol PSFCH, long PSSCH, Option 3, AGC distorted symbol and </w:t>
      </w:r>
      <w:proofErr w:type="spellStart"/>
      <w:r w:rsidRPr="000655DF">
        <w:rPr>
          <w:lang w:val="en-US"/>
        </w:rPr>
        <w:t>Tx</w:t>
      </w:r>
      <w:proofErr w:type="spellEnd"/>
      <w:r w:rsidRPr="000655DF">
        <w:rPr>
          <w:lang w:val="en-US"/>
        </w:rPr>
        <w:t>/Rx or Rx/</w:t>
      </w:r>
      <w:proofErr w:type="spellStart"/>
      <w:r w:rsidRPr="000655DF">
        <w:rPr>
          <w:lang w:val="en-US"/>
        </w:rPr>
        <w:t>Tx</w:t>
      </w:r>
      <w:proofErr w:type="spellEnd"/>
      <w:r w:rsidRPr="000655DF">
        <w:rPr>
          <w:lang w:val="en-US"/>
        </w:rPr>
        <w:t xml:space="preserve"> gaps.</w:t>
      </w:r>
    </w:p>
    <w:p w14:paraId="67758E89" w14:textId="77777777" w:rsidR="0055330C" w:rsidRPr="000655DF" w:rsidRDefault="0055330C" w:rsidP="0055330C">
      <w:pPr>
        <w:rPr>
          <w:lang w:val="en-US"/>
        </w:rPr>
      </w:pPr>
    </w:p>
    <w:p w14:paraId="23EA0E04" w14:textId="788AD54F" w:rsidR="0055330C" w:rsidRPr="000655DF" w:rsidRDefault="0055330C" w:rsidP="0055330C">
      <w:pPr>
        <w:pStyle w:val="3GPPText"/>
      </w:pPr>
      <w:r w:rsidRPr="000655DF">
        <w:t xml:space="preserve">An alternative format to be considered is for the case where the </w:t>
      </w:r>
      <w:proofErr w:type="spellStart"/>
      <w:r w:rsidRPr="000655DF">
        <w:t>Tx</w:t>
      </w:r>
      <w:proofErr w:type="spellEnd"/>
      <w:r w:rsidRPr="000655DF">
        <w:t>/Rx resp. Rx/</w:t>
      </w:r>
      <w:proofErr w:type="spellStart"/>
      <w:r w:rsidRPr="000655DF">
        <w:t>Tx</w:t>
      </w:r>
      <w:proofErr w:type="spellEnd"/>
      <w:r w:rsidRPr="000655DF">
        <w:t xml:space="preserve"> switching time is shortened w.r.t. to the symbol duration. In this case, a second possibility is that the PSFCH is transmitted in last two available sidelink symbols within a slot with only half symbol gap before and after the PSFCH as depicted in </w:t>
      </w:r>
      <w:r w:rsidR="00777A00" w:rsidRPr="000655DF">
        <w:fldChar w:fldCharType="begin"/>
      </w:r>
      <w:r w:rsidR="00777A00" w:rsidRPr="000655DF">
        <w:instrText xml:space="preserve"> REF _Ref16868708 \h </w:instrText>
      </w:r>
      <w:r w:rsidR="00777A00" w:rsidRPr="000655DF">
        <w:fldChar w:fldCharType="separate"/>
      </w:r>
      <w:r w:rsidR="009575BD" w:rsidRPr="000655DF">
        <w:t xml:space="preserve">Figure </w:t>
      </w:r>
      <w:r w:rsidR="009575BD">
        <w:rPr>
          <w:noProof/>
        </w:rPr>
        <w:t>18</w:t>
      </w:r>
      <w:r w:rsidR="00777A00" w:rsidRPr="000655DF">
        <w:fldChar w:fldCharType="end"/>
      </w:r>
      <w:r w:rsidR="00777A00" w:rsidRPr="000655DF">
        <w:t xml:space="preserve"> </w:t>
      </w:r>
      <w:r w:rsidRPr="000655DF">
        <w:t>for multiplexing of PSCCH / PSSCH Option 3 and long PSSCH. With this alternative one additional PSSCH symbol can be transmitted, for example.</w:t>
      </w:r>
    </w:p>
    <w:p w14:paraId="652866AC" w14:textId="77777777" w:rsidR="0055330C" w:rsidRPr="000655DF" w:rsidRDefault="0055330C" w:rsidP="0055330C">
      <w:pPr>
        <w:pStyle w:val="3GPPText"/>
        <w:jc w:val="center"/>
      </w:pPr>
      <w:r w:rsidRPr="000655DF">
        <w:object w:dxaOrig="9133" w:dyaOrig="2772" w14:anchorId="3FDEFA52">
          <v:shape id="_x0000_i1041" type="#_x0000_t75" style="width:337.45pt;height:99.55pt" o:ole="">
            <v:imagedata r:id="rId46" o:title=""/>
          </v:shape>
          <o:OLEObject Type="Embed" ProgID="Visio.Drawing.15" ShapeID="_x0000_i1041" DrawAspect="Content" ObjectID="_1634781564" r:id="rId47"/>
        </w:object>
      </w:r>
    </w:p>
    <w:p w14:paraId="59F7CFAA" w14:textId="12C55E6F" w:rsidR="0055330C" w:rsidRPr="000655DF" w:rsidRDefault="0055330C" w:rsidP="0055330C">
      <w:pPr>
        <w:pStyle w:val="Caption"/>
        <w:jc w:val="center"/>
        <w:rPr>
          <w:lang w:val="en-US"/>
        </w:rPr>
      </w:pPr>
      <w:bookmarkStart w:id="39" w:name="_Ref16868708"/>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9575BD">
        <w:rPr>
          <w:noProof/>
          <w:lang w:val="en-US"/>
        </w:rPr>
        <w:t>18</w:t>
      </w:r>
      <w:r w:rsidRPr="000655DF">
        <w:rPr>
          <w:lang w:val="en-US"/>
        </w:rPr>
        <w:fldChar w:fldCharType="end"/>
      </w:r>
      <w:bookmarkEnd w:id="39"/>
      <w:r w:rsidRPr="000655DF">
        <w:rPr>
          <w:lang w:val="en-US"/>
        </w:rPr>
        <w:t xml:space="preserve">: Slot structure including a two-symbol PSFCH, long PSSCH, Option 3, AGC distorted symbol and half symbol </w:t>
      </w:r>
      <w:proofErr w:type="spellStart"/>
      <w:r w:rsidRPr="000655DF">
        <w:rPr>
          <w:lang w:val="en-US"/>
        </w:rPr>
        <w:t>Tx</w:t>
      </w:r>
      <w:proofErr w:type="spellEnd"/>
      <w:r w:rsidRPr="000655DF">
        <w:rPr>
          <w:lang w:val="en-US"/>
        </w:rPr>
        <w:t>/Rx or Rx/</w:t>
      </w:r>
      <w:proofErr w:type="spellStart"/>
      <w:r w:rsidRPr="000655DF">
        <w:rPr>
          <w:lang w:val="en-US"/>
        </w:rPr>
        <w:t>Tx</w:t>
      </w:r>
      <w:proofErr w:type="spellEnd"/>
      <w:r w:rsidRPr="000655DF">
        <w:rPr>
          <w:lang w:val="en-US"/>
        </w:rPr>
        <w:t xml:space="preserve"> gaps.</w:t>
      </w:r>
    </w:p>
    <w:p w14:paraId="12E69E47" w14:textId="77777777" w:rsidR="0055330C" w:rsidRPr="000655DF" w:rsidRDefault="0055330C" w:rsidP="0055330C">
      <w:pPr>
        <w:pStyle w:val="3GPPText"/>
      </w:pPr>
    </w:p>
    <w:p w14:paraId="3452C463" w14:textId="77777777" w:rsidR="0055330C" w:rsidRPr="000655DF" w:rsidRDefault="0055330C" w:rsidP="0055330C">
      <w:pPr>
        <w:pStyle w:val="3GPPText"/>
      </w:pPr>
      <w:r w:rsidRPr="000655DF">
        <w:t>It is worth noting that the gap before or after the PSFCH can be shorter in duration than half a symbol.</w:t>
      </w:r>
    </w:p>
    <w:p w14:paraId="7C2364A9" w14:textId="77777777" w:rsidR="0055330C" w:rsidRPr="000655DF" w:rsidRDefault="0055330C" w:rsidP="0055330C">
      <w:pPr>
        <w:pStyle w:val="3GPPText"/>
      </w:pPr>
      <w:r w:rsidRPr="000655DF">
        <w:t>Based on the above, the following first proposal for the slot structure including PSFCH should be considered by RAN1:</w:t>
      </w:r>
    </w:p>
    <w:p w14:paraId="74D99935" w14:textId="77777777" w:rsidR="0055330C" w:rsidRPr="000655DF" w:rsidRDefault="0055330C" w:rsidP="0055330C">
      <w:pPr>
        <w:pStyle w:val="3GPPText"/>
      </w:pPr>
      <w:bookmarkStart w:id="40" w:name="_Hlk23847128"/>
    </w:p>
    <w:p w14:paraId="5AD78328" w14:textId="77777777" w:rsidR="0055330C" w:rsidRPr="000655DF" w:rsidRDefault="0055330C">
      <w:pPr>
        <w:pStyle w:val="3GPPText"/>
        <w:numPr>
          <w:ilvl w:val="0"/>
          <w:numId w:val="11"/>
        </w:numPr>
      </w:pPr>
    </w:p>
    <w:p w14:paraId="18CF8DF2" w14:textId="77777777" w:rsidR="0055330C" w:rsidRPr="000655DF" w:rsidRDefault="0055330C" w:rsidP="0055330C">
      <w:pPr>
        <w:pStyle w:val="3GPPText"/>
        <w:numPr>
          <w:ilvl w:val="1"/>
          <w:numId w:val="12"/>
        </w:numPr>
        <w:rPr>
          <w:b/>
        </w:rPr>
      </w:pPr>
      <w:r w:rsidRPr="000655DF">
        <w:rPr>
          <w:b/>
        </w:rPr>
        <w:t>PSFCH is transmitted in the last two available SL symbols in a slot with one or a half symbol gap before and after PSFCH</w:t>
      </w:r>
    </w:p>
    <w:bookmarkEnd w:id="40"/>
    <w:p w14:paraId="2905E4DB" w14:textId="77777777" w:rsidR="0055330C" w:rsidRPr="000655DF" w:rsidRDefault="0055330C" w:rsidP="0055330C">
      <w:pPr>
        <w:pStyle w:val="3GPPText"/>
      </w:pPr>
    </w:p>
    <w:p w14:paraId="6B3792AD" w14:textId="2C3849F4" w:rsidR="0055330C" w:rsidRPr="000655DF" w:rsidRDefault="0055330C" w:rsidP="0055330C">
      <w:pPr>
        <w:pStyle w:val="3GPPText"/>
      </w:pPr>
      <w:r w:rsidRPr="000655DF">
        <w:t xml:space="preserve">Assuming the largest PSFCH periodicity of </w:t>
      </w:r>
      <w:r w:rsidRPr="000655DF">
        <w:rPr>
          <w:i/>
        </w:rPr>
        <w:t>N = 4</w:t>
      </w:r>
      <w:r w:rsidRPr="000655DF">
        <w:t xml:space="preserve">, a single UE might need to multiplex up to four HARQ-ACK bits in a single PSFCH, unless restrictions on number of TBs transmitted within a PSFCH period is introduced. Therefore, the PSFCH resource should be able to carry up to </w:t>
      </w:r>
      <w:r w:rsidRPr="000655DF">
        <w:rPr>
          <w:i/>
        </w:rPr>
        <w:t>N</w:t>
      </w:r>
      <w:r w:rsidRPr="000655DF">
        <w:t xml:space="preserve"> HARQ-ACK bits ranging from 1 to </w:t>
      </w:r>
      <w:r w:rsidRPr="000655DF">
        <w:rPr>
          <w:i/>
        </w:rPr>
        <w:t>N</w:t>
      </w:r>
      <w:r w:rsidRPr="000655DF">
        <w:t>.</w:t>
      </w:r>
      <w:r w:rsidR="00F63017">
        <w:t xml:space="preserve"> If LTE-TDD PUCCH format 1b like approach is used where the 2 or 4 bits are mapped to 2 or 4 resources and 2 sequences, then PSFCH resource may need to carry up to 2 bit even for N = 4.</w:t>
      </w:r>
    </w:p>
    <w:p w14:paraId="6E2F7B89" w14:textId="181826B7" w:rsidR="00924EF9" w:rsidRPr="00586F33" w:rsidRDefault="00924EF9" w:rsidP="00924EF9">
      <w:pPr>
        <w:spacing w:before="120"/>
        <w:jc w:val="both"/>
        <w:rPr>
          <w:sz w:val="22"/>
          <w:lang w:val="en-US"/>
        </w:rPr>
      </w:pPr>
      <w:r w:rsidRPr="00586F33">
        <w:rPr>
          <w:sz w:val="22"/>
          <w:lang w:val="en-US"/>
        </w:rPr>
        <w:t>Those bits can be mapped</w:t>
      </w:r>
      <w:r w:rsidR="005C53C8">
        <w:rPr>
          <w:sz w:val="22"/>
          <w:lang w:val="en-US"/>
        </w:rPr>
        <w:t xml:space="preserve"> to</w:t>
      </w:r>
      <w:r w:rsidRPr="00586F33">
        <w:rPr>
          <w:sz w:val="22"/>
          <w:lang w:val="en-US"/>
        </w:rPr>
        <w:t xml:space="preserve"> the low PAPR sequences defined in </w:t>
      </w:r>
      <w:r w:rsidRPr="000655DF">
        <w:rPr>
          <w:sz w:val="22"/>
          <w:szCs w:val="22"/>
          <w:lang w:val="en-US"/>
        </w:rPr>
        <w:t xml:space="preserve">TS 38.211, section 5.2.2, </w:t>
      </w:r>
      <w:r w:rsidRPr="000655DF">
        <w:rPr>
          <w:sz w:val="22"/>
          <w:lang w:val="en-US"/>
        </w:rPr>
        <w:t>which</w:t>
      </w:r>
      <w:r w:rsidRPr="00586F33">
        <w:rPr>
          <w:sz w:val="22"/>
          <w:lang w:val="en-US"/>
        </w:rPr>
        <w:t xml:space="preserve"> will be allocated in time-frequency resources </w:t>
      </w:r>
      <w:r w:rsidR="00981718" w:rsidRPr="00586F33">
        <w:rPr>
          <w:sz w:val="22"/>
          <w:lang w:val="en-US"/>
        </w:rPr>
        <w:t>like</w:t>
      </w:r>
      <w:r w:rsidRPr="00586F33">
        <w:rPr>
          <w:sz w:val="22"/>
          <w:lang w:val="en-US"/>
        </w:rPr>
        <w:t xml:space="preserve"> </w:t>
      </w:r>
      <w:r w:rsidRPr="000655DF">
        <w:rPr>
          <w:sz w:val="22"/>
          <w:lang w:val="en-US"/>
        </w:rPr>
        <w:t>PUCCH format 0</w:t>
      </w:r>
      <w:r w:rsidRPr="00586F33">
        <w:rPr>
          <w:sz w:val="22"/>
          <w:lang w:val="en-US"/>
        </w:rPr>
        <w:t>. Given the base sequences the different bit combinations are mapped into circular shifts of the base sequence.</w:t>
      </w:r>
    </w:p>
    <w:p w14:paraId="5E1E11B9" w14:textId="23EA4167" w:rsidR="00F63017" w:rsidRDefault="00924EF9" w:rsidP="00A55DF5">
      <w:pPr>
        <w:spacing w:before="60" w:after="60"/>
        <w:jc w:val="both"/>
        <w:rPr>
          <w:sz w:val="22"/>
          <w:szCs w:val="22"/>
          <w:lang w:val="en-US" w:eastAsia="zh-CN"/>
        </w:rPr>
      </w:pPr>
      <w:r w:rsidRPr="000655DF">
        <w:rPr>
          <w:sz w:val="22"/>
          <w:szCs w:val="22"/>
          <w:lang w:val="en-US" w:eastAsia="zh-CN"/>
        </w:rPr>
        <w:t xml:space="preserve">For 1 bit PSFCH, use </w:t>
      </w:r>
      <w:r w:rsidR="00805E13">
        <w:rPr>
          <w:sz w:val="22"/>
          <w:szCs w:val="22"/>
          <w:lang w:val="en-US" w:eastAsia="zh-CN"/>
        </w:rPr>
        <w:t>length-12 sequences</w:t>
      </w:r>
      <w:r w:rsidRPr="000655DF">
        <w:rPr>
          <w:sz w:val="22"/>
          <w:szCs w:val="22"/>
          <w:lang w:val="en-US" w:eastAsia="zh-CN"/>
        </w:rPr>
        <w:t xml:space="preserve"> </w:t>
      </w:r>
      <w:r w:rsidR="00805E13">
        <w:rPr>
          <w:sz w:val="22"/>
          <w:szCs w:val="22"/>
          <w:lang w:val="en-US" w:eastAsia="zh-CN"/>
        </w:rPr>
        <w:t>mapped to 1 PRB</w:t>
      </w:r>
    </w:p>
    <w:p w14:paraId="3B7ED971" w14:textId="4F1A03AC" w:rsidR="00924EF9" w:rsidRDefault="00F63017" w:rsidP="00A55DF5">
      <w:pPr>
        <w:spacing w:before="60" w:after="60"/>
        <w:jc w:val="both"/>
        <w:rPr>
          <w:sz w:val="22"/>
          <w:szCs w:val="22"/>
          <w:lang w:val="en-US" w:eastAsia="zh-CN"/>
        </w:rPr>
      </w:pPr>
      <w:r>
        <w:rPr>
          <w:sz w:val="22"/>
          <w:szCs w:val="22"/>
          <w:lang w:val="en-US" w:eastAsia="zh-CN"/>
        </w:rPr>
        <w:t xml:space="preserve">For 2 bit </w:t>
      </w:r>
      <w:r w:rsidR="00BE36E7">
        <w:rPr>
          <w:sz w:val="22"/>
          <w:szCs w:val="22"/>
          <w:lang w:val="en-US" w:eastAsia="zh-CN"/>
        </w:rPr>
        <w:t>PSFCH, use length-12 sequences mapped to 1 PRB and two different resources, as in LTE PUCCH format 1b.</w:t>
      </w:r>
    </w:p>
    <w:p w14:paraId="14D9702F" w14:textId="441F7350" w:rsidR="00015FFD" w:rsidRPr="00015FFD" w:rsidRDefault="00015FFD" w:rsidP="00A55DF5">
      <w:pPr>
        <w:spacing w:before="60" w:after="60"/>
        <w:jc w:val="both"/>
        <w:rPr>
          <w:sz w:val="22"/>
          <w:szCs w:val="22"/>
          <w:lang w:val="en-US" w:eastAsia="zh-CN"/>
        </w:rPr>
      </w:pPr>
      <w:r w:rsidRPr="00586F33">
        <w:rPr>
          <w:sz w:val="22"/>
          <w:szCs w:val="22"/>
          <w:lang w:val="en-US" w:eastAsia="zh-CN"/>
        </w:rPr>
        <w:t>For 4 bit</w:t>
      </w:r>
      <w:r w:rsidR="00BE36E7">
        <w:rPr>
          <w:sz w:val="22"/>
          <w:szCs w:val="22"/>
          <w:lang w:val="en-US" w:eastAsia="zh-CN"/>
        </w:rPr>
        <w:t xml:space="preserve"> PSFCH</w:t>
      </w:r>
      <w:r w:rsidRPr="00586F33">
        <w:rPr>
          <w:sz w:val="22"/>
          <w:szCs w:val="22"/>
          <w:lang w:val="en-US" w:eastAsia="zh-CN"/>
        </w:rPr>
        <w:t>,</w:t>
      </w:r>
      <w:r w:rsidR="00BE36E7">
        <w:rPr>
          <w:sz w:val="22"/>
          <w:szCs w:val="22"/>
          <w:lang w:val="en-US" w:eastAsia="zh-CN"/>
        </w:rPr>
        <w:t xml:space="preserve"> use length-12 sequences mapped to 1 PRB and four different resourc</w:t>
      </w:r>
      <w:r w:rsidR="002C0B50">
        <w:rPr>
          <w:sz w:val="22"/>
          <w:szCs w:val="22"/>
          <w:lang w:val="en-US" w:eastAsia="zh-CN"/>
        </w:rPr>
        <w:t>e</w:t>
      </w:r>
      <w:r w:rsidR="00BE36E7">
        <w:rPr>
          <w:sz w:val="22"/>
          <w:szCs w:val="22"/>
          <w:lang w:val="en-US" w:eastAsia="zh-CN"/>
        </w:rPr>
        <w:t>s, as in LTE PUCCH format 1b.</w:t>
      </w:r>
    </w:p>
    <w:p w14:paraId="0417623C" w14:textId="77777777" w:rsidR="00924EF9" w:rsidRPr="000655DF" w:rsidRDefault="00924EF9" w:rsidP="00924EF9">
      <w:pPr>
        <w:spacing w:before="60" w:after="60"/>
        <w:ind w:left="284" w:hanging="284"/>
        <w:jc w:val="both"/>
        <w:rPr>
          <w:sz w:val="22"/>
          <w:szCs w:val="22"/>
          <w:lang w:val="en-US" w:eastAsia="zh-CN"/>
        </w:rPr>
      </w:pPr>
    </w:p>
    <w:p w14:paraId="118C1077" w14:textId="77777777" w:rsidR="0055330C" w:rsidRPr="000655DF" w:rsidRDefault="0055330C">
      <w:pPr>
        <w:pStyle w:val="3GPPText"/>
        <w:numPr>
          <w:ilvl w:val="0"/>
          <w:numId w:val="11"/>
        </w:numPr>
      </w:pPr>
      <w:bookmarkStart w:id="41" w:name="_Hlk23847135"/>
    </w:p>
    <w:p w14:paraId="0E31784D" w14:textId="63C7EE95" w:rsidR="00BE36E7" w:rsidRPr="00BE36E7" w:rsidRDefault="00BE36E7" w:rsidP="00BE36E7">
      <w:pPr>
        <w:pStyle w:val="3GPPText"/>
        <w:numPr>
          <w:ilvl w:val="1"/>
          <w:numId w:val="11"/>
        </w:numPr>
        <w:rPr>
          <w:b/>
        </w:rPr>
      </w:pPr>
      <w:r w:rsidRPr="00BE36E7">
        <w:rPr>
          <w:b/>
        </w:rPr>
        <w:t xml:space="preserve">For 1 bit PSFCH, use length-12 sequences </w:t>
      </w:r>
      <w:r>
        <w:rPr>
          <w:b/>
        </w:rPr>
        <w:t xml:space="preserve">defined for NR PUCCH format 0 </w:t>
      </w:r>
      <w:r w:rsidRPr="00BE36E7">
        <w:rPr>
          <w:b/>
        </w:rPr>
        <w:t>mapped to 1 PRB</w:t>
      </w:r>
      <w:r>
        <w:rPr>
          <w:b/>
        </w:rPr>
        <w:t xml:space="preserve"> and one resource</w:t>
      </w:r>
    </w:p>
    <w:p w14:paraId="1AE0C9E9" w14:textId="2967538A" w:rsidR="00BE36E7" w:rsidRPr="00BE36E7" w:rsidRDefault="00BE36E7" w:rsidP="00BE36E7">
      <w:pPr>
        <w:pStyle w:val="3GPPText"/>
        <w:numPr>
          <w:ilvl w:val="1"/>
          <w:numId w:val="11"/>
        </w:numPr>
        <w:rPr>
          <w:b/>
        </w:rPr>
      </w:pPr>
      <w:r w:rsidRPr="00BE36E7">
        <w:rPr>
          <w:b/>
        </w:rPr>
        <w:t>For 2 bit</w:t>
      </w:r>
      <w:r w:rsidR="002C0B50">
        <w:rPr>
          <w:b/>
        </w:rPr>
        <w:t>s</w:t>
      </w:r>
      <w:r w:rsidRPr="00BE36E7">
        <w:rPr>
          <w:b/>
        </w:rPr>
        <w:t xml:space="preserve"> PSFCH, use length-12 sequences </w:t>
      </w:r>
      <w:r>
        <w:rPr>
          <w:b/>
        </w:rPr>
        <w:t xml:space="preserve">defined for NR PUCCH format 0 </w:t>
      </w:r>
      <w:r w:rsidRPr="00BE36E7">
        <w:rPr>
          <w:b/>
        </w:rPr>
        <w:t>mapped to 1 PRB and two different resou</w:t>
      </w:r>
      <w:r>
        <w:rPr>
          <w:b/>
        </w:rPr>
        <w:t>rces, with resource selection as in LTE PUCCH format 1b</w:t>
      </w:r>
    </w:p>
    <w:p w14:paraId="2D5EB0AC" w14:textId="7447175A" w:rsidR="00586F33" w:rsidRPr="0053038D" w:rsidRDefault="00BE36E7" w:rsidP="00A55DF5">
      <w:pPr>
        <w:pStyle w:val="3GPPText"/>
        <w:numPr>
          <w:ilvl w:val="1"/>
          <w:numId w:val="11"/>
        </w:numPr>
        <w:rPr>
          <w:b/>
        </w:rPr>
      </w:pPr>
      <w:r w:rsidRPr="00BE36E7">
        <w:rPr>
          <w:b/>
        </w:rPr>
        <w:t>For 4 bit</w:t>
      </w:r>
      <w:r w:rsidR="002C0B50">
        <w:rPr>
          <w:b/>
        </w:rPr>
        <w:t>s</w:t>
      </w:r>
      <w:r w:rsidRPr="00BE36E7">
        <w:rPr>
          <w:b/>
        </w:rPr>
        <w:t xml:space="preserve"> PSFCH, use length-12 sequences </w:t>
      </w:r>
      <w:r>
        <w:rPr>
          <w:b/>
        </w:rPr>
        <w:t xml:space="preserve">defined for NR PUCCH format 0 </w:t>
      </w:r>
      <w:r w:rsidRPr="00BE36E7">
        <w:rPr>
          <w:b/>
        </w:rPr>
        <w:t>mapped to 1 PRB and four different resourc</w:t>
      </w:r>
      <w:r>
        <w:rPr>
          <w:b/>
        </w:rPr>
        <w:t>e</w:t>
      </w:r>
      <w:r w:rsidRPr="00BE36E7">
        <w:rPr>
          <w:b/>
        </w:rPr>
        <w:t xml:space="preserve">s, </w:t>
      </w:r>
      <w:r>
        <w:rPr>
          <w:b/>
        </w:rPr>
        <w:t>with resource selection as in LTE PUCCH format 1b</w:t>
      </w:r>
    </w:p>
    <w:bookmarkEnd w:id="41"/>
    <w:p w14:paraId="15588EF9" w14:textId="77777777" w:rsidR="0055330C" w:rsidRPr="000655DF" w:rsidRDefault="0055330C" w:rsidP="0055330C">
      <w:pPr>
        <w:pStyle w:val="3GPPText"/>
      </w:pPr>
    </w:p>
    <w:p w14:paraId="0171A267" w14:textId="77777777" w:rsidR="0055330C" w:rsidRPr="000655DF" w:rsidRDefault="0055330C" w:rsidP="0055330C">
      <w:pPr>
        <w:pStyle w:val="3GPPText"/>
      </w:pPr>
      <w:r w:rsidRPr="000655DF">
        <w:t>In addition to that, the two PSFCH symbols (one AGC + one useful) are constructed by repeating the one-symbol PSFCH that contains the one, two or four HARQ-ACK bits, which leads to the further proposal:</w:t>
      </w:r>
    </w:p>
    <w:p w14:paraId="7F7008E1" w14:textId="77777777" w:rsidR="0055330C" w:rsidRPr="000655DF" w:rsidRDefault="0055330C" w:rsidP="0055330C">
      <w:pPr>
        <w:pStyle w:val="3GPPText"/>
      </w:pPr>
      <w:bookmarkStart w:id="42" w:name="_Hlk23847140"/>
    </w:p>
    <w:p w14:paraId="08119A2D" w14:textId="77777777" w:rsidR="0055330C" w:rsidRPr="000655DF" w:rsidRDefault="0055330C">
      <w:pPr>
        <w:pStyle w:val="3GPPText"/>
        <w:numPr>
          <w:ilvl w:val="0"/>
          <w:numId w:val="11"/>
        </w:numPr>
      </w:pPr>
    </w:p>
    <w:p w14:paraId="265467B9" w14:textId="77777777" w:rsidR="0055330C" w:rsidRPr="000655DF" w:rsidRDefault="0055330C" w:rsidP="0055330C">
      <w:pPr>
        <w:pStyle w:val="3GPPText"/>
        <w:numPr>
          <w:ilvl w:val="1"/>
          <w:numId w:val="12"/>
        </w:numPr>
        <w:rPr>
          <w:b/>
        </w:rPr>
      </w:pPr>
      <w:r w:rsidRPr="000655DF">
        <w:rPr>
          <w:b/>
        </w:rPr>
        <w:t>The two PSFCH symbols are constructed by repetition of one-symbol PSFCH for one, two and four bits</w:t>
      </w:r>
    </w:p>
    <w:bookmarkEnd w:id="42"/>
    <w:p w14:paraId="0F1BE09A" w14:textId="77777777" w:rsidR="0055330C" w:rsidRPr="000655DF" w:rsidRDefault="0055330C" w:rsidP="0055330C">
      <w:pPr>
        <w:pStyle w:val="3GPPText"/>
      </w:pPr>
    </w:p>
    <w:p w14:paraId="3B8436DB" w14:textId="346E734C" w:rsidR="0055330C" w:rsidRPr="000655DF" w:rsidRDefault="0055330C" w:rsidP="0055330C">
      <w:pPr>
        <w:pStyle w:val="3GPPText"/>
      </w:pPr>
      <w:r w:rsidRPr="000655DF">
        <w:t xml:space="preserve">How the </w:t>
      </w:r>
      <w:r w:rsidR="00944CDC" w:rsidRPr="000655DF">
        <w:t>sequence</w:t>
      </w:r>
      <w:r w:rsidRPr="000655DF">
        <w:t xml:space="preserve"> is selected by a receiver UE is discussed in the </w:t>
      </w:r>
      <w:r w:rsidR="00981718" w:rsidRPr="000655DF">
        <w:t>procedure’s</w:t>
      </w:r>
      <w:r w:rsidRPr="000655DF">
        <w:t xml:space="preserve"> agenda </w:t>
      </w:r>
      <w:r w:rsidR="00396F81" w:rsidRPr="000655DF">
        <w:fldChar w:fldCharType="begin"/>
      </w:r>
      <w:r w:rsidR="00396F81" w:rsidRPr="000655DF">
        <w:instrText xml:space="preserve"> REF _Ref16841585 \r \h </w:instrText>
      </w:r>
      <w:r w:rsidR="00396F81" w:rsidRPr="000655DF">
        <w:fldChar w:fldCharType="separate"/>
      </w:r>
      <w:r w:rsidR="009575BD">
        <w:t>[10]</w:t>
      </w:r>
      <w:r w:rsidR="00396F81" w:rsidRPr="000655DF">
        <w:fldChar w:fldCharType="end"/>
      </w:r>
      <w:r w:rsidRPr="000655DF">
        <w:t>. When the PSFCH resource and sequence is selected, a hopping over resources and sequences or only sequences may be applied in order to randomize collisions. The PUCCH group and/or sequence hopping may be applied in this case, with modified parameters.</w:t>
      </w:r>
    </w:p>
    <w:p w14:paraId="5A395144" w14:textId="77777777" w:rsidR="0055330C" w:rsidRPr="000655DF" w:rsidRDefault="0055330C" w:rsidP="0055330C">
      <w:pPr>
        <w:pStyle w:val="3GPPText"/>
      </w:pPr>
      <w:bookmarkStart w:id="43" w:name="_Hlk23847145"/>
    </w:p>
    <w:p w14:paraId="63EF7225" w14:textId="77777777" w:rsidR="0055330C" w:rsidRPr="000655DF" w:rsidRDefault="0055330C">
      <w:pPr>
        <w:pStyle w:val="3GPPText"/>
        <w:numPr>
          <w:ilvl w:val="0"/>
          <w:numId w:val="11"/>
        </w:numPr>
      </w:pPr>
    </w:p>
    <w:p w14:paraId="73FAEA7A" w14:textId="77777777" w:rsidR="0055330C" w:rsidRPr="000655DF" w:rsidRDefault="0055330C" w:rsidP="0055330C">
      <w:pPr>
        <w:pStyle w:val="3GPPText"/>
        <w:numPr>
          <w:ilvl w:val="1"/>
          <w:numId w:val="12"/>
        </w:numPr>
        <w:rPr>
          <w:b/>
        </w:rPr>
      </w:pPr>
      <w:r w:rsidRPr="000655DF">
        <w:rPr>
          <w:b/>
        </w:rPr>
        <w:t>Adopt PSFCH sequence hopping depending on SL slot index</w:t>
      </w:r>
    </w:p>
    <w:bookmarkEnd w:id="43"/>
    <w:p w14:paraId="7D599ACA" w14:textId="77777777" w:rsidR="0055330C" w:rsidRPr="000655DF" w:rsidRDefault="0055330C" w:rsidP="0055330C">
      <w:pPr>
        <w:pStyle w:val="3GPPText"/>
        <w:rPr>
          <w:highlight w:val="yellow"/>
        </w:rPr>
      </w:pPr>
    </w:p>
    <w:p w14:paraId="7194218E" w14:textId="77777777" w:rsidR="0055330C" w:rsidRPr="000655DF" w:rsidRDefault="0055330C" w:rsidP="0055330C">
      <w:pPr>
        <w:pStyle w:val="Heading1"/>
        <w:rPr>
          <w:lang w:val="en-US"/>
        </w:rPr>
      </w:pPr>
      <w:r w:rsidRPr="000655DF">
        <w:rPr>
          <w:lang w:val="en-US"/>
        </w:rPr>
        <w:t>Sidelink Reference Signals</w:t>
      </w:r>
    </w:p>
    <w:p w14:paraId="5AD82D42" w14:textId="77777777" w:rsidR="0055330C" w:rsidRPr="000655DF" w:rsidRDefault="0055330C" w:rsidP="002A6571">
      <w:pPr>
        <w:pStyle w:val="3GPPH2"/>
        <w:tabs>
          <w:tab w:val="clear" w:pos="3636"/>
          <w:tab w:val="num" w:pos="3276"/>
        </w:tabs>
        <w:ind w:left="3276" w:hanging="3276"/>
        <w:rPr>
          <w:lang w:val="en-US"/>
        </w:rPr>
      </w:pPr>
      <w:r w:rsidRPr="000655DF">
        <w:rPr>
          <w:lang w:val="en-US"/>
        </w:rPr>
        <w:t>Sidelink CSI-RS and CSI Reporting</w:t>
      </w:r>
    </w:p>
    <w:p w14:paraId="324D33BD" w14:textId="77777777" w:rsidR="0055330C" w:rsidRPr="000655DF" w:rsidRDefault="0055330C" w:rsidP="0055330C">
      <w:pPr>
        <w:jc w:val="both"/>
        <w:rPr>
          <w:sz w:val="22"/>
          <w:szCs w:val="22"/>
          <w:lang w:val="en-US"/>
        </w:rPr>
      </w:pPr>
      <w:r w:rsidRPr="000655DF">
        <w:rPr>
          <w:sz w:val="22"/>
          <w:szCs w:val="22"/>
          <w:lang w:val="en-US"/>
        </w:rPr>
        <w:t>Sidelink CSI-RS was agreed for sidelink CSI acquisition. There are multiple challenges for sidelink link adaptation:</w:t>
      </w:r>
    </w:p>
    <w:p w14:paraId="56C6AFAD" w14:textId="77777777" w:rsidR="0055330C" w:rsidRPr="000655DF" w:rsidRDefault="0055330C" w:rsidP="0055330C">
      <w:pPr>
        <w:pStyle w:val="3GPPAgreements"/>
        <w:rPr>
          <w:szCs w:val="22"/>
        </w:rPr>
      </w:pPr>
      <w:r w:rsidRPr="000655DF">
        <w:rPr>
          <w:szCs w:val="22"/>
        </w:rPr>
        <w:t>The environment and channel change very fast due to the high mobility of vehicles</w:t>
      </w:r>
    </w:p>
    <w:p w14:paraId="1F4E6DC5" w14:textId="77777777" w:rsidR="0055330C" w:rsidRPr="000655DF" w:rsidRDefault="0055330C" w:rsidP="0055330C">
      <w:pPr>
        <w:pStyle w:val="3GPPAgreements"/>
        <w:rPr>
          <w:szCs w:val="22"/>
        </w:rPr>
      </w:pPr>
      <w:r w:rsidRPr="000655DF">
        <w:rPr>
          <w:szCs w:val="22"/>
        </w:rPr>
        <w:t>Interference level may change significantly across slots and frequency sub-channels</w:t>
      </w:r>
    </w:p>
    <w:p w14:paraId="1ED5E3F4" w14:textId="77777777" w:rsidR="0055330C" w:rsidRPr="000655DF" w:rsidRDefault="0055330C" w:rsidP="0055330C">
      <w:pPr>
        <w:pStyle w:val="3GPPAgreements"/>
        <w:rPr>
          <w:szCs w:val="22"/>
        </w:rPr>
      </w:pPr>
      <w:r w:rsidRPr="000655DF">
        <w:rPr>
          <w:szCs w:val="22"/>
        </w:rPr>
        <w:t>Overall gain from sidelink link adaptation is not obvious</w:t>
      </w:r>
    </w:p>
    <w:p w14:paraId="0E96C2C3" w14:textId="6ED48A32" w:rsidR="0055330C" w:rsidRPr="000655DF" w:rsidRDefault="0055330C" w:rsidP="0055330C">
      <w:pPr>
        <w:pStyle w:val="3GPPAgreements"/>
        <w:numPr>
          <w:ilvl w:val="0"/>
          <w:numId w:val="0"/>
        </w:numPr>
      </w:pPr>
      <w:r w:rsidRPr="000655DF">
        <w:rPr>
          <w:szCs w:val="22"/>
        </w:rPr>
        <w:t xml:space="preserve">Since CSI-RS need to be confined inside the region allocated for the PSSCH, which is used for data transmissions, the presence of CSI-RS </w:t>
      </w:r>
      <w:r w:rsidR="00F16682" w:rsidRPr="000655DF">
        <w:rPr>
          <w:szCs w:val="22"/>
        </w:rPr>
        <w:t>needs</w:t>
      </w:r>
      <w:r w:rsidRPr="000655DF">
        <w:rPr>
          <w:szCs w:val="22"/>
        </w:rPr>
        <w:t xml:space="preserve"> to be dynamically signaled. </w:t>
      </w:r>
      <w:r w:rsidRPr="000655DF">
        <w:t>CSI-RS resource configuration should be exchanged between different devices during the unicast/groupcast connection setup.</w:t>
      </w:r>
      <w:r w:rsidR="00F16682">
        <w:t xml:space="preserve"> To fit the CSI-RS into the PSSCH it is important that </w:t>
      </w:r>
      <w:r w:rsidR="00C87FDC">
        <w:t xml:space="preserve">CSI are only present in one OFDM symbol. </w:t>
      </w:r>
    </w:p>
    <w:p w14:paraId="48BA7261" w14:textId="77777777" w:rsidR="0055330C" w:rsidRPr="000655DF" w:rsidRDefault="0055330C" w:rsidP="0055330C">
      <w:pPr>
        <w:pStyle w:val="3GPPText"/>
      </w:pPr>
      <w:bookmarkStart w:id="44" w:name="_Hlk23847151"/>
    </w:p>
    <w:p w14:paraId="33C2CE47" w14:textId="77777777" w:rsidR="0055330C" w:rsidRPr="000655DF" w:rsidRDefault="0055330C">
      <w:pPr>
        <w:pStyle w:val="3GPPText"/>
        <w:numPr>
          <w:ilvl w:val="0"/>
          <w:numId w:val="11"/>
        </w:numPr>
      </w:pPr>
    </w:p>
    <w:p w14:paraId="537047DE" w14:textId="78B27C62" w:rsidR="0055330C" w:rsidRPr="000655DF" w:rsidRDefault="0055330C" w:rsidP="0055330C">
      <w:pPr>
        <w:pStyle w:val="3GPPText"/>
        <w:numPr>
          <w:ilvl w:val="1"/>
          <w:numId w:val="12"/>
        </w:numPr>
        <w:rPr>
          <w:b/>
        </w:rPr>
      </w:pPr>
      <w:r w:rsidRPr="000655DF">
        <w:rPr>
          <w:b/>
        </w:rPr>
        <w:t xml:space="preserve">CSI-RS allocation does not overlap with any possible </w:t>
      </w:r>
      <w:r w:rsidR="00C87FDC">
        <w:rPr>
          <w:b/>
        </w:rPr>
        <w:t>1</w:t>
      </w:r>
      <w:r w:rsidR="00C87FDC" w:rsidRPr="00A55DF5">
        <w:rPr>
          <w:b/>
          <w:vertAlign w:val="superscript"/>
        </w:rPr>
        <w:t>st</w:t>
      </w:r>
      <w:r w:rsidR="00C87FDC">
        <w:rPr>
          <w:b/>
        </w:rPr>
        <w:t xml:space="preserve"> or 2</w:t>
      </w:r>
      <w:r w:rsidR="00C87FDC" w:rsidRPr="00A55DF5">
        <w:rPr>
          <w:b/>
          <w:vertAlign w:val="superscript"/>
        </w:rPr>
        <w:t>nd</w:t>
      </w:r>
      <w:r w:rsidR="00C87FDC">
        <w:rPr>
          <w:b/>
        </w:rPr>
        <w:t xml:space="preserve"> stage </w:t>
      </w:r>
      <w:r w:rsidRPr="000655DF">
        <w:rPr>
          <w:b/>
        </w:rPr>
        <w:t>PSCCH transmissions</w:t>
      </w:r>
    </w:p>
    <w:p w14:paraId="1581F3D5" w14:textId="77777777" w:rsidR="0055330C" w:rsidRPr="000655DF" w:rsidRDefault="0055330C" w:rsidP="0055330C">
      <w:pPr>
        <w:pStyle w:val="3GPPText"/>
        <w:numPr>
          <w:ilvl w:val="1"/>
          <w:numId w:val="12"/>
        </w:numPr>
        <w:rPr>
          <w:b/>
        </w:rPr>
      </w:pPr>
      <w:r w:rsidRPr="000655DF">
        <w:rPr>
          <w:b/>
        </w:rPr>
        <w:t>CSI-RS resource configuration is provided during unicast/groupcast connection setup</w:t>
      </w:r>
    </w:p>
    <w:p w14:paraId="3573E03C" w14:textId="77777777" w:rsidR="0055330C" w:rsidRPr="000655DF" w:rsidRDefault="0055330C" w:rsidP="0055330C">
      <w:pPr>
        <w:pStyle w:val="3GPPText"/>
        <w:numPr>
          <w:ilvl w:val="1"/>
          <w:numId w:val="12"/>
        </w:numPr>
        <w:rPr>
          <w:b/>
        </w:rPr>
      </w:pPr>
      <w:r w:rsidRPr="000655DF">
        <w:rPr>
          <w:b/>
        </w:rPr>
        <w:t xml:space="preserve">Presence of specific CSI-RS resource configuration is signaled in SCI </w:t>
      </w:r>
    </w:p>
    <w:p w14:paraId="438F3D69" w14:textId="0323E4D9" w:rsidR="00F70FA5" w:rsidRPr="000655DF" w:rsidRDefault="0055330C" w:rsidP="00F70FA5">
      <w:pPr>
        <w:pStyle w:val="3GPPText"/>
        <w:numPr>
          <w:ilvl w:val="1"/>
          <w:numId w:val="12"/>
        </w:numPr>
        <w:rPr>
          <w:b/>
        </w:rPr>
      </w:pPr>
      <w:r w:rsidRPr="000655DF">
        <w:rPr>
          <w:b/>
        </w:rPr>
        <w:t>Support for CSI-RS is not mandatory for unicast communication</w:t>
      </w:r>
      <w:r w:rsidR="00F70FA5" w:rsidRPr="00F70FA5">
        <w:rPr>
          <w:b/>
        </w:rPr>
        <w:t xml:space="preserve"> </w:t>
      </w:r>
    </w:p>
    <w:p w14:paraId="51CC4401" w14:textId="6AC681F1" w:rsidR="00E1489B" w:rsidRDefault="00F70FA5" w:rsidP="00F70FA5">
      <w:pPr>
        <w:pStyle w:val="3GPPText"/>
        <w:numPr>
          <w:ilvl w:val="1"/>
          <w:numId w:val="12"/>
        </w:numPr>
        <w:rPr>
          <w:b/>
        </w:rPr>
      </w:pPr>
      <w:r>
        <w:rPr>
          <w:b/>
        </w:rPr>
        <w:t xml:space="preserve">Only configurations in rows 1-4 of Table 7.4.1.5.3-1 in </w:t>
      </w:r>
      <w:r>
        <w:rPr>
          <w:b/>
        </w:rPr>
        <w:fldChar w:fldCharType="begin"/>
      </w:r>
      <w:r>
        <w:rPr>
          <w:b/>
        </w:rPr>
        <w:instrText xml:space="preserve"> REF _Ref23843662 \r \h </w:instrText>
      </w:r>
      <w:r>
        <w:rPr>
          <w:b/>
        </w:rPr>
      </w:r>
      <w:r>
        <w:rPr>
          <w:b/>
        </w:rPr>
        <w:fldChar w:fldCharType="separate"/>
      </w:r>
      <w:r w:rsidR="009575BD">
        <w:rPr>
          <w:b/>
        </w:rPr>
        <w:t>[13]</w:t>
      </w:r>
      <w:r>
        <w:rPr>
          <w:b/>
        </w:rPr>
        <w:fldChar w:fldCharType="end"/>
      </w:r>
      <w:r>
        <w:rPr>
          <w:b/>
        </w:rPr>
        <w:t xml:space="preserve"> (single OFDM symbol configurations with up to 4 ports)</w:t>
      </w:r>
    </w:p>
    <w:bookmarkEnd w:id="44"/>
    <w:p w14:paraId="3F546E19" w14:textId="3C29DDB1" w:rsidR="00F70FA5" w:rsidRDefault="00DB70AB" w:rsidP="00F70FA5">
      <w:pPr>
        <w:pStyle w:val="3GPPText"/>
        <w:numPr>
          <w:ilvl w:val="1"/>
          <w:numId w:val="12"/>
        </w:numPr>
        <w:rPr>
          <w:b/>
        </w:rPr>
      </w:pPr>
      <w:r>
        <w:rPr>
          <w:b/>
        </w:rPr>
        <w:t>To avoid transient period the CSI-RS resource are always scaled to have the same power at each transmit antenna as the surrounding PSSCH transmission</w:t>
      </w:r>
    </w:p>
    <w:p w14:paraId="6CB50D0B" w14:textId="725AC5C4" w:rsidR="00F70FA5" w:rsidRDefault="00F70FA5" w:rsidP="00F70FA5">
      <w:pPr>
        <w:pStyle w:val="3GPPText"/>
      </w:pPr>
      <w:bookmarkStart w:id="45" w:name="_Hlk23847157"/>
    </w:p>
    <w:p w14:paraId="1F61EE4F" w14:textId="7BAC1DFC" w:rsidR="00C87FDC" w:rsidRDefault="00DB70AB" w:rsidP="00F70FA5">
      <w:pPr>
        <w:pStyle w:val="3GPPText"/>
      </w:pPr>
      <w:r>
        <w:t xml:space="preserve">In the current specification there is only a limited number of CSI-FB configurations not taking into account PMI. </w:t>
      </w:r>
    </w:p>
    <w:p w14:paraId="5268DD53" w14:textId="77777777" w:rsidR="009575BD" w:rsidRDefault="009575BD" w:rsidP="00F70FA5">
      <w:pPr>
        <w:pStyle w:val="3GPPText"/>
      </w:pPr>
    </w:p>
    <w:p w14:paraId="78C25BD3" w14:textId="77777777" w:rsidR="00F70FA5" w:rsidRPr="000655DF" w:rsidRDefault="00F70FA5">
      <w:pPr>
        <w:pStyle w:val="3GPPText"/>
        <w:numPr>
          <w:ilvl w:val="0"/>
          <w:numId w:val="11"/>
        </w:numPr>
      </w:pPr>
    </w:p>
    <w:p w14:paraId="53499F2B" w14:textId="2AA67F96" w:rsidR="00F70FA5" w:rsidRPr="000655DF" w:rsidRDefault="00475A83" w:rsidP="00F70FA5">
      <w:pPr>
        <w:pStyle w:val="3GPPText"/>
        <w:numPr>
          <w:ilvl w:val="1"/>
          <w:numId w:val="12"/>
        </w:numPr>
        <w:rPr>
          <w:b/>
        </w:rPr>
      </w:pPr>
      <w:r>
        <w:rPr>
          <w:b/>
        </w:rPr>
        <w:t xml:space="preserve">Reuse the CSI-FB </w:t>
      </w:r>
      <w:r w:rsidR="00DB70AB">
        <w:rPr>
          <w:b/>
        </w:rPr>
        <w:t>mode configured</w:t>
      </w:r>
      <w:r>
        <w:rPr>
          <w:b/>
        </w:rPr>
        <w:t xml:space="preserve"> with cri-RI-i1-CQI in section 5.2.1.4.2 of</w:t>
      </w:r>
      <w:r w:rsidR="00C87FDC">
        <w:rPr>
          <w:b/>
        </w:rPr>
        <w:t xml:space="preserve"> 38.214</w:t>
      </w:r>
      <w:r>
        <w:rPr>
          <w:b/>
        </w:rPr>
        <w:t xml:space="preserve"> </w:t>
      </w:r>
      <w:r w:rsidR="006529C6">
        <w:rPr>
          <w:b/>
        </w:rPr>
        <w:fldChar w:fldCharType="begin"/>
      </w:r>
      <w:r w:rsidR="006529C6">
        <w:rPr>
          <w:b/>
        </w:rPr>
        <w:instrText xml:space="preserve"> REF _Ref16849559 \r \h </w:instrText>
      </w:r>
      <w:r w:rsidR="006529C6">
        <w:rPr>
          <w:b/>
        </w:rPr>
      </w:r>
      <w:r w:rsidR="006529C6">
        <w:rPr>
          <w:b/>
        </w:rPr>
        <w:fldChar w:fldCharType="separate"/>
      </w:r>
      <w:r w:rsidR="009575BD">
        <w:rPr>
          <w:b/>
        </w:rPr>
        <w:t>[5]</w:t>
      </w:r>
      <w:r w:rsidR="006529C6">
        <w:rPr>
          <w:b/>
        </w:rPr>
        <w:fldChar w:fldCharType="end"/>
      </w:r>
      <w:r w:rsidR="00DB70AB">
        <w:rPr>
          <w:b/>
        </w:rPr>
        <w:t xml:space="preserve"> for NR V2X CQI/RI feedback</w:t>
      </w:r>
    </w:p>
    <w:bookmarkEnd w:id="45"/>
    <w:p w14:paraId="064A55F9" w14:textId="6CD0F7AA" w:rsidR="00F70FA5" w:rsidRDefault="00F70FA5" w:rsidP="0055330C">
      <w:pPr>
        <w:pStyle w:val="3GPPText"/>
      </w:pPr>
    </w:p>
    <w:p w14:paraId="7B07D2B4" w14:textId="77777777" w:rsidR="0055330C" w:rsidRPr="000655DF" w:rsidRDefault="0055330C" w:rsidP="0055330C">
      <w:pPr>
        <w:pStyle w:val="3GPPH1"/>
        <w:rPr>
          <w:lang w:val="en-US"/>
        </w:rPr>
      </w:pPr>
      <w:r w:rsidRPr="000655DF">
        <w:rPr>
          <w:lang w:val="en-US"/>
        </w:rPr>
        <w:t>Sidelink Resource Pool and BWP Considerations</w:t>
      </w:r>
    </w:p>
    <w:p w14:paraId="762B495C" w14:textId="77777777" w:rsidR="0055330C" w:rsidRPr="000655DF" w:rsidRDefault="0055330C" w:rsidP="0055330C">
      <w:pPr>
        <w:pStyle w:val="3GPPH2"/>
        <w:ind w:left="576"/>
        <w:rPr>
          <w:lang w:val="en-US"/>
        </w:rPr>
      </w:pPr>
      <w:r w:rsidRPr="000655DF">
        <w:rPr>
          <w:lang w:val="en-US"/>
        </w:rPr>
        <w:t>Discussion on NR Sidelink BWP</w:t>
      </w:r>
    </w:p>
    <w:p w14:paraId="75AA45EE" w14:textId="77777777" w:rsidR="0055330C" w:rsidRPr="000655DF" w:rsidRDefault="0055330C" w:rsidP="0055330C">
      <w:pPr>
        <w:pStyle w:val="3GPPText"/>
      </w:pPr>
      <w:r w:rsidRPr="000655DF">
        <w:t>In January 2019, during RAN1 AH the support of BWPs was discussed with the following agreements made by RAN1 WG.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55330C" w:rsidRPr="000655DF" w14:paraId="5EA3185B" w14:textId="77777777" w:rsidTr="000F6B71">
        <w:trPr>
          <w:trHeight w:val="132"/>
        </w:trPr>
        <w:tc>
          <w:tcPr>
            <w:tcW w:w="9967" w:type="dxa"/>
            <w:shd w:val="clear" w:color="auto" w:fill="auto"/>
          </w:tcPr>
          <w:p w14:paraId="2049B0E0" w14:textId="77777777" w:rsidR="0055330C" w:rsidRPr="000655DF" w:rsidRDefault="0055330C" w:rsidP="000F6B71">
            <w:pPr>
              <w:pStyle w:val="3GPPAgreements"/>
            </w:pPr>
            <w:r w:rsidRPr="000655DF">
              <w:t xml:space="preserve">Configuration for SL BWP is separated from </w:t>
            </w:r>
            <w:proofErr w:type="spellStart"/>
            <w:r w:rsidRPr="000655DF">
              <w:t>Uu</w:t>
            </w:r>
            <w:proofErr w:type="spellEnd"/>
            <w:r w:rsidRPr="000655DF">
              <w:t xml:space="preserve"> BWP configuration </w:t>
            </w:r>
            <w:proofErr w:type="spellStart"/>
            <w:r w:rsidRPr="000655DF">
              <w:t>signalling</w:t>
            </w:r>
            <w:proofErr w:type="spellEnd"/>
            <w:r w:rsidRPr="000655DF">
              <w:t>.</w:t>
            </w:r>
          </w:p>
          <w:p w14:paraId="46134D21" w14:textId="77777777" w:rsidR="0055330C" w:rsidRPr="000655DF" w:rsidRDefault="0055330C" w:rsidP="000F6B71">
            <w:pPr>
              <w:pStyle w:val="3GPPAgreements"/>
              <w:numPr>
                <w:ilvl w:val="1"/>
                <w:numId w:val="10"/>
              </w:numPr>
            </w:pPr>
            <w:r w:rsidRPr="000655DF">
              <w:t>UE is not expected to use different numerology in the configured SL BWP and active UL BWP in the same carrier at a given time.</w:t>
            </w:r>
          </w:p>
          <w:p w14:paraId="6D82B6F7" w14:textId="77777777" w:rsidR="0055330C" w:rsidRPr="000655DF" w:rsidRDefault="0055330C" w:rsidP="000F6B71">
            <w:pPr>
              <w:pStyle w:val="3GPPAgreements"/>
              <w:numPr>
                <w:ilvl w:val="2"/>
                <w:numId w:val="10"/>
              </w:numPr>
            </w:pPr>
            <w:r w:rsidRPr="000655DF">
              <w:t>FFS the time scale</w:t>
            </w:r>
          </w:p>
          <w:p w14:paraId="4AB2029D" w14:textId="77777777" w:rsidR="0055330C" w:rsidRPr="000655DF" w:rsidRDefault="0055330C" w:rsidP="000F6B71">
            <w:pPr>
              <w:pStyle w:val="3GPPAgreements"/>
              <w:numPr>
                <w:ilvl w:val="2"/>
                <w:numId w:val="10"/>
              </w:numPr>
            </w:pPr>
            <w:r w:rsidRPr="000655DF">
              <w:t xml:space="preserve">FFS relation to DL BWP including initial </w:t>
            </w:r>
            <w:proofErr w:type="spellStart"/>
            <w:r w:rsidRPr="000655DF">
              <w:t>Uu</w:t>
            </w:r>
            <w:proofErr w:type="spellEnd"/>
            <w:r w:rsidRPr="000655DF">
              <w:t xml:space="preserve"> BWP</w:t>
            </w:r>
          </w:p>
          <w:p w14:paraId="2A1B15A2" w14:textId="77777777" w:rsidR="0055330C" w:rsidRPr="000655DF" w:rsidRDefault="0055330C" w:rsidP="000F6B71">
            <w:pPr>
              <w:pStyle w:val="3GPPAgreements"/>
              <w:numPr>
                <w:ilvl w:val="2"/>
                <w:numId w:val="10"/>
              </w:numPr>
            </w:pPr>
            <w:r w:rsidRPr="000655DF">
              <w:t>FFS relation in terms of frequency location and bandwidth</w:t>
            </w:r>
          </w:p>
          <w:p w14:paraId="6C199E19" w14:textId="77777777" w:rsidR="0055330C" w:rsidRPr="000655DF" w:rsidRDefault="0055330C" w:rsidP="000F6B71">
            <w:pPr>
              <w:pStyle w:val="3GPPAgreements"/>
            </w:pPr>
            <w:r w:rsidRPr="000655DF">
              <w:t xml:space="preserve">For time domain resources of a resource pool for PSSCH, </w:t>
            </w:r>
          </w:p>
          <w:p w14:paraId="2DD31267" w14:textId="77777777" w:rsidR="0055330C" w:rsidRPr="000655DF" w:rsidRDefault="0055330C" w:rsidP="000F6B71">
            <w:pPr>
              <w:pStyle w:val="3GPPAgreements"/>
              <w:numPr>
                <w:ilvl w:val="1"/>
                <w:numId w:val="10"/>
              </w:numPr>
            </w:pPr>
            <w:r w:rsidRPr="000655DF">
              <w:t>Support the case where the resource pool consists of non-contiguous time resources</w:t>
            </w:r>
          </w:p>
          <w:p w14:paraId="1575D3DC" w14:textId="77777777" w:rsidR="0055330C" w:rsidRPr="000655DF" w:rsidRDefault="0055330C" w:rsidP="000F6B71">
            <w:pPr>
              <w:pStyle w:val="3GPPAgreements"/>
              <w:numPr>
                <w:ilvl w:val="2"/>
                <w:numId w:val="10"/>
              </w:numPr>
            </w:pPr>
            <w:r w:rsidRPr="000655DF">
              <w:t>FFS details including granularity</w:t>
            </w:r>
          </w:p>
          <w:p w14:paraId="644D5B9D" w14:textId="77777777" w:rsidR="0055330C" w:rsidRPr="000655DF" w:rsidRDefault="0055330C" w:rsidP="000F6B71">
            <w:pPr>
              <w:pStyle w:val="3GPPAgreements"/>
            </w:pPr>
            <w:r w:rsidRPr="000655DF">
              <w:t xml:space="preserve">For frequency domain resources of a resource pool for PSSCH, </w:t>
            </w:r>
          </w:p>
          <w:p w14:paraId="06C074D3" w14:textId="77777777" w:rsidR="0055330C" w:rsidRPr="000655DF" w:rsidRDefault="0055330C" w:rsidP="000F6B71">
            <w:pPr>
              <w:pStyle w:val="3GPPAgreements"/>
              <w:numPr>
                <w:ilvl w:val="1"/>
                <w:numId w:val="10"/>
              </w:numPr>
            </w:pPr>
            <w:r w:rsidRPr="000655DF">
              <w:t>Down select following options:</w:t>
            </w:r>
          </w:p>
          <w:p w14:paraId="204E6D83" w14:textId="77777777" w:rsidR="0055330C" w:rsidRPr="000655DF" w:rsidRDefault="0055330C" w:rsidP="000F6B71">
            <w:pPr>
              <w:pStyle w:val="3GPPAgreements"/>
              <w:numPr>
                <w:ilvl w:val="2"/>
                <w:numId w:val="10"/>
              </w:numPr>
            </w:pPr>
            <w:r w:rsidRPr="000655DF">
              <w:t>Option 1: The resource pool always consists of contiguous PRBs</w:t>
            </w:r>
          </w:p>
          <w:p w14:paraId="7BCC1087" w14:textId="77777777" w:rsidR="0055330C" w:rsidRPr="000655DF" w:rsidRDefault="0055330C" w:rsidP="000F6B71">
            <w:pPr>
              <w:pStyle w:val="3GPPAgreements"/>
              <w:numPr>
                <w:ilvl w:val="2"/>
                <w:numId w:val="10"/>
              </w:numPr>
              <w:rPr>
                <w:lang w:eastAsia="ko-KR"/>
              </w:rPr>
            </w:pPr>
            <w:r w:rsidRPr="000655DF">
              <w:rPr>
                <w:lang w:eastAsia="ko-KR"/>
              </w:rPr>
              <w:t xml:space="preserve">Option 2: The </w:t>
            </w:r>
            <w:r w:rsidRPr="000655DF">
              <w:t>resource</w:t>
            </w:r>
            <w:r w:rsidRPr="000655DF">
              <w:rPr>
                <w:lang w:eastAsia="ko-KR"/>
              </w:rPr>
              <w:t xml:space="preserve"> pool can </w:t>
            </w:r>
            <w:r w:rsidRPr="000655DF">
              <w:t>consist</w:t>
            </w:r>
            <w:r w:rsidRPr="000655DF">
              <w:rPr>
                <w:lang w:eastAsia="ko-KR"/>
              </w:rPr>
              <w:t xml:space="preserve"> of non-contiguous PRBs</w:t>
            </w:r>
          </w:p>
        </w:tc>
      </w:tr>
    </w:tbl>
    <w:p w14:paraId="31EA4B14" w14:textId="77777777" w:rsidR="0055330C" w:rsidRPr="000655DF" w:rsidRDefault="0055330C" w:rsidP="0055330C">
      <w:pPr>
        <w:pStyle w:val="3GPPText"/>
      </w:pPr>
      <w:r w:rsidRPr="000655DF">
        <w:t>Regarding the above agreement, we have the following proposal:</w:t>
      </w:r>
    </w:p>
    <w:p w14:paraId="044F06F3" w14:textId="77777777" w:rsidR="0055330C" w:rsidRPr="000655DF" w:rsidRDefault="0055330C" w:rsidP="0055330C">
      <w:pPr>
        <w:pStyle w:val="3GPPText"/>
      </w:pPr>
      <w:bookmarkStart w:id="46" w:name="_Hlk23847170"/>
    </w:p>
    <w:p w14:paraId="66CA5318" w14:textId="77777777" w:rsidR="0055330C" w:rsidRPr="000655DF" w:rsidRDefault="0055330C">
      <w:pPr>
        <w:pStyle w:val="3GPPText"/>
        <w:numPr>
          <w:ilvl w:val="0"/>
          <w:numId w:val="11"/>
        </w:numPr>
      </w:pPr>
    </w:p>
    <w:p w14:paraId="7AE2B01C" w14:textId="77777777" w:rsidR="0055330C" w:rsidRPr="000655DF" w:rsidRDefault="0055330C" w:rsidP="0055330C">
      <w:pPr>
        <w:pStyle w:val="3GPPText"/>
        <w:numPr>
          <w:ilvl w:val="1"/>
          <w:numId w:val="11"/>
        </w:numPr>
        <w:rPr>
          <w:b/>
        </w:rPr>
      </w:pPr>
      <w:r w:rsidRPr="000655DF">
        <w:rPr>
          <w:b/>
        </w:rPr>
        <w:t>Timescale for switching b/w UL and SL BWPs should be clarified with RAN4</w:t>
      </w:r>
    </w:p>
    <w:p w14:paraId="658B0DB1" w14:textId="77777777" w:rsidR="0055330C" w:rsidRPr="000655DF" w:rsidRDefault="0055330C" w:rsidP="0055330C">
      <w:pPr>
        <w:pStyle w:val="3GPPText"/>
        <w:numPr>
          <w:ilvl w:val="1"/>
          <w:numId w:val="11"/>
        </w:numPr>
        <w:rPr>
          <w:b/>
        </w:rPr>
      </w:pPr>
      <w:r w:rsidRPr="000655DF">
        <w:rPr>
          <w:b/>
        </w:rPr>
        <w:t>In TDD,</w:t>
      </w:r>
    </w:p>
    <w:p w14:paraId="22993251" w14:textId="77777777" w:rsidR="0055330C" w:rsidRPr="000655DF" w:rsidRDefault="0055330C" w:rsidP="0055330C">
      <w:pPr>
        <w:pStyle w:val="3GPPText"/>
        <w:numPr>
          <w:ilvl w:val="2"/>
          <w:numId w:val="11"/>
        </w:numPr>
        <w:rPr>
          <w:b/>
        </w:rPr>
      </w:pPr>
      <w:r w:rsidRPr="000655DF">
        <w:rPr>
          <w:b/>
        </w:rPr>
        <w:tab/>
        <w:t>SL BWP, UL BWP and DL BWP have the same center frequency</w:t>
      </w:r>
    </w:p>
    <w:p w14:paraId="6A2C204B" w14:textId="77777777" w:rsidR="0055330C" w:rsidRPr="000655DF" w:rsidRDefault="0055330C" w:rsidP="0055330C">
      <w:pPr>
        <w:pStyle w:val="3GPPText"/>
        <w:numPr>
          <w:ilvl w:val="1"/>
          <w:numId w:val="11"/>
        </w:numPr>
        <w:rPr>
          <w:b/>
        </w:rPr>
      </w:pPr>
      <w:r w:rsidRPr="000655DF">
        <w:rPr>
          <w:b/>
        </w:rPr>
        <w:t>In FDD,</w:t>
      </w:r>
    </w:p>
    <w:p w14:paraId="39DFD967" w14:textId="77777777" w:rsidR="0055330C" w:rsidRPr="000655DF" w:rsidRDefault="0055330C" w:rsidP="0055330C">
      <w:pPr>
        <w:pStyle w:val="3GPPText"/>
        <w:numPr>
          <w:ilvl w:val="2"/>
          <w:numId w:val="11"/>
        </w:numPr>
        <w:rPr>
          <w:b/>
        </w:rPr>
      </w:pPr>
      <w:r w:rsidRPr="000655DF">
        <w:rPr>
          <w:b/>
        </w:rPr>
        <w:t>Either SL BWP is allocated inside of UL BWP or UL BWP is allocated inside of SL BWP</w:t>
      </w:r>
    </w:p>
    <w:p w14:paraId="5BA41D6E" w14:textId="77777777" w:rsidR="0055330C" w:rsidRPr="000655DF" w:rsidRDefault="0055330C" w:rsidP="0055330C">
      <w:pPr>
        <w:pStyle w:val="3GPPText"/>
        <w:numPr>
          <w:ilvl w:val="3"/>
          <w:numId w:val="11"/>
        </w:numPr>
        <w:rPr>
          <w:b/>
        </w:rPr>
      </w:pPr>
      <w:r w:rsidRPr="000655DF">
        <w:rPr>
          <w:b/>
        </w:rPr>
        <w:t>FFS if center frequency of SL-BWP and UL-BWP should be aligned</w:t>
      </w:r>
    </w:p>
    <w:bookmarkEnd w:id="46"/>
    <w:p w14:paraId="4209FD12" w14:textId="77777777" w:rsidR="0055330C" w:rsidRPr="000655DF" w:rsidRDefault="0055330C" w:rsidP="0055330C">
      <w:pPr>
        <w:pStyle w:val="3GPPText"/>
      </w:pPr>
    </w:p>
    <w:p w14:paraId="143E7BE6" w14:textId="1CBD53C5" w:rsidR="0055330C" w:rsidRDefault="0055330C" w:rsidP="0055330C">
      <w:pPr>
        <w:pStyle w:val="3GPPH2"/>
        <w:ind w:left="576"/>
        <w:rPr>
          <w:lang w:val="en-US"/>
        </w:rPr>
      </w:pPr>
      <w:r w:rsidRPr="000655DF">
        <w:rPr>
          <w:lang w:val="en-US"/>
        </w:rPr>
        <w:t>Discussion on NR Sidelink Resource Pools</w:t>
      </w:r>
    </w:p>
    <w:tbl>
      <w:tblPr>
        <w:tblStyle w:val="TableGrid"/>
        <w:tblW w:w="0" w:type="auto"/>
        <w:tblLook w:val="04A0" w:firstRow="1" w:lastRow="0" w:firstColumn="1" w:lastColumn="0" w:noHBand="0" w:noVBand="1"/>
      </w:tblPr>
      <w:tblGrid>
        <w:gridCol w:w="9962"/>
      </w:tblGrid>
      <w:tr w:rsidR="007F1D01" w14:paraId="0AF93BC7" w14:textId="77777777" w:rsidTr="00D87425">
        <w:tc>
          <w:tcPr>
            <w:tcW w:w="9962" w:type="dxa"/>
          </w:tcPr>
          <w:p w14:paraId="607F5AD3" w14:textId="77777777" w:rsidR="007F1D01" w:rsidRPr="00E83006" w:rsidRDefault="007F1D01" w:rsidP="007F1D01">
            <w:pPr>
              <w:rPr>
                <w:iCs/>
                <w:lang w:eastAsia="x-none"/>
              </w:rPr>
            </w:pPr>
            <w:r w:rsidRPr="00E83006">
              <w:rPr>
                <w:iCs/>
                <w:highlight w:val="green"/>
                <w:lang w:eastAsia="x-none"/>
              </w:rPr>
              <w:t>Agreements</w:t>
            </w:r>
            <w:r w:rsidRPr="00E83006">
              <w:rPr>
                <w:iCs/>
                <w:lang w:eastAsia="x-none"/>
              </w:rPr>
              <w:t>:</w:t>
            </w:r>
          </w:p>
          <w:p w14:paraId="10CC4DC9" w14:textId="77777777" w:rsidR="007F1D01" w:rsidRPr="00E83006" w:rsidRDefault="007F1D01" w:rsidP="007F1D01">
            <w:pPr>
              <w:pStyle w:val="Style1"/>
              <w:numPr>
                <w:ilvl w:val="0"/>
                <w:numId w:val="141"/>
              </w:numPr>
              <w:spacing w:after="0" w:afterAutospacing="0" w:line="276" w:lineRule="auto"/>
              <w:rPr>
                <w:rFonts w:eastAsia="DengXian"/>
                <w:lang w:eastAsia="ko-KR"/>
              </w:rPr>
            </w:pPr>
            <w:r w:rsidRPr="00E83006">
              <w:rPr>
                <w:rFonts w:eastAsia="DengXian"/>
                <w:lang w:eastAsia="ko-KR"/>
              </w:rPr>
              <w:t>A slot is the time-domain granularity for resource pool configuration.</w:t>
            </w:r>
          </w:p>
          <w:p w14:paraId="08D0D889" w14:textId="77777777" w:rsidR="007F1D01" w:rsidRPr="00E83006" w:rsidRDefault="007F1D01" w:rsidP="007F1D01">
            <w:pPr>
              <w:pStyle w:val="Style1"/>
              <w:numPr>
                <w:ilvl w:val="1"/>
                <w:numId w:val="141"/>
              </w:numPr>
              <w:spacing w:after="0" w:afterAutospacing="0" w:line="276" w:lineRule="auto"/>
              <w:rPr>
                <w:rFonts w:eastAsia="DengXian"/>
                <w:lang w:eastAsia="ko-KR"/>
              </w:rPr>
            </w:pPr>
            <w:r w:rsidRPr="00E83006">
              <w:rPr>
                <w:rFonts w:eastAsia="DengXian"/>
                <w:lang w:eastAsia="ko-KR"/>
              </w:rPr>
              <w:t>To down-select:</w:t>
            </w:r>
          </w:p>
          <w:p w14:paraId="4F0FC24E" w14:textId="77777777" w:rsidR="007F1D01" w:rsidRPr="00E83006" w:rsidRDefault="007F1D01" w:rsidP="007F1D01">
            <w:pPr>
              <w:pStyle w:val="Style1"/>
              <w:numPr>
                <w:ilvl w:val="2"/>
                <w:numId w:val="141"/>
              </w:numPr>
              <w:spacing w:after="0" w:afterAutospacing="0" w:line="276" w:lineRule="auto"/>
              <w:rPr>
                <w:rFonts w:eastAsia="DengXian"/>
                <w:lang w:eastAsia="ko-KR"/>
              </w:rPr>
            </w:pPr>
            <w:r w:rsidRPr="00E83006">
              <w:rPr>
                <w:rFonts w:eastAsia="DengXian"/>
                <w:lang w:eastAsia="ko-KR"/>
              </w:rPr>
              <w:t>Alt 1. Slots for a resource pool is (pre-)configured with bitmap, which is applied with periodicity</w:t>
            </w:r>
          </w:p>
          <w:p w14:paraId="2A9E0F91" w14:textId="77777777" w:rsidR="007F1D01" w:rsidRPr="00E83006" w:rsidRDefault="007F1D01" w:rsidP="007F1D01">
            <w:pPr>
              <w:pStyle w:val="Style1"/>
              <w:numPr>
                <w:ilvl w:val="2"/>
                <w:numId w:val="141"/>
              </w:numPr>
              <w:spacing w:after="0" w:afterAutospacing="0" w:line="276" w:lineRule="auto"/>
              <w:rPr>
                <w:rFonts w:eastAsia="DengXian"/>
                <w:lang w:eastAsia="ko-KR"/>
              </w:rPr>
            </w:pPr>
            <w:r w:rsidRPr="00E83006">
              <w:rPr>
                <w:rFonts w:eastAsia="DengXian"/>
                <w:lang w:eastAsia="ko-KR"/>
              </w:rPr>
              <w:t>Alt 2. Slots for a resource pool is (pre-</w:t>
            </w:r>
            <w:proofErr w:type="gramStart"/>
            <w:r w:rsidRPr="00E83006">
              <w:rPr>
                <w:rFonts w:eastAsia="DengXian"/>
                <w:lang w:eastAsia="ko-KR"/>
              </w:rPr>
              <w:t>)configured</w:t>
            </w:r>
            <w:proofErr w:type="gramEnd"/>
            <w:r w:rsidRPr="00E83006">
              <w:rPr>
                <w:rFonts w:eastAsia="DengXian"/>
                <w:lang w:eastAsia="ko-KR"/>
              </w:rPr>
              <w:t>, where the slots are applied with periodicity.</w:t>
            </w:r>
          </w:p>
          <w:p w14:paraId="0CC7F05E" w14:textId="77777777" w:rsidR="007F1D01" w:rsidRPr="00E83006" w:rsidRDefault="007F1D01" w:rsidP="007F1D01">
            <w:pPr>
              <w:pStyle w:val="Style1"/>
              <w:numPr>
                <w:ilvl w:val="1"/>
                <w:numId w:val="141"/>
              </w:numPr>
              <w:spacing w:after="0" w:afterAutospacing="0" w:line="276" w:lineRule="auto"/>
              <w:rPr>
                <w:rFonts w:eastAsia="DengXian"/>
                <w:lang w:eastAsia="ko-KR"/>
              </w:rPr>
            </w:pPr>
            <w:r w:rsidRPr="00E83006">
              <w:rPr>
                <w:rFonts w:eastAsia="DengXian"/>
                <w:lang w:eastAsia="ko-KR"/>
              </w:rPr>
              <w:t>FFS: signaling details</w:t>
            </w:r>
          </w:p>
          <w:p w14:paraId="6D5CEC96" w14:textId="77777777" w:rsidR="007F1D01" w:rsidRPr="00E83006" w:rsidRDefault="007F1D01" w:rsidP="007F1D01">
            <w:pPr>
              <w:pStyle w:val="Style1"/>
              <w:numPr>
                <w:ilvl w:val="1"/>
                <w:numId w:val="141"/>
              </w:numPr>
              <w:spacing w:after="0" w:afterAutospacing="0" w:line="276" w:lineRule="auto"/>
              <w:rPr>
                <w:rFonts w:eastAsia="DengXian"/>
                <w:lang w:eastAsia="ko-KR"/>
              </w:rPr>
            </w:pPr>
            <w:r w:rsidRPr="00E83006">
              <w:rPr>
                <w:rFonts w:eastAsia="DengXian"/>
                <w:lang w:eastAsia="ko-KR"/>
              </w:rPr>
              <w:t>FFS: how to apply the above bitmap signaling, e.g., to all slots or only to a set of slots</w:t>
            </w:r>
          </w:p>
          <w:p w14:paraId="20ED174D" w14:textId="77777777" w:rsidR="007F1D01" w:rsidRPr="00E83006" w:rsidRDefault="007F1D01" w:rsidP="007F1D01">
            <w:pPr>
              <w:pStyle w:val="Style1"/>
              <w:numPr>
                <w:ilvl w:val="1"/>
                <w:numId w:val="141"/>
              </w:numPr>
              <w:spacing w:after="0" w:afterAutospacing="0" w:line="276" w:lineRule="auto"/>
              <w:rPr>
                <w:rFonts w:eastAsia="DengXian"/>
                <w:lang w:eastAsia="ko-KR"/>
              </w:rPr>
            </w:pPr>
            <w:r w:rsidRPr="00E83006">
              <w:rPr>
                <w:rFonts w:eastAsia="DengXian"/>
                <w:lang w:eastAsia="ko-KR"/>
              </w:rPr>
              <w:t>FFS: symbols for sidelink in the slot, how to indicate for the case when not all symbols are for SL</w:t>
            </w:r>
          </w:p>
          <w:p w14:paraId="449B0AC7" w14:textId="0C70DA9C" w:rsidR="007F1D01" w:rsidRDefault="007F1D01" w:rsidP="00A55DF5">
            <w:pPr>
              <w:pStyle w:val="3GPPAgreements"/>
              <w:numPr>
                <w:ilvl w:val="0"/>
                <w:numId w:val="0"/>
              </w:numPr>
            </w:pPr>
          </w:p>
        </w:tc>
      </w:tr>
    </w:tbl>
    <w:p w14:paraId="26437613" w14:textId="77777777" w:rsidR="007F1D01" w:rsidRPr="00A55DF5" w:rsidRDefault="007F1D01" w:rsidP="00A55DF5">
      <w:pPr>
        <w:pStyle w:val="3GPPText"/>
        <w:rPr>
          <w:lang w:val="en-GB"/>
        </w:rPr>
      </w:pPr>
    </w:p>
    <w:p w14:paraId="3C23F0A9" w14:textId="4221121B" w:rsidR="0055330C" w:rsidRPr="000655DF" w:rsidRDefault="0055330C" w:rsidP="0055330C">
      <w:pPr>
        <w:pStyle w:val="3GPPText"/>
      </w:pPr>
      <w:r w:rsidRPr="000655DF">
        <w:t xml:space="preserve">As the resources pools for NR-V2X serve a similar function as for LTE V2X their definition should be similar. </w:t>
      </w:r>
    </w:p>
    <w:p w14:paraId="5C67A85B" w14:textId="77777777" w:rsidR="007F1D01" w:rsidRPr="000655DF" w:rsidRDefault="007F1D01" w:rsidP="007F1D01">
      <w:pPr>
        <w:pStyle w:val="3GPPText"/>
      </w:pPr>
    </w:p>
    <w:p w14:paraId="0FB293BD" w14:textId="77777777" w:rsidR="007F1D01" w:rsidRPr="000655DF" w:rsidRDefault="007F1D01" w:rsidP="007F1D01">
      <w:pPr>
        <w:pStyle w:val="3GPPText"/>
        <w:numPr>
          <w:ilvl w:val="0"/>
          <w:numId w:val="11"/>
        </w:numPr>
      </w:pPr>
    </w:p>
    <w:p w14:paraId="49C13AB6" w14:textId="0B4273D9" w:rsidR="00514DFA" w:rsidRPr="00A55DF5" w:rsidRDefault="00514DFA" w:rsidP="00A55DF5">
      <w:pPr>
        <w:pStyle w:val="3GPPText"/>
        <w:numPr>
          <w:ilvl w:val="1"/>
          <w:numId w:val="11"/>
        </w:numPr>
        <w:rPr>
          <w:b/>
        </w:rPr>
      </w:pPr>
      <w:r>
        <w:rPr>
          <w:b/>
        </w:rPr>
        <w:t>Sidelink s</w:t>
      </w:r>
      <w:r w:rsidRPr="00A55DF5">
        <w:rPr>
          <w:b/>
        </w:rPr>
        <w:t>lots for a resource pool is (pre-)configured with bitmap, which is applied with periodicity</w:t>
      </w:r>
      <w:r w:rsidRPr="00A55DF5" w:rsidDel="00514DFA">
        <w:rPr>
          <w:b/>
        </w:rPr>
        <w:t xml:space="preserve"> </w:t>
      </w:r>
    </w:p>
    <w:p w14:paraId="08F9570D" w14:textId="77777777" w:rsidR="007F1D01" w:rsidRPr="00A55DF5" w:rsidRDefault="007F1D01">
      <w:pPr>
        <w:pStyle w:val="3GPPText"/>
        <w:rPr>
          <w:lang w:val="en-GB"/>
        </w:rPr>
      </w:pPr>
    </w:p>
    <w:p w14:paraId="61AC3566" w14:textId="77777777" w:rsidR="0055330C" w:rsidRPr="000655DF" w:rsidRDefault="0055330C" w:rsidP="0055330C">
      <w:pPr>
        <w:pStyle w:val="3GPPH2"/>
        <w:ind w:left="576"/>
        <w:rPr>
          <w:lang w:val="en-US"/>
        </w:rPr>
      </w:pPr>
      <w:r w:rsidRPr="000655DF">
        <w:rPr>
          <w:lang w:val="en-US"/>
        </w:rPr>
        <w:t>Discussion on NR Sidelink Sub-channels</w:t>
      </w:r>
    </w:p>
    <w:p w14:paraId="7BB0A727" w14:textId="77777777" w:rsidR="00D978D9" w:rsidRDefault="00D978D9" w:rsidP="0055330C">
      <w:pPr>
        <w:pStyle w:val="3GPPText"/>
      </w:pPr>
    </w:p>
    <w:tbl>
      <w:tblPr>
        <w:tblStyle w:val="TableGrid"/>
        <w:tblW w:w="0" w:type="auto"/>
        <w:tblLook w:val="04A0" w:firstRow="1" w:lastRow="0" w:firstColumn="1" w:lastColumn="0" w:noHBand="0" w:noVBand="1"/>
      </w:tblPr>
      <w:tblGrid>
        <w:gridCol w:w="9962"/>
      </w:tblGrid>
      <w:tr w:rsidR="00D978D9" w14:paraId="12DCAB08" w14:textId="77777777" w:rsidTr="00D978D9">
        <w:tc>
          <w:tcPr>
            <w:tcW w:w="9962" w:type="dxa"/>
          </w:tcPr>
          <w:p w14:paraId="369A0096" w14:textId="77777777" w:rsidR="00D978D9" w:rsidRPr="00D62018" w:rsidRDefault="00D978D9" w:rsidP="00D978D9">
            <w:pPr>
              <w:rPr>
                <w:b/>
                <w:bCs/>
                <w:iCs/>
                <w:lang w:val="en-US" w:eastAsia="x-none"/>
              </w:rPr>
            </w:pPr>
            <w:r w:rsidRPr="00D62018">
              <w:rPr>
                <w:iCs/>
                <w:highlight w:val="green"/>
                <w:lang w:val="en-US" w:eastAsia="x-none"/>
              </w:rPr>
              <w:t>Agreements</w:t>
            </w:r>
            <w:r w:rsidRPr="00D62018">
              <w:rPr>
                <w:b/>
                <w:bCs/>
                <w:iCs/>
                <w:lang w:val="en-US" w:eastAsia="x-none"/>
              </w:rPr>
              <w:t>:</w:t>
            </w:r>
          </w:p>
          <w:p w14:paraId="4D155A8D" w14:textId="77777777" w:rsidR="00D978D9" w:rsidRPr="00D62018" w:rsidRDefault="00D978D9" w:rsidP="00D978D9">
            <w:pPr>
              <w:pStyle w:val="3GPPAgreements"/>
              <w:numPr>
                <w:ilvl w:val="0"/>
                <w:numId w:val="15"/>
              </w:numPr>
            </w:pPr>
            <w:r w:rsidRPr="00D62018">
              <w:t>Support {10, 15, 20, 25, 50, 75, 100} PRBs for</w:t>
            </w:r>
            <w:r w:rsidRPr="00D62018">
              <w:rPr>
                <w:rFonts w:hint="eastAsia"/>
              </w:rPr>
              <w:t xml:space="preserve"> </w:t>
            </w:r>
            <w:r w:rsidRPr="00D62018">
              <w:t xml:space="preserve">possible </w:t>
            </w:r>
            <w:r w:rsidRPr="00D62018">
              <w:rPr>
                <w:rFonts w:hint="eastAsia"/>
              </w:rPr>
              <w:t>sub-channel size</w:t>
            </w:r>
            <w:r w:rsidRPr="00D62018">
              <w:t>.</w:t>
            </w:r>
          </w:p>
          <w:p w14:paraId="473FA7D1" w14:textId="77777777" w:rsidR="00D978D9" w:rsidRPr="00D62018" w:rsidRDefault="00D978D9" w:rsidP="00D978D9">
            <w:pPr>
              <w:pStyle w:val="3GPPAgreements"/>
              <w:numPr>
                <w:ilvl w:val="1"/>
                <w:numId w:val="15"/>
              </w:numPr>
            </w:pPr>
            <w:r w:rsidRPr="00D62018">
              <w:rPr>
                <w:rFonts w:hint="eastAsia"/>
              </w:rPr>
              <w:t>F</w:t>
            </w:r>
            <w:r w:rsidRPr="00D62018">
              <w:t>FS other values (e.g., 4, 5, 6, etc.)</w:t>
            </w:r>
          </w:p>
          <w:p w14:paraId="7015D989" w14:textId="77777777" w:rsidR="00D978D9" w:rsidRPr="00D62018" w:rsidRDefault="00D978D9" w:rsidP="00D978D9">
            <w:pPr>
              <w:pStyle w:val="3GPPAgreements"/>
              <w:numPr>
                <w:ilvl w:val="0"/>
                <w:numId w:val="15"/>
              </w:numPr>
            </w:pPr>
            <w:r w:rsidRPr="00D62018">
              <w:t>One value of the above set is (pre)configured for the sub-channel size for the resource pool.</w:t>
            </w:r>
          </w:p>
          <w:p w14:paraId="11474A18" w14:textId="77777777" w:rsidR="00D978D9" w:rsidRPr="00D62018" w:rsidRDefault="00D978D9" w:rsidP="00D978D9">
            <w:pPr>
              <w:pStyle w:val="3GPPAgreements"/>
              <w:numPr>
                <w:ilvl w:val="0"/>
                <w:numId w:val="15"/>
              </w:numPr>
            </w:pPr>
            <w:r w:rsidRPr="00D62018">
              <w:t>Size of PSCCH: X</w:t>
            </w:r>
          </w:p>
          <w:p w14:paraId="76F22ECA" w14:textId="77777777" w:rsidR="00D978D9" w:rsidRPr="00D62018" w:rsidRDefault="00D978D9" w:rsidP="00D978D9">
            <w:pPr>
              <w:pStyle w:val="3GPPAgreements"/>
              <w:numPr>
                <w:ilvl w:val="1"/>
                <w:numId w:val="15"/>
              </w:numPr>
            </w:pPr>
            <w:r w:rsidRPr="00D62018">
              <w:t xml:space="preserve">X </w:t>
            </w:r>
            <w:r w:rsidRPr="00D62018">
              <w:sym w:font="Symbol" w:char="F0A3"/>
            </w:r>
            <w:r w:rsidRPr="00D62018">
              <w:t xml:space="preserve"> N, where N is the number of PRBs of the </w:t>
            </w:r>
            <w:proofErr w:type="spellStart"/>
            <w:r w:rsidRPr="00D62018">
              <w:t>subchannel</w:t>
            </w:r>
            <w:proofErr w:type="spellEnd"/>
          </w:p>
          <w:p w14:paraId="2B08FCF2" w14:textId="69970B68" w:rsidR="00D978D9" w:rsidRDefault="00D978D9" w:rsidP="002A6571">
            <w:pPr>
              <w:pStyle w:val="3GPPAgreements"/>
              <w:numPr>
                <w:ilvl w:val="1"/>
                <w:numId w:val="15"/>
              </w:numPr>
            </w:pPr>
            <w:r w:rsidRPr="00D62018">
              <w:t>X is (pre)-configurable with values FFS, X</w:t>
            </w:r>
          </w:p>
        </w:tc>
      </w:tr>
    </w:tbl>
    <w:p w14:paraId="3DB4C646" w14:textId="77777777" w:rsidR="006409DF" w:rsidRDefault="006409DF" w:rsidP="0055330C">
      <w:pPr>
        <w:pStyle w:val="3GPPText"/>
      </w:pPr>
    </w:p>
    <w:p w14:paraId="635C284B" w14:textId="3EB00C71" w:rsidR="00B3600B" w:rsidRDefault="00B3600B" w:rsidP="00B3600B">
      <w:pPr>
        <w:pStyle w:val="3GPPText"/>
      </w:pPr>
      <w:r>
        <w:t>Due to necessity to support flexible channel bandwidths and sub-channel sizes it may not be always possible to divide pool into sub-channels of equal sizes utilizing all PRBs. In order to address this problem two alternatives can be considered:</w:t>
      </w:r>
    </w:p>
    <w:p w14:paraId="6182B93C" w14:textId="77777777" w:rsidR="00B3600B" w:rsidRDefault="00B3600B" w:rsidP="00B3600B">
      <w:pPr>
        <w:pStyle w:val="3GPPAgreements"/>
      </w:pPr>
      <w:r>
        <w:t xml:space="preserve">Alt.1 Divide total number of PRBs </w:t>
      </w:r>
      <w:r w:rsidRPr="00F5756F">
        <w:rPr>
          <w:i/>
        </w:rPr>
        <w:t>N</w:t>
      </w:r>
      <w:r>
        <w:t xml:space="preserve"> on sub-channel size </w:t>
      </w:r>
      <w:r w:rsidRPr="00F5756F">
        <w:rPr>
          <w:i/>
        </w:rPr>
        <w:t>M</w:t>
      </w:r>
      <w:r>
        <w:t xml:space="preserve"> and remainder of division </w:t>
      </w:r>
      <w:r w:rsidRPr="00F5756F">
        <w:rPr>
          <w:i/>
        </w:rPr>
        <w:t>P</w:t>
      </w:r>
      <w:r>
        <w:t xml:space="preserve"> add to the first or last sub-channel so that its size is always larger by </w:t>
      </w:r>
      <w:r w:rsidRPr="00F5756F">
        <w:rPr>
          <w:i/>
        </w:rPr>
        <w:t>P</w:t>
      </w:r>
      <w:r w:rsidRPr="00F5756F">
        <w:t xml:space="preserve"> comparing to other </w:t>
      </w:r>
      <w:proofErr w:type="spellStart"/>
      <w:r w:rsidRPr="00F5756F">
        <w:t>subchannels</w:t>
      </w:r>
      <w:proofErr w:type="spellEnd"/>
      <w:r>
        <w:t xml:space="preserve"> - </w:t>
      </w:r>
      <w:r w:rsidRPr="00F5756F">
        <w:rPr>
          <w:i/>
        </w:rPr>
        <w:t>N</w:t>
      </w:r>
      <w:r>
        <w:t>(</w:t>
      </w:r>
      <w:r w:rsidRPr="00F5756F">
        <w:rPr>
          <w:i/>
        </w:rPr>
        <w:t>N</w:t>
      </w:r>
      <w:r>
        <w:t>+</w:t>
      </w:r>
      <w:r w:rsidRPr="00F5756F">
        <w:rPr>
          <w:i/>
        </w:rPr>
        <w:t>P</w:t>
      </w:r>
      <w:r>
        <w:t>) partitioning</w:t>
      </w:r>
    </w:p>
    <w:p w14:paraId="6F091387" w14:textId="77777777" w:rsidR="00B3600B" w:rsidRDefault="00B3600B" w:rsidP="00B3600B">
      <w:pPr>
        <w:pStyle w:val="3GPPAgreements"/>
      </w:pPr>
      <w:r>
        <w:t xml:space="preserve">Alt.2 Divide total number of PRBs </w:t>
      </w:r>
      <w:r w:rsidRPr="00F5756F">
        <w:rPr>
          <w:i/>
        </w:rPr>
        <w:t>N</w:t>
      </w:r>
      <w:r>
        <w:t xml:space="preserve"> on sub-channel size </w:t>
      </w:r>
      <w:r w:rsidRPr="00F5756F">
        <w:rPr>
          <w:i/>
        </w:rPr>
        <w:t>M</w:t>
      </w:r>
      <w:r>
        <w:t xml:space="preserve"> and remainder of PRBs </w:t>
      </w:r>
      <w:r w:rsidRPr="00F5756F">
        <w:rPr>
          <w:i/>
        </w:rPr>
        <w:t>P</w:t>
      </w:r>
      <w:r>
        <w:t xml:space="preserve"> distribute equally across </w:t>
      </w:r>
      <w:r w:rsidRPr="00F5756F">
        <w:rPr>
          <w:i/>
        </w:rPr>
        <w:t>P</w:t>
      </w:r>
      <w:r>
        <w:t xml:space="preserve"> sub-channels (e.g. </w:t>
      </w:r>
      <w:r w:rsidRPr="00F5756F">
        <w:rPr>
          <w:i/>
        </w:rPr>
        <w:t>P</w:t>
      </w:r>
      <w:r>
        <w:t xml:space="preserve"> first or last </w:t>
      </w:r>
      <w:proofErr w:type="spellStart"/>
      <w:r>
        <w:t>subchannels</w:t>
      </w:r>
      <w:proofErr w:type="spellEnd"/>
      <w:r>
        <w:t xml:space="preserve">) so that their size is equal to (N+1) </w:t>
      </w:r>
      <w:r w:rsidRPr="00D8163D">
        <w:t xml:space="preserve">comparing to other </w:t>
      </w:r>
      <w:proofErr w:type="spellStart"/>
      <w:r w:rsidRPr="00D8163D">
        <w:t>subchannels</w:t>
      </w:r>
      <w:proofErr w:type="spellEnd"/>
      <w:r>
        <w:t xml:space="preserve"> – N(N+1) partitioning</w:t>
      </w:r>
    </w:p>
    <w:p w14:paraId="4A3F0EFD" w14:textId="608D3B0D" w:rsidR="00B3600B" w:rsidRDefault="00B3600B" w:rsidP="00B3600B">
      <w:pPr>
        <w:pStyle w:val="3GPPText"/>
      </w:pPr>
      <w:r>
        <w:t xml:space="preserve">It is obvious that having uniform </w:t>
      </w:r>
      <w:proofErr w:type="spellStart"/>
      <w:r>
        <w:t>subchannel</w:t>
      </w:r>
      <w:proofErr w:type="spellEnd"/>
      <w:r>
        <w:t xml:space="preserve"> sizes is more desirable from system perspective and therefore alternative 2 should be preferred by RAN1. Therefore</w:t>
      </w:r>
      <w:r w:rsidR="007F1D01">
        <w:t>,</w:t>
      </w:r>
      <w:r>
        <w:t xml:space="preserve"> we recommend the following approach configure number of </w:t>
      </w:r>
      <w:proofErr w:type="spellStart"/>
      <w:r>
        <w:t>subchannels</w:t>
      </w:r>
      <w:proofErr w:type="spellEnd"/>
      <w:r>
        <w:t xml:space="preserve"> </w:t>
      </w:r>
      <w:r w:rsidRPr="00F5756F">
        <w:rPr>
          <w:i/>
        </w:rPr>
        <w:t>N</w:t>
      </w:r>
      <w:r w:rsidRPr="00F5756F">
        <w:rPr>
          <w:i/>
          <w:vertAlign w:val="subscript"/>
        </w:rPr>
        <w:t>S</w:t>
      </w:r>
      <w:r>
        <w:t xml:space="preserve"> per resource pool and derive </w:t>
      </w:r>
      <w:proofErr w:type="spellStart"/>
      <w:r>
        <w:t>subchannel</w:t>
      </w:r>
      <w:proofErr w:type="spellEnd"/>
      <w:r>
        <w:t xml:space="preserve"> size as follows</w:t>
      </w:r>
    </w:p>
    <w:p w14:paraId="702EDDF1" w14:textId="77777777" w:rsidR="00B3600B" w:rsidRDefault="00B3600B" w:rsidP="00B3600B">
      <w:pPr>
        <w:pStyle w:val="3GPPAgreements"/>
      </w:pPr>
      <w:r>
        <w:t>S = floor(N/Ns) – basic sub-channel size in PRBs</w:t>
      </w:r>
    </w:p>
    <w:p w14:paraId="5105652E" w14:textId="77777777" w:rsidR="00B3600B" w:rsidRDefault="00B3600B" w:rsidP="00B3600B">
      <w:pPr>
        <w:pStyle w:val="3GPPAgreements"/>
      </w:pPr>
      <w:r>
        <w:t>P = mod(N, N</w:t>
      </w:r>
      <w:r w:rsidRPr="00F5756F">
        <w:rPr>
          <w:vertAlign w:val="subscript"/>
        </w:rPr>
        <w:t>S</w:t>
      </w:r>
      <w:r w:rsidRPr="00F5756F">
        <w:t>)</w:t>
      </w:r>
      <w:r>
        <w:t xml:space="preserve"> – number of </w:t>
      </w:r>
      <w:proofErr w:type="spellStart"/>
      <w:r>
        <w:t>subchannels</w:t>
      </w:r>
      <w:proofErr w:type="spellEnd"/>
      <w:r>
        <w:t xml:space="preserve"> with size in PRBs (S+1)</w:t>
      </w:r>
    </w:p>
    <w:p w14:paraId="57076EA6" w14:textId="77777777" w:rsidR="00B3600B" w:rsidRDefault="00B3600B" w:rsidP="00B3600B">
      <w:pPr>
        <w:pStyle w:val="3GPPAgreements"/>
      </w:pPr>
      <w:r>
        <w:t>(N</w:t>
      </w:r>
      <w:r w:rsidRPr="00F5756F">
        <w:rPr>
          <w:vertAlign w:val="subscript"/>
        </w:rPr>
        <w:t>S</w:t>
      </w:r>
      <w:r>
        <w:t xml:space="preserve">-P) number of </w:t>
      </w:r>
      <w:proofErr w:type="spellStart"/>
      <w:r>
        <w:t>subchannels</w:t>
      </w:r>
      <w:proofErr w:type="spellEnd"/>
      <w:r>
        <w:t xml:space="preserve"> of size S PRBs</w:t>
      </w:r>
    </w:p>
    <w:p w14:paraId="532CC772" w14:textId="30800F97" w:rsidR="00B3600B" w:rsidRDefault="00B62415" w:rsidP="00B3600B">
      <w:pPr>
        <w:pStyle w:val="3GPPText"/>
      </w:pPr>
      <w:bookmarkStart w:id="47" w:name="_Hlk23847185"/>
      <w:r>
        <w:t xml:space="preserve">A numerical example with the currently agreed sub-channel size would be a 10 MHz channel with 30 kHz SCS and 10 PRB sub-channel size. This means that the resulting sub-channels with the here shown alternative 1 would (LTE legacy procedure) result in one sub-channel with 10 PRBs and one with 14 PRBs. As these 4 additional PRBs result in a huge performance difference between the two </w:t>
      </w:r>
      <w:proofErr w:type="spellStart"/>
      <w:r>
        <w:t>subchannels</w:t>
      </w:r>
      <w:proofErr w:type="spellEnd"/>
      <w:r>
        <w:t xml:space="preserve"> we don’t think this is a good solution. Especially, considering that since for multi-TTI transmission the presence cannot be taken into account as for single sub-channel transmissions not always the same one will be selected. </w:t>
      </w:r>
    </w:p>
    <w:p w14:paraId="32D26373" w14:textId="06390B55" w:rsidR="007034FD" w:rsidRPr="000655DF" w:rsidRDefault="007034FD" w:rsidP="007034FD">
      <w:pPr>
        <w:pStyle w:val="3GPPText"/>
      </w:pPr>
    </w:p>
    <w:p w14:paraId="4C3DFBE8" w14:textId="77777777" w:rsidR="007034FD" w:rsidRPr="000655DF" w:rsidRDefault="007034FD" w:rsidP="007034FD">
      <w:pPr>
        <w:pStyle w:val="3GPPText"/>
        <w:numPr>
          <w:ilvl w:val="0"/>
          <w:numId w:val="11"/>
        </w:numPr>
      </w:pPr>
    </w:p>
    <w:p w14:paraId="00F5D7EA" w14:textId="3457EBE2" w:rsidR="007034FD" w:rsidRPr="00A55DF5" w:rsidRDefault="007034FD" w:rsidP="007034FD">
      <w:pPr>
        <w:pStyle w:val="3GPPText"/>
        <w:numPr>
          <w:ilvl w:val="1"/>
          <w:numId w:val="12"/>
        </w:numPr>
      </w:pPr>
      <w:r>
        <w:rPr>
          <w:b/>
        </w:rPr>
        <w:t xml:space="preserve">The remaining PRB after the resource pool is divided into sub-channels are </w:t>
      </w:r>
      <w:r w:rsidR="002B2806">
        <w:rPr>
          <w:b/>
        </w:rPr>
        <w:t xml:space="preserve">distributed between the </w:t>
      </w:r>
      <w:r>
        <w:rPr>
          <w:b/>
        </w:rPr>
        <w:t>sub-channels</w:t>
      </w:r>
    </w:p>
    <w:p w14:paraId="43A3B17B" w14:textId="2C011BBD" w:rsidR="00514DFA" w:rsidRPr="003A6729" w:rsidRDefault="00514DFA" w:rsidP="00514DFA">
      <w:pPr>
        <w:pStyle w:val="3GPPText"/>
        <w:numPr>
          <w:ilvl w:val="1"/>
          <w:numId w:val="12"/>
        </w:numPr>
      </w:pPr>
      <w:r>
        <w:rPr>
          <w:b/>
        </w:rPr>
        <w:t>Introduce a sub-channel size of 6 PRBs for operation in systems with narrow bandwidths</w:t>
      </w:r>
    </w:p>
    <w:p w14:paraId="6059D42B" w14:textId="77777777" w:rsidR="007034FD" w:rsidRPr="00F5756F" w:rsidRDefault="007034FD" w:rsidP="00A55DF5">
      <w:pPr>
        <w:pStyle w:val="3GPPText"/>
      </w:pPr>
    </w:p>
    <w:bookmarkEnd w:id="47"/>
    <w:p w14:paraId="47C0C94A" w14:textId="77777777" w:rsidR="00C51866" w:rsidRPr="00D9212B" w:rsidRDefault="00C51866" w:rsidP="002D2F02">
      <w:pPr>
        <w:pStyle w:val="3GPPText"/>
      </w:pPr>
    </w:p>
    <w:p w14:paraId="6CC7E3DA" w14:textId="77777777" w:rsidR="0055330C" w:rsidRPr="000655DF" w:rsidRDefault="0055330C" w:rsidP="0055330C">
      <w:pPr>
        <w:pStyle w:val="3GPPH1"/>
        <w:rPr>
          <w:lang w:val="en-US"/>
        </w:rPr>
      </w:pPr>
      <w:r w:rsidRPr="000655DF">
        <w:rPr>
          <w:lang w:val="en-US"/>
        </w:rPr>
        <w:t>Conclusions</w:t>
      </w:r>
    </w:p>
    <w:p w14:paraId="4B7D1E47" w14:textId="2BF35E22" w:rsidR="0055330C" w:rsidRDefault="0055330C" w:rsidP="0055330C">
      <w:pPr>
        <w:pStyle w:val="3GPPText"/>
      </w:pPr>
      <w:r w:rsidRPr="000655DF">
        <w:t>In this contribution, we provided our views on sidelink physical structure for NR V2X communication. In summary, we have following proposals:</w:t>
      </w:r>
    </w:p>
    <w:p w14:paraId="4F2133E5" w14:textId="77777777" w:rsidR="005A24F5" w:rsidRDefault="005A24F5" w:rsidP="0055330C">
      <w:pPr>
        <w:pStyle w:val="3GPPText"/>
      </w:pPr>
    </w:p>
    <w:p w14:paraId="2C68271F" w14:textId="77777777" w:rsidR="00B45EE6" w:rsidRPr="000655DF" w:rsidRDefault="00B45EE6" w:rsidP="00A55DF5">
      <w:pPr>
        <w:pStyle w:val="3GPPText"/>
        <w:numPr>
          <w:ilvl w:val="0"/>
          <w:numId w:val="177"/>
        </w:numPr>
      </w:pPr>
    </w:p>
    <w:p w14:paraId="32B1A981" w14:textId="77777777" w:rsidR="00B45EE6" w:rsidRPr="000655DF" w:rsidRDefault="00B45EE6" w:rsidP="00B45EE6">
      <w:pPr>
        <w:pStyle w:val="3GPPText"/>
        <w:numPr>
          <w:ilvl w:val="1"/>
          <w:numId w:val="12"/>
        </w:numPr>
      </w:pPr>
      <w:r w:rsidRPr="000655DF">
        <w:rPr>
          <w:b/>
        </w:rPr>
        <w:t>Support the following sidelink physical structure (slot) options depending on SCS</w:t>
      </w:r>
    </w:p>
    <w:p w14:paraId="64C07A26" w14:textId="77777777" w:rsidR="00B45EE6" w:rsidRPr="000655DF" w:rsidRDefault="00B45EE6" w:rsidP="00B45EE6">
      <w:pPr>
        <w:pStyle w:val="3GPPText"/>
        <w:numPr>
          <w:ilvl w:val="2"/>
          <w:numId w:val="12"/>
        </w:numPr>
        <w:rPr>
          <w:b/>
          <w:color w:val="000000" w:themeColor="text1"/>
        </w:rPr>
      </w:pPr>
      <w:r w:rsidRPr="000655DF">
        <w:rPr>
          <w:b/>
          <w:color w:val="000000" w:themeColor="text1"/>
        </w:rPr>
        <w:t>15kHz SCS: - One OFDM symbol is used for</w:t>
      </w:r>
      <w:r>
        <w:rPr>
          <w:b/>
          <w:color w:val="000000" w:themeColor="text1"/>
        </w:rPr>
        <w:t xml:space="preserve"> both</w:t>
      </w:r>
      <w:r w:rsidRPr="000655DF">
        <w:rPr>
          <w:b/>
          <w:color w:val="000000" w:themeColor="text1"/>
        </w:rPr>
        <w:t xml:space="preserve"> AGC settling and TX-RX switching time per slot</w:t>
      </w:r>
    </w:p>
    <w:p w14:paraId="471AFE2A" w14:textId="77777777" w:rsidR="00B45EE6" w:rsidRPr="000655DF" w:rsidRDefault="00B45EE6" w:rsidP="00B45EE6">
      <w:pPr>
        <w:pStyle w:val="3GPPText"/>
        <w:numPr>
          <w:ilvl w:val="3"/>
          <w:numId w:val="12"/>
        </w:numPr>
        <w:rPr>
          <w:b/>
          <w:color w:val="000000" w:themeColor="text1"/>
        </w:rPr>
      </w:pPr>
      <w:r w:rsidRPr="000655DF">
        <w:rPr>
          <w:b/>
          <w:color w:val="000000" w:themeColor="text1"/>
        </w:rPr>
        <w:t>For slots w/o PSFCH, the first half of the first symbol is used for TX-RX switching and second half for AGC</w:t>
      </w:r>
      <w:r>
        <w:rPr>
          <w:b/>
          <w:color w:val="000000" w:themeColor="text1"/>
        </w:rPr>
        <w:t xml:space="preserve"> settling</w:t>
      </w:r>
    </w:p>
    <w:p w14:paraId="71955C7C" w14:textId="77777777" w:rsidR="00B45EE6" w:rsidRPr="000655DF" w:rsidRDefault="00B45EE6" w:rsidP="00B45EE6">
      <w:pPr>
        <w:pStyle w:val="3GPPText"/>
        <w:numPr>
          <w:ilvl w:val="3"/>
          <w:numId w:val="12"/>
        </w:numPr>
        <w:rPr>
          <w:b/>
          <w:color w:val="000000" w:themeColor="text1"/>
        </w:rPr>
      </w:pPr>
      <w:r w:rsidRPr="000655DF">
        <w:rPr>
          <w:b/>
          <w:color w:val="000000" w:themeColor="text1"/>
        </w:rPr>
        <w:t xml:space="preserve">For slots w/ PSFCH, the PSFCH transmission starts right after the TX-RX switching time, following the last symbol of PSSCH transmission. Half of </w:t>
      </w:r>
      <w:r>
        <w:rPr>
          <w:b/>
          <w:color w:val="000000" w:themeColor="text1"/>
        </w:rPr>
        <w:t xml:space="preserve">a </w:t>
      </w:r>
      <w:r w:rsidRPr="000655DF">
        <w:rPr>
          <w:b/>
          <w:color w:val="000000" w:themeColor="text1"/>
        </w:rPr>
        <w:t>symbol</w:t>
      </w:r>
      <w:r>
        <w:rPr>
          <w:b/>
          <w:color w:val="000000" w:themeColor="text1"/>
        </w:rPr>
        <w:t xml:space="preserve"> duration before the PSFCH</w:t>
      </w:r>
      <w:r w:rsidRPr="000655DF">
        <w:rPr>
          <w:b/>
          <w:color w:val="000000" w:themeColor="text1"/>
        </w:rPr>
        <w:t xml:space="preserve"> is </w:t>
      </w:r>
      <w:r>
        <w:rPr>
          <w:b/>
          <w:color w:val="000000" w:themeColor="text1"/>
        </w:rPr>
        <w:t>allocated</w:t>
      </w:r>
      <w:r w:rsidRPr="000655DF">
        <w:rPr>
          <w:b/>
          <w:color w:val="000000" w:themeColor="text1"/>
        </w:rPr>
        <w:t xml:space="preserve"> for TX-RX switching and another half for AGC</w:t>
      </w:r>
      <w:r>
        <w:rPr>
          <w:b/>
          <w:color w:val="000000" w:themeColor="text1"/>
        </w:rPr>
        <w:t xml:space="preserve"> settling</w:t>
      </w:r>
    </w:p>
    <w:p w14:paraId="0A09E8FA" w14:textId="77777777" w:rsidR="00B45EE6" w:rsidRPr="000655DF" w:rsidRDefault="00B45EE6" w:rsidP="00B45EE6">
      <w:pPr>
        <w:pStyle w:val="3GPPText"/>
        <w:numPr>
          <w:ilvl w:val="2"/>
          <w:numId w:val="12"/>
        </w:numPr>
        <w:rPr>
          <w:b/>
          <w:color w:val="000000" w:themeColor="text1"/>
        </w:rPr>
      </w:pPr>
      <w:r w:rsidRPr="000655DF">
        <w:rPr>
          <w:b/>
          <w:color w:val="000000" w:themeColor="text1"/>
        </w:rPr>
        <w:t>30kHz SCS: - Two or three OFDM symbols are used for AGC settling and TX-RX switching time subject to PSFCH allocation in slot</w:t>
      </w:r>
    </w:p>
    <w:p w14:paraId="393B6FE6" w14:textId="77777777" w:rsidR="00B45EE6" w:rsidRPr="000655DF" w:rsidRDefault="00B45EE6" w:rsidP="00B45EE6">
      <w:pPr>
        <w:pStyle w:val="3GPPText"/>
        <w:numPr>
          <w:ilvl w:val="3"/>
          <w:numId w:val="12"/>
        </w:numPr>
        <w:rPr>
          <w:b/>
          <w:color w:val="000000" w:themeColor="text1"/>
        </w:rPr>
      </w:pPr>
      <w:r w:rsidRPr="000655DF">
        <w:rPr>
          <w:b/>
          <w:color w:val="000000" w:themeColor="text1"/>
        </w:rPr>
        <w:t>For slots w/o PSFCH, the last symbol is allocated for TX-RX switching and the first symbol is used for AGC settling time</w:t>
      </w:r>
    </w:p>
    <w:p w14:paraId="3840A36C" w14:textId="77777777" w:rsidR="00B45EE6" w:rsidRPr="000655DF" w:rsidRDefault="00B45EE6" w:rsidP="00B45EE6">
      <w:pPr>
        <w:pStyle w:val="3GPPText"/>
        <w:numPr>
          <w:ilvl w:val="3"/>
          <w:numId w:val="12"/>
        </w:numPr>
        <w:rPr>
          <w:b/>
          <w:color w:val="000000" w:themeColor="text1"/>
        </w:rPr>
      </w:pPr>
      <w:r w:rsidRPr="000655DF">
        <w:rPr>
          <w:b/>
          <w:color w:val="000000" w:themeColor="text1"/>
        </w:rPr>
        <w:t>For slots w/ PSFCH, the PSFCH transmission starts right after the TX-RX switching time, following the last symbol of PSSCH transmission</w:t>
      </w:r>
      <w:r>
        <w:rPr>
          <w:b/>
          <w:color w:val="000000" w:themeColor="text1"/>
        </w:rPr>
        <w:t>.</w:t>
      </w:r>
      <w:r w:rsidRPr="000655DF">
        <w:rPr>
          <w:b/>
          <w:color w:val="000000" w:themeColor="text1"/>
        </w:rPr>
        <w:t xml:space="preserve"> </w:t>
      </w:r>
      <w:r>
        <w:rPr>
          <w:b/>
          <w:color w:val="000000" w:themeColor="text1"/>
        </w:rPr>
        <w:t>H</w:t>
      </w:r>
      <w:r w:rsidRPr="000655DF">
        <w:rPr>
          <w:b/>
          <w:color w:val="000000" w:themeColor="text1"/>
        </w:rPr>
        <w:t xml:space="preserve">alf of </w:t>
      </w:r>
      <w:r>
        <w:rPr>
          <w:b/>
          <w:color w:val="000000" w:themeColor="text1"/>
        </w:rPr>
        <w:t>a</w:t>
      </w:r>
      <w:r w:rsidRPr="000655DF">
        <w:rPr>
          <w:b/>
          <w:color w:val="000000" w:themeColor="text1"/>
        </w:rPr>
        <w:t xml:space="preserve"> symbol duration </w:t>
      </w:r>
      <w:r>
        <w:rPr>
          <w:b/>
          <w:color w:val="000000" w:themeColor="text1"/>
        </w:rPr>
        <w:t xml:space="preserve">before the PSFCH </w:t>
      </w:r>
      <w:r w:rsidRPr="000655DF">
        <w:rPr>
          <w:b/>
          <w:color w:val="000000" w:themeColor="text1"/>
        </w:rPr>
        <w:t>is allocated for each TX-RX switching</w:t>
      </w:r>
      <w:r>
        <w:rPr>
          <w:b/>
          <w:color w:val="000000" w:themeColor="text1"/>
        </w:rPr>
        <w:t xml:space="preserve"> and the first symbol of PSFCH is used for AGC settling</w:t>
      </w:r>
    </w:p>
    <w:p w14:paraId="22CA2A0C" w14:textId="77777777" w:rsidR="00B45EE6" w:rsidRPr="000655DF" w:rsidRDefault="00B45EE6" w:rsidP="00B45EE6">
      <w:pPr>
        <w:pStyle w:val="3GPPText"/>
        <w:numPr>
          <w:ilvl w:val="2"/>
          <w:numId w:val="12"/>
        </w:numPr>
        <w:rPr>
          <w:b/>
          <w:color w:val="000000" w:themeColor="text1"/>
        </w:rPr>
      </w:pPr>
      <w:r w:rsidRPr="000655DF">
        <w:rPr>
          <w:b/>
          <w:color w:val="000000" w:themeColor="text1"/>
        </w:rPr>
        <w:t>60kHz SCS: - Two or four OFDM symbols are used subject to PSFCH allocation in slot</w:t>
      </w:r>
    </w:p>
    <w:p w14:paraId="40BBD099" w14:textId="77777777" w:rsidR="00B45EE6" w:rsidRDefault="00B45EE6" w:rsidP="00B45EE6">
      <w:pPr>
        <w:pStyle w:val="3GPPText"/>
        <w:numPr>
          <w:ilvl w:val="3"/>
          <w:numId w:val="12"/>
        </w:numPr>
        <w:rPr>
          <w:b/>
          <w:color w:val="000000" w:themeColor="text1"/>
        </w:rPr>
      </w:pPr>
      <w:r w:rsidRPr="000655DF">
        <w:rPr>
          <w:b/>
          <w:color w:val="000000" w:themeColor="text1"/>
        </w:rPr>
        <w:t>For slots w</w:t>
      </w:r>
      <w:r>
        <w:rPr>
          <w:b/>
          <w:color w:val="000000" w:themeColor="text1"/>
        </w:rPr>
        <w:t>/o</w:t>
      </w:r>
      <w:r w:rsidRPr="000655DF">
        <w:rPr>
          <w:b/>
          <w:color w:val="000000" w:themeColor="text1"/>
        </w:rPr>
        <w:t xml:space="preserve"> PSFCH, </w:t>
      </w:r>
      <w:r>
        <w:rPr>
          <w:b/>
          <w:color w:val="000000" w:themeColor="text1"/>
        </w:rPr>
        <w:t>the</w:t>
      </w:r>
      <w:r w:rsidRPr="000655DF">
        <w:rPr>
          <w:b/>
          <w:color w:val="000000" w:themeColor="text1"/>
        </w:rPr>
        <w:t xml:space="preserve"> </w:t>
      </w:r>
      <w:r>
        <w:rPr>
          <w:b/>
          <w:color w:val="000000" w:themeColor="text1"/>
        </w:rPr>
        <w:t xml:space="preserve">last </w:t>
      </w:r>
      <w:r w:rsidRPr="000655DF">
        <w:rPr>
          <w:b/>
          <w:color w:val="000000" w:themeColor="text1"/>
        </w:rPr>
        <w:t>symbol allocated for TX-RX switching and</w:t>
      </w:r>
      <w:r>
        <w:rPr>
          <w:b/>
          <w:color w:val="000000" w:themeColor="text1"/>
        </w:rPr>
        <w:t xml:space="preserve"> the first symbol is used</w:t>
      </w:r>
      <w:r w:rsidRPr="000655DF">
        <w:rPr>
          <w:b/>
          <w:color w:val="000000" w:themeColor="text1"/>
        </w:rPr>
        <w:t xml:space="preserve"> for AGC settling time</w:t>
      </w:r>
    </w:p>
    <w:p w14:paraId="003E46F1" w14:textId="77777777" w:rsidR="00B45EE6" w:rsidRDefault="00B45EE6" w:rsidP="00B45EE6">
      <w:pPr>
        <w:pStyle w:val="3GPPText"/>
        <w:numPr>
          <w:ilvl w:val="3"/>
          <w:numId w:val="12"/>
        </w:numPr>
        <w:rPr>
          <w:b/>
          <w:color w:val="000000" w:themeColor="text1"/>
        </w:rPr>
      </w:pPr>
      <w:r w:rsidRPr="00343E65">
        <w:rPr>
          <w:b/>
          <w:color w:val="000000" w:themeColor="text1"/>
        </w:rPr>
        <w:t xml:space="preserve">For slots w/ PSFCH, the PSFCH transmission starts right after the TX-RX switching time, following the last symbol of PSSCH transmission. One symbol </w:t>
      </w:r>
      <w:r>
        <w:rPr>
          <w:b/>
          <w:color w:val="000000" w:themeColor="text1"/>
        </w:rPr>
        <w:t xml:space="preserve">duration </w:t>
      </w:r>
      <w:r w:rsidRPr="00343E65">
        <w:rPr>
          <w:b/>
          <w:color w:val="000000" w:themeColor="text1"/>
        </w:rPr>
        <w:t xml:space="preserve">before and </w:t>
      </w:r>
      <w:r>
        <w:rPr>
          <w:b/>
          <w:color w:val="000000" w:themeColor="text1"/>
        </w:rPr>
        <w:t xml:space="preserve">one </w:t>
      </w:r>
      <w:r w:rsidRPr="00343E65">
        <w:rPr>
          <w:b/>
          <w:color w:val="000000" w:themeColor="text1"/>
        </w:rPr>
        <w:t>after the PSFCH</w:t>
      </w:r>
      <w:r>
        <w:rPr>
          <w:b/>
          <w:color w:val="000000" w:themeColor="text1"/>
        </w:rPr>
        <w:t xml:space="preserve"> is allocated</w:t>
      </w:r>
      <w:r w:rsidRPr="00343E65">
        <w:rPr>
          <w:b/>
          <w:color w:val="000000" w:themeColor="text1"/>
        </w:rPr>
        <w:t xml:space="preserve"> for </w:t>
      </w:r>
      <w:proofErr w:type="spellStart"/>
      <w:r w:rsidRPr="00343E65">
        <w:rPr>
          <w:b/>
          <w:color w:val="000000" w:themeColor="text1"/>
        </w:rPr>
        <w:t>Tx</w:t>
      </w:r>
      <w:proofErr w:type="spellEnd"/>
      <w:r w:rsidRPr="00343E65">
        <w:rPr>
          <w:b/>
          <w:color w:val="000000" w:themeColor="text1"/>
        </w:rPr>
        <w:t>/Rx switching</w:t>
      </w:r>
      <w:r>
        <w:rPr>
          <w:b/>
          <w:color w:val="000000" w:themeColor="text1"/>
        </w:rPr>
        <w:t>,</w:t>
      </w:r>
      <w:r w:rsidRPr="00343E65">
        <w:rPr>
          <w:b/>
          <w:color w:val="000000" w:themeColor="text1"/>
        </w:rPr>
        <w:t xml:space="preserve"> and the first PSFCH symbol is used for AGC settling</w:t>
      </w:r>
    </w:p>
    <w:p w14:paraId="2C2899D6" w14:textId="77777777" w:rsidR="00B45EE6" w:rsidRPr="000655DF" w:rsidRDefault="00B45EE6" w:rsidP="00A55DF5">
      <w:pPr>
        <w:pStyle w:val="3GPPText"/>
        <w:numPr>
          <w:ilvl w:val="0"/>
          <w:numId w:val="177"/>
        </w:numPr>
      </w:pPr>
    </w:p>
    <w:p w14:paraId="2CA26250" w14:textId="77777777" w:rsidR="00B45EE6" w:rsidRPr="000655DF" w:rsidRDefault="00B45EE6" w:rsidP="00B45EE6">
      <w:pPr>
        <w:pStyle w:val="3GPPText"/>
        <w:numPr>
          <w:ilvl w:val="1"/>
          <w:numId w:val="12"/>
        </w:numPr>
      </w:pPr>
      <w:r w:rsidRPr="000655DF">
        <w:rPr>
          <w:b/>
        </w:rPr>
        <w:t>For the operations in a licensed carrier, limit options to the following slot formats</w:t>
      </w:r>
    </w:p>
    <w:p w14:paraId="6CA25A0C" w14:textId="77777777" w:rsidR="00B45EE6" w:rsidRPr="000655DF" w:rsidRDefault="00B45EE6" w:rsidP="00B45EE6">
      <w:pPr>
        <w:pStyle w:val="3GPPText"/>
        <w:numPr>
          <w:ilvl w:val="2"/>
          <w:numId w:val="12"/>
        </w:numPr>
      </w:pPr>
      <w:r w:rsidRPr="000655DF">
        <w:rPr>
          <w:b/>
        </w:rPr>
        <w:t>Full slot allocation for PSCCH/PSSCH</w:t>
      </w:r>
    </w:p>
    <w:p w14:paraId="2B656709" w14:textId="77777777" w:rsidR="00B45EE6" w:rsidRPr="000655DF" w:rsidRDefault="00B45EE6" w:rsidP="00B45EE6">
      <w:pPr>
        <w:pStyle w:val="3GPPText"/>
        <w:numPr>
          <w:ilvl w:val="2"/>
          <w:numId w:val="12"/>
        </w:numPr>
      </w:pPr>
      <w:r w:rsidRPr="000655DF">
        <w:rPr>
          <w:b/>
        </w:rPr>
        <w:t>Full slot allocation for PSCCH/PSSCH + PSFCH</w:t>
      </w:r>
    </w:p>
    <w:p w14:paraId="6C2E94AA" w14:textId="77777777" w:rsidR="00B45EE6" w:rsidRPr="000655DF" w:rsidRDefault="00B45EE6" w:rsidP="00B45EE6">
      <w:pPr>
        <w:pStyle w:val="3GPPText"/>
        <w:numPr>
          <w:ilvl w:val="2"/>
          <w:numId w:val="12"/>
        </w:numPr>
      </w:pPr>
      <w:r w:rsidRPr="000655DF">
        <w:rPr>
          <w:b/>
        </w:rPr>
        <w:t>Partial slot (i.e. slot structure with PSCCH/PSSCH only and punctured PSFCH region or slot structure for PSFCH only w/o PSCCH/PSSCH)</w:t>
      </w:r>
    </w:p>
    <w:p w14:paraId="520A3A23" w14:textId="77777777" w:rsidR="00B45EE6" w:rsidRPr="000655DF" w:rsidRDefault="00B45EE6" w:rsidP="00B45EE6">
      <w:pPr>
        <w:pStyle w:val="3GPPText"/>
        <w:numPr>
          <w:ilvl w:val="2"/>
          <w:numId w:val="12"/>
        </w:numPr>
      </w:pPr>
      <w:r w:rsidRPr="000655DF">
        <w:rPr>
          <w:b/>
        </w:rPr>
        <w:t>Half slot allocation for PSCCH/PSSCH</w:t>
      </w:r>
    </w:p>
    <w:p w14:paraId="0B5A69DC" w14:textId="77777777" w:rsidR="00B45EE6" w:rsidRPr="000655DF" w:rsidRDefault="00B45EE6" w:rsidP="00A55DF5">
      <w:pPr>
        <w:pStyle w:val="3GPPText"/>
        <w:numPr>
          <w:ilvl w:val="0"/>
          <w:numId w:val="177"/>
        </w:numPr>
      </w:pPr>
    </w:p>
    <w:p w14:paraId="269BD545" w14:textId="77777777" w:rsidR="00B45EE6" w:rsidRPr="002D2F02" w:rsidRDefault="00B45EE6" w:rsidP="00B45EE6">
      <w:pPr>
        <w:pStyle w:val="3GPPText"/>
        <w:numPr>
          <w:ilvl w:val="1"/>
          <w:numId w:val="12"/>
        </w:numPr>
      </w:pPr>
      <w:r w:rsidRPr="000655DF">
        <w:rPr>
          <w:b/>
        </w:rPr>
        <w:t xml:space="preserve">For 30 and 60 kHz SCS, </w:t>
      </w:r>
    </w:p>
    <w:p w14:paraId="43518252" w14:textId="77777777" w:rsidR="00B45EE6" w:rsidRPr="000655DF" w:rsidRDefault="00B45EE6" w:rsidP="00B45EE6">
      <w:pPr>
        <w:pStyle w:val="3GPPText"/>
        <w:numPr>
          <w:ilvl w:val="2"/>
          <w:numId w:val="12"/>
        </w:numPr>
      </w:pPr>
      <w:r w:rsidRPr="000655DF">
        <w:rPr>
          <w:b/>
        </w:rPr>
        <w:t>NR V2X supports concatenation of two consecutive slots into one physical structure (dual slot)</w:t>
      </w:r>
    </w:p>
    <w:p w14:paraId="29015DDB" w14:textId="77777777" w:rsidR="00B45EE6" w:rsidRPr="000655DF" w:rsidRDefault="00B45EE6" w:rsidP="00B45EE6">
      <w:pPr>
        <w:pStyle w:val="3GPPText"/>
        <w:numPr>
          <w:ilvl w:val="2"/>
          <w:numId w:val="12"/>
        </w:numPr>
      </w:pPr>
      <w:r w:rsidRPr="000655DF">
        <w:rPr>
          <w:b/>
        </w:rPr>
        <w:t>Pairwise slot concatenation is configured system</w:t>
      </w:r>
      <w:r>
        <w:rPr>
          <w:b/>
        </w:rPr>
        <w:t>-</w:t>
      </w:r>
      <w:r w:rsidRPr="000655DF">
        <w:rPr>
          <w:b/>
        </w:rPr>
        <w:t>wide</w:t>
      </w:r>
    </w:p>
    <w:p w14:paraId="1F3A5737" w14:textId="77777777" w:rsidR="00B45EE6" w:rsidRPr="000655DF" w:rsidRDefault="00B45EE6" w:rsidP="00A55DF5">
      <w:pPr>
        <w:pStyle w:val="3GPPText"/>
        <w:numPr>
          <w:ilvl w:val="0"/>
          <w:numId w:val="177"/>
        </w:numPr>
      </w:pPr>
    </w:p>
    <w:p w14:paraId="1C30A81B" w14:textId="77777777" w:rsidR="00B45EE6" w:rsidRPr="000655DF" w:rsidRDefault="00B45EE6" w:rsidP="00B45EE6">
      <w:pPr>
        <w:pStyle w:val="3GPPText"/>
        <w:numPr>
          <w:ilvl w:val="1"/>
          <w:numId w:val="12"/>
        </w:numPr>
        <w:jc w:val="left"/>
        <w:rPr>
          <w:b/>
        </w:rPr>
      </w:pPr>
      <w:r>
        <w:rPr>
          <w:b/>
        </w:rPr>
        <w:t>In t</w:t>
      </w:r>
      <w:r w:rsidRPr="000655DF">
        <w:rPr>
          <w:b/>
        </w:rPr>
        <w:t>wo</w:t>
      </w:r>
      <w:r>
        <w:rPr>
          <w:b/>
        </w:rPr>
        <w:t>-</w:t>
      </w:r>
      <w:r w:rsidRPr="000655DF">
        <w:rPr>
          <w:b/>
        </w:rPr>
        <w:t>stage SCI design for NR-V2X communication</w:t>
      </w:r>
    </w:p>
    <w:p w14:paraId="11ADE675" w14:textId="77777777" w:rsidR="00B45EE6" w:rsidRPr="000655DF" w:rsidRDefault="00B45EE6" w:rsidP="00B45EE6">
      <w:pPr>
        <w:pStyle w:val="3GPPText"/>
        <w:numPr>
          <w:ilvl w:val="2"/>
          <w:numId w:val="12"/>
        </w:numPr>
        <w:jc w:val="left"/>
        <w:rPr>
          <w:b/>
        </w:rPr>
      </w:pPr>
      <w:r w:rsidRPr="000655DF">
        <w:rPr>
          <w:b/>
        </w:rPr>
        <w:t>The first stage SCI carries information for sensing procedure and a pointer to the second stage SCI</w:t>
      </w:r>
    </w:p>
    <w:p w14:paraId="576ED764" w14:textId="77777777" w:rsidR="00B45EE6" w:rsidRPr="000655DF" w:rsidRDefault="00B45EE6" w:rsidP="00B45EE6">
      <w:pPr>
        <w:pStyle w:val="3GPPText"/>
        <w:numPr>
          <w:ilvl w:val="2"/>
          <w:numId w:val="12"/>
        </w:numPr>
        <w:jc w:val="left"/>
      </w:pPr>
      <w:r w:rsidRPr="000655DF">
        <w:rPr>
          <w:b/>
        </w:rPr>
        <w:t xml:space="preserve">The second stage SCI carries </w:t>
      </w:r>
      <w:r>
        <w:rPr>
          <w:b/>
        </w:rPr>
        <w:t xml:space="preserve">the </w:t>
      </w:r>
      <w:r w:rsidRPr="000655DF">
        <w:rPr>
          <w:b/>
        </w:rPr>
        <w:t>remaining information required for PSSCH demodulation</w:t>
      </w:r>
      <w:r>
        <w:rPr>
          <w:b/>
        </w:rPr>
        <w:t>,</w:t>
      </w:r>
      <w:r w:rsidRPr="000655DF">
        <w:rPr>
          <w:b/>
        </w:rPr>
        <w:t xml:space="preserve"> HARQ feedback and CSI related procedures</w:t>
      </w:r>
    </w:p>
    <w:p w14:paraId="37853E9E" w14:textId="77777777" w:rsidR="00B45EE6" w:rsidRPr="003A6729" w:rsidRDefault="00B45EE6" w:rsidP="00A55DF5">
      <w:pPr>
        <w:pStyle w:val="3GPPText"/>
        <w:numPr>
          <w:ilvl w:val="0"/>
          <w:numId w:val="177"/>
        </w:numPr>
      </w:pPr>
    </w:p>
    <w:p w14:paraId="0DC00BBE" w14:textId="77777777" w:rsidR="00B45EE6" w:rsidRPr="003A6729" w:rsidRDefault="00B45EE6" w:rsidP="00B45EE6">
      <w:pPr>
        <w:pStyle w:val="ListParagraph"/>
        <w:numPr>
          <w:ilvl w:val="1"/>
          <w:numId w:val="16"/>
        </w:numPr>
        <w:rPr>
          <w:b/>
        </w:rPr>
      </w:pPr>
      <w:r w:rsidRPr="003A6729">
        <w:rPr>
          <w:rFonts w:ascii="Times New Roman" w:hAnsi="Times New Roman"/>
          <w:b/>
        </w:rPr>
        <w:t>Adopt the 1</w:t>
      </w:r>
      <w:r w:rsidRPr="003A6729">
        <w:rPr>
          <w:rFonts w:ascii="Times New Roman" w:hAnsi="Times New Roman"/>
          <w:b/>
          <w:vertAlign w:val="superscript"/>
        </w:rPr>
        <w:t>st</w:t>
      </w:r>
      <w:r w:rsidRPr="003A6729">
        <w:rPr>
          <w:rFonts w:ascii="Times New Roman" w:hAnsi="Times New Roman"/>
          <w:b/>
        </w:rPr>
        <w:t xml:space="preserve"> stage SCI content provided in </w:t>
      </w:r>
      <w:r w:rsidRPr="003A6729">
        <w:rPr>
          <w:rFonts w:ascii="Times New Roman" w:hAnsi="Times New Roman"/>
          <w:b/>
        </w:rPr>
        <w:fldChar w:fldCharType="begin"/>
      </w:r>
      <w:r w:rsidRPr="003A6729">
        <w:rPr>
          <w:rFonts w:ascii="Times New Roman" w:hAnsi="Times New Roman"/>
          <w:b/>
        </w:rPr>
        <w:instrText xml:space="preserve"> REF _Ref16868410 \h  \* MERGEFORMAT </w:instrText>
      </w:r>
      <w:r w:rsidRPr="003A6729">
        <w:rPr>
          <w:rFonts w:ascii="Times New Roman" w:hAnsi="Times New Roman"/>
          <w:b/>
        </w:rPr>
      </w:r>
      <w:r w:rsidRPr="003A6729">
        <w:rPr>
          <w:rFonts w:ascii="Times New Roman" w:hAnsi="Times New Roman"/>
          <w:b/>
        </w:rPr>
        <w:fldChar w:fldCharType="separate"/>
      </w:r>
      <w:r w:rsidRPr="003A6729">
        <w:rPr>
          <w:rFonts w:ascii="Times New Roman" w:hAnsi="Times New Roman"/>
          <w:b/>
        </w:rPr>
        <w:t>Table 1</w:t>
      </w:r>
      <w:r w:rsidRPr="003A6729">
        <w:rPr>
          <w:rFonts w:ascii="Times New Roman" w:hAnsi="Times New Roman"/>
          <w:b/>
        </w:rPr>
        <w:fldChar w:fldCharType="end"/>
      </w:r>
      <w:r w:rsidRPr="003A6729">
        <w:rPr>
          <w:rFonts w:ascii="Times New Roman" w:hAnsi="Times New Roman"/>
          <w:b/>
        </w:rPr>
        <w:t xml:space="preserve"> containing the following information:</w:t>
      </w:r>
    </w:p>
    <w:p w14:paraId="1B8F316C" w14:textId="77777777" w:rsidR="00B45EE6" w:rsidRPr="003A6729" w:rsidRDefault="00B45EE6" w:rsidP="00B45EE6">
      <w:pPr>
        <w:pStyle w:val="ListParagraph"/>
        <w:numPr>
          <w:ilvl w:val="2"/>
          <w:numId w:val="16"/>
        </w:numPr>
        <w:rPr>
          <w:b/>
        </w:rPr>
      </w:pPr>
      <w:r>
        <w:rPr>
          <w:rFonts w:ascii="Times New Roman" w:hAnsi="Times New Roman"/>
          <w:b/>
        </w:rPr>
        <w:t>First part of the D</w:t>
      </w:r>
      <w:r w:rsidRPr="003A6729">
        <w:rPr>
          <w:rFonts w:ascii="Times New Roman" w:hAnsi="Times New Roman"/>
          <w:b/>
        </w:rPr>
        <w:t>estination ID, resources for sidelink transmissions, periodicity of sidelink transmission, PSSCH DMRS pattern, PSSCH transmission mode, stage-2 SCI format, priority, reserved bits and CRC</w:t>
      </w:r>
    </w:p>
    <w:p w14:paraId="5F67B4F4" w14:textId="77777777" w:rsidR="00B45EE6" w:rsidRPr="003A6729" w:rsidRDefault="00B45EE6" w:rsidP="00B45EE6">
      <w:pPr>
        <w:pStyle w:val="ListParagraph"/>
        <w:numPr>
          <w:ilvl w:val="2"/>
          <w:numId w:val="16"/>
        </w:numPr>
        <w:rPr>
          <w:b/>
        </w:rPr>
      </w:pPr>
      <w:r w:rsidRPr="003A6729">
        <w:rPr>
          <w:rFonts w:ascii="Times New Roman" w:hAnsi="Times New Roman"/>
          <w:b/>
        </w:rPr>
        <w:t xml:space="preserve">If </w:t>
      </w:r>
      <w:r>
        <w:rPr>
          <w:rFonts w:ascii="Times New Roman" w:hAnsi="Times New Roman"/>
          <w:b/>
        </w:rPr>
        <w:t xml:space="preserve"> a </w:t>
      </w:r>
      <w:r w:rsidRPr="003A6729">
        <w:rPr>
          <w:rFonts w:ascii="Times New Roman" w:hAnsi="Times New Roman"/>
          <w:b/>
        </w:rPr>
        <w:t>single sub-channel initial transmission</w:t>
      </w:r>
      <w:r>
        <w:rPr>
          <w:rFonts w:ascii="Times New Roman" w:hAnsi="Times New Roman"/>
          <w:b/>
        </w:rPr>
        <w:t xml:space="preserve"> indication</w:t>
      </w:r>
      <w:r w:rsidRPr="003A6729">
        <w:rPr>
          <w:rFonts w:ascii="Times New Roman" w:hAnsi="Times New Roman"/>
          <w:b/>
        </w:rPr>
        <w:t xml:space="preserve"> is agreed add </w:t>
      </w:r>
      <w:r>
        <w:rPr>
          <w:rFonts w:ascii="Times New Roman" w:hAnsi="Times New Roman"/>
          <w:b/>
        </w:rPr>
        <w:t xml:space="preserve">the </w:t>
      </w:r>
      <w:r w:rsidRPr="003A6729">
        <w:rPr>
          <w:rFonts w:ascii="Times New Roman" w:hAnsi="Times New Roman"/>
          <w:b/>
        </w:rPr>
        <w:t>corresponding bit to the first stage SCI</w:t>
      </w:r>
    </w:p>
    <w:p w14:paraId="223D53B7" w14:textId="77777777" w:rsidR="00B45EE6" w:rsidRPr="003A6729" w:rsidRDefault="00B45EE6" w:rsidP="00A55DF5">
      <w:pPr>
        <w:pStyle w:val="3GPPText"/>
        <w:numPr>
          <w:ilvl w:val="0"/>
          <w:numId w:val="177"/>
        </w:numPr>
      </w:pPr>
    </w:p>
    <w:p w14:paraId="25C165D4" w14:textId="77777777" w:rsidR="00B45EE6" w:rsidRPr="003A6729" w:rsidRDefault="00B45EE6" w:rsidP="00B45EE6">
      <w:pPr>
        <w:pStyle w:val="ListParagraph"/>
        <w:numPr>
          <w:ilvl w:val="1"/>
          <w:numId w:val="16"/>
        </w:numPr>
        <w:rPr>
          <w:b/>
        </w:rPr>
      </w:pPr>
      <w:r w:rsidRPr="003A6729">
        <w:rPr>
          <w:rFonts w:ascii="Times New Roman" w:hAnsi="Times New Roman"/>
          <w:b/>
        </w:rPr>
        <w:t>Jointly signal time and frequency resource using a combinatorial index</w:t>
      </w:r>
      <w:r>
        <w:rPr>
          <w:rFonts w:ascii="Times New Roman" w:hAnsi="Times New Roman"/>
          <w:b/>
        </w:rPr>
        <w:t xml:space="preserve"> from the range, calculated as:</w:t>
      </w:r>
    </w:p>
    <w:p w14:paraId="2041B0A5" w14:textId="77777777" w:rsidR="00B45EE6" w:rsidRPr="003A6729" w:rsidRDefault="00B45EE6" w:rsidP="00A55DF5">
      <w:pPr>
        <w:pStyle w:val="3GPPText"/>
        <w:numPr>
          <w:ilvl w:val="0"/>
          <w:numId w:val="177"/>
        </w:numPr>
      </w:pPr>
    </w:p>
    <w:p w14:paraId="1322715A" w14:textId="77777777" w:rsidR="00B45EE6" w:rsidRPr="003A6729" w:rsidRDefault="00B45EE6" w:rsidP="00B45EE6">
      <w:pPr>
        <w:pStyle w:val="ListParagraph"/>
        <w:numPr>
          <w:ilvl w:val="1"/>
          <w:numId w:val="16"/>
        </w:numPr>
        <w:rPr>
          <w:rFonts w:ascii="Times New Roman" w:hAnsi="Times New Roman"/>
          <w:b/>
        </w:rPr>
      </w:pPr>
      <w:r w:rsidRPr="003A6729">
        <w:rPr>
          <w:rFonts w:ascii="Times New Roman" w:hAnsi="Times New Roman"/>
          <w:b/>
        </w:rPr>
        <w:t>Adopt the 2</w:t>
      </w:r>
      <w:r w:rsidRPr="003A6729">
        <w:rPr>
          <w:rFonts w:ascii="Times New Roman" w:hAnsi="Times New Roman"/>
          <w:b/>
          <w:vertAlign w:val="superscript"/>
        </w:rPr>
        <w:t>nd</w:t>
      </w:r>
      <w:r w:rsidRPr="003A6729">
        <w:rPr>
          <w:rFonts w:ascii="Times New Roman" w:hAnsi="Times New Roman"/>
          <w:b/>
        </w:rPr>
        <w:t xml:space="preserve"> stage SCI content provided in </w:t>
      </w:r>
      <w:r w:rsidRPr="003A6729">
        <w:rPr>
          <w:rFonts w:ascii="Times New Roman" w:hAnsi="Times New Roman"/>
          <w:b/>
        </w:rPr>
        <w:fldChar w:fldCharType="begin"/>
      </w:r>
      <w:r w:rsidRPr="003A6729">
        <w:rPr>
          <w:rFonts w:ascii="Times New Roman" w:hAnsi="Times New Roman"/>
          <w:b/>
        </w:rPr>
        <w:instrText xml:space="preserve"> REF _Ref16868418 \h  \* MERGEFORMAT </w:instrText>
      </w:r>
      <w:r w:rsidRPr="003A6729">
        <w:rPr>
          <w:rFonts w:ascii="Times New Roman" w:hAnsi="Times New Roman"/>
          <w:b/>
        </w:rPr>
      </w:r>
      <w:r w:rsidRPr="003A6729">
        <w:rPr>
          <w:rFonts w:ascii="Times New Roman" w:hAnsi="Times New Roman"/>
          <w:b/>
        </w:rPr>
        <w:fldChar w:fldCharType="separate"/>
      </w:r>
      <w:r w:rsidRPr="003A6729">
        <w:rPr>
          <w:rFonts w:ascii="Times New Roman" w:hAnsi="Times New Roman"/>
          <w:b/>
        </w:rPr>
        <w:t>Table 2</w:t>
      </w:r>
      <w:r w:rsidRPr="003A6729">
        <w:rPr>
          <w:rFonts w:ascii="Times New Roman" w:hAnsi="Times New Roman"/>
          <w:b/>
        </w:rPr>
        <w:fldChar w:fldCharType="end"/>
      </w:r>
      <w:r w:rsidRPr="003A6729">
        <w:rPr>
          <w:rFonts w:ascii="Times New Roman" w:hAnsi="Times New Roman"/>
          <w:b/>
        </w:rPr>
        <w:t xml:space="preserve"> containing the following information:</w:t>
      </w:r>
    </w:p>
    <w:p w14:paraId="2B634125" w14:textId="77777777" w:rsidR="00B45EE6" w:rsidRPr="003A6729" w:rsidRDefault="00B45EE6" w:rsidP="00B45EE6">
      <w:pPr>
        <w:pStyle w:val="ListParagraph"/>
        <w:numPr>
          <w:ilvl w:val="2"/>
          <w:numId w:val="16"/>
        </w:numPr>
        <w:rPr>
          <w:rFonts w:ascii="Times New Roman" w:hAnsi="Times New Roman"/>
          <w:b/>
        </w:rPr>
      </w:pPr>
      <w:r>
        <w:rPr>
          <w:rFonts w:ascii="Times New Roman" w:hAnsi="Times New Roman"/>
          <w:b/>
        </w:rPr>
        <w:t>S</w:t>
      </w:r>
      <w:r w:rsidRPr="003A6729">
        <w:rPr>
          <w:rFonts w:ascii="Times New Roman" w:hAnsi="Times New Roman"/>
          <w:b/>
        </w:rPr>
        <w:t>ource ID, destination ID second part,</w:t>
      </w:r>
      <w:r>
        <w:rPr>
          <w:rFonts w:ascii="Times New Roman" w:hAnsi="Times New Roman"/>
          <w:b/>
        </w:rPr>
        <w:t xml:space="preserve"> TX location for groupcast only, </w:t>
      </w:r>
      <w:r w:rsidRPr="00C4639D">
        <w:rPr>
          <w:rFonts w:ascii="Times New Roman" w:hAnsi="Times New Roman"/>
          <w:b/>
          <w:lang w:val="en-GB"/>
        </w:rPr>
        <w:t>Communication range</w:t>
      </w:r>
      <w:r>
        <w:rPr>
          <w:rFonts w:ascii="Times New Roman" w:hAnsi="Times New Roman"/>
          <w:b/>
          <w:lang w:val="en-GB"/>
        </w:rPr>
        <w:t xml:space="preserve"> for groupcast only, </w:t>
      </w:r>
      <w:r w:rsidRPr="003A6729">
        <w:rPr>
          <w:rFonts w:ascii="Times New Roman" w:hAnsi="Times New Roman"/>
          <w:b/>
          <w:sz w:val="20"/>
        </w:rPr>
        <w:t>MCS index, RV index, HARQ process ID, NDI, CSI-RS info, PSFCH request, PSFCH info, reserved bits and CRC</w:t>
      </w:r>
    </w:p>
    <w:p w14:paraId="559A867E" w14:textId="77777777" w:rsidR="00B45EE6" w:rsidRPr="000655DF" w:rsidRDefault="00B45EE6" w:rsidP="00A55DF5">
      <w:pPr>
        <w:pStyle w:val="3GPPText"/>
        <w:numPr>
          <w:ilvl w:val="0"/>
          <w:numId w:val="177"/>
        </w:numPr>
      </w:pPr>
    </w:p>
    <w:p w14:paraId="24268497" w14:textId="77777777" w:rsidR="00B45EE6" w:rsidRPr="000655DF" w:rsidRDefault="00B45EE6" w:rsidP="00B45EE6">
      <w:pPr>
        <w:pStyle w:val="3GPPText"/>
        <w:numPr>
          <w:ilvl w:val="1"/>
          <w:numId w:val="12"/>
        </w:numPr>
        <w:jc w:val="left"/>
        <w:rPr>
          <w:b/>
        </w:rPr>
      </w:pPr>
      <w:r w:rsidRPr="000655DF">
        <w:rPr>
          <w:b/>
        </w:rPr>
        <w:t>The first stage PSCCH/SCI design supports:</w:t>
      </w:r>
    </w:p>
    <w:p w14:paraId="74B94F26" w14:textId="77777777" w:rsidR="00B45EE6" w:rsidRPr="000655DF" w:rsidRDefault="00B45EE6" w:rsidP="00B45EE6">
      <w:pPr>
        <w:pStyle w:val="3GPPText"/>
        <w:numPr>
          <w:ilvl w:val="2"/>
          <w:numId w:val="12"/>
        </w:numPr>
        <w:jc w:val="left"/>
        <w:rPr>
          <w:b/>
        </w:rPr>
      </w:pPr>
      <w:r w:rsidRPr="000655DF">
        <w:rPr>
          <w:b/>
        </w:rPr>
        <w:t>Configurable number of reserved bits in SCI</w:t>
      </w:r>
    </w:p>
    <w:p w14:paraId="041E4AC9" w14:textId="77777777" w:rsidR="00B45EE6" w:rsidRPr="000655DF" w:rsidRDefault="00B45EE6" w:rsidP="00B45EE6">
      <w:pPr>
        <w:pStyle w:val="3GPPText"/>
        <w:numPr>
          <w:ilvl w:val="2"/>
          <w:numId w:val="12"/>
        </w:numPr>
        <w:jc w:val="left"/>
        <w:rPr>
          <w:b/>
        </w:rPr>
      </w:pPr>
      <w:r w:rsidRPr="000655DF">
        <w:rPr>
          <w:b/>
        </w:rPr>
        <w:t xml:space="preserve">Configurable number of PRBs which is dependent on </w:t>
      </w:r>
      <w:r w:rsidRPr="002D2F02">
        <w:rPr>
          <w:b/>
          <w:i/>
        </w:rPr>
        <w:t>Z</w:t>
      </w:r>
      <w:r w:rsidRPr="000655DF">
        <w:rPr>
          <w:b/>
        </w:rPr>
        <w:t xml:space="preserve"> - sidelink/PSSCH sub-channel size, e.g. </w:t>
      </w:r>
    </w:p>
    <w:p w14:paraId="1927BCBD" w14:textId="77777777" w:rsidR="00B45EE6" w:rsidRPr="000655DF" w:rsidRDefault="00B45EE6" w:rsidP="00B45EE6">
      <w:pPr>
        <w:pStyle w:val="3GPPText"/>
        <w:numPr>
          <w:ilvl w:val="3"/>
          <w:numId w:val="12"/>
        </w:numPr>
        <w:jc w:val="left"/>
        <w:rPr>
          <w:b/>
        </w:rPr>
      </w:pPr>
      <w:r w:rsidRPr="000655DF">
        <w:rPr>
          <w:b/>
        </w:rPr>
        <w:t>F</w:t>
      </w:r>
      <w:r w:rsidRPr="002D2F02">
        <w:rPr>
          <w:b/>
        </w:rPr>
        <w:t>or sub-channel size &lt;</w:t>
      </w:r>
      <w:r w:rsidRPr="000655DF">
        <w:rPr>
          <w:b/>
        </w:rPr>
        <w:t xml:space="preserve"> </w:t>
      </w:r>
      <w:r w:rsidRPr="002D2F02">
        <w:rPr>
          <w:b/>
          <w:i/>
        </w:rPr>
        <w:t>Z</w:t>
      </w:r>
      <w:r w:rsidRPr="000655DF">
        <w:rPr>
          <w:b/>
        </w:rPr>
        <w:t xml:space="preserve"> = </w:t>
      </w:r>
      <w:r w:rsidRPr="002D2F02">
        <w:rPr>
          <w:b/>
        </w:rPr>
        <w:t>10 PRBs:</w:t>
      </w:r>
    </w:p>
    <w:p w14:paraId="24806F96" w14:textId="77777777" w:rsidR="00B45EE6" w:rsidRDefault="00B45EE6" w:rsidP="00B45EE6">
      <w:pPr>
        <w:pStyle w:val="3GPPText"/>
        <w:numPr>
          <w:ilvl w:val="4"/>
          <w:numId w:val="12"/>
        </w:numPr>
        <w:ind w:left="1134" w:hanging="283"/>
        <w:jc w:val="left"/>
        <w:rPr>
          <w:b/>
        </w:rPr>
      </w:pPr>
      <w:r w:rsidRPr="002D2F02">
        <w:rPr>
          <w:b/>
          <w:i/>
        </w:rPr>
        <w:t>Y</w:t>
      </w:r>
      <w:r w:rsidRPr="002D2F02">
        <w:rPr>
          <w:b/>
        </w:rPr>
        <w:t xml:space="preserve"> OFDM symbols with </w:t>
      </w:r>
      <w:r w:rsidRPr="002D2F02">
        <w:rPr>
          <w:b/>
          <w:i/>
        </w:rPr>
        <w:t>X</w:t>
      </w:r>
      <w:r w:rsidRPr="000655DF">
        <w:rPr>
          <w:b/>
        </w:rPr>
        <w:t xml:space="preserve"> </w:t>
      </w:r>
      <w:r w:rsidRPr="002D2F02">
        <w:rPr>
          <w:b/>
        </w:rPr>
        <w:t>PRBs being allocated to the first stage PSCCH</w:t>
      </w:r>
      <w:r w:rsidRPr="000655DF">
        <w:rPr>
          <w:b/>
        </w:rPr>
        <w:t xml:space="preserve">, e.g. </w:t>
      </w:r>
      <w:r w:rsidRPr="002D2F02">
        <w:rPr>
          <w:b/>
          <w:i/>
        </w:rPr>
        <w:t>Y</w:t>
      </w:r>
      <w:r w:rsidRPr="000655DF">
        <w:rPr>
          <w:b/>
        </w:rPr>
        <w:t xml:space="preserve"> </w:t>
      </w:r>
      <w:r w:rsidRPr="00BB4CD4">
        <w:rPr>
          <w:b/>
        </w:rPr>
        <w:t xml:space="preserve">= </w:t>
      </w:r>
      <w:r w:rsidRPr="001F34B8">
        <w:rPr>
          <w:b/>
        </w:rPr>
        <w:t>5</w:t>
      </w:r>
      <w:r w:rsidRPr="00BB4CD4">
        <w:rPr>
          <w:b/>
        </w:rPr>
        <w:t xml:space="preserve"> and </w:t>
      </w:r>
      <w:r w:rsidRPr="003C3BE3">
        <w:rPr>
          <w:b/>
          <w:i/>
        </w:rPr>
        <w:t>X</w:t>
      </w:r>
      <w:r w:rsidRPr="003C3BE3">
        <w:rPr>
          <w:b/>
        </w:rPr>
        <w:t xml:space="preserve"> = </w:t>
      </w:r>
      <w:r w:rsidRPr="001F34B8">
        <w:rPr>
          <w:b/>
        </w:rPr>
        <w:t>6</w:t>
      </w:r>
    </w:p>
    <w:p w14:paraId="6E45878F" w14:textId="77777777" w:rsidR="00B45EE6" w:rsidRPr="00054BB9" w:rsidRDefault="00B45EE6" w:rsidP="00B45EE6">
      <w:pPr>
        <w:pStyle w:val="3GPPText"/>
        <w:numPr>
          <w:ilvl w:val="3"/>
          <w:numId w:val="12"/>
        </w:numPr>
        <w:jc w:val="left"/>
        <w:rPr>
          <w:b/>
        </w:rPr>
      </w:pPr>
      <w:r w:rsidRPr="002D2F02">
        <w:rPr>
          <w:b/>
        </w:rPr>
        <w:t xml:space="preserve">For sub-channel </w:t>
      </w:r>
      <w:r w:rsidRPr="00054BB9">
        <w:rPr>
          <w:b/>
        </w:rPr>
        <w:t xml:space="preserve">size </w:t>
      </w:r>
      <w:r w:rsidRPr="00054BB9">
        <w:rPr>
          <w:rFonts w:hint="eastAsia"/>
          <w:b/>
        </w:rPr>
        <w:t>≥</w:t>
      </w:r>
      <w:r w:rsidRPr="00054BB9">
        <w:rPr>
          <w:b/>
        </w:rPr>
        <w:t xml:space="preserve"> </w:t>
      </w:r>
      <w:r w:rsidRPr="00054BB9">
        <w:rPr>
          <w:b/>
          <w:i/>
        </w:rPr>
        <w:t>Z</w:t>
      </w:r>
      <w:r w:rsidRPr="00054BB9">
        <w:rPr>
          <w:b/>
        </w:rPr>
        <w:t xml:space="preserve"> = 10 PRBs:</w:t>
      </w:r>
    </w:p>
    <w:p w14:paraId="7C6E7062" w14:textId="77777777" w:rsidR="00B45EE6" w:rsidRPr="00054BB9" w:rsidRDefault="00B45EE6" w:rsidP="00B45EE6">
      <w:pPr>
        <w:pStyle w:val="3GPPText"/>
        <w:numPr>
          <w:ilvl w:val="4"/>
          <w:numId w:val="12"/>
        </w:numPr>
        <w:ind w:left="1134" w:hanging="283"/>
        <w:jc w:val="left"/>
        <w:rPr>
          <w:b/>
        </w:rPr>
      </w:pPr>
      <w:r w:rsidRPr="00054BB9">
        <w:rPr>
          <w:b/>
        </w:rPr>
        <w:t xml:space="preserve"> </w:t>
      </w:r>
      <w:r w:rsidRPr="00054BB9">
        <w:rPr>
          <w:b/>
          <w:i/>
        </w:rPr>
        <w:t>Y</w:t>
      </w:r>
      <w:r w:rsidRPr="00054BB9">
        <w:rPr>
          <w:b/>
        </w:rPr>
        <w:t xml:space="preserve"> OFDM symbols with up to </w:t>
      </w:r>
      <w:r w:rsidRPr="00054BB9">
        <w:rPr>
          <w:b/>
          <w:i/>
        </w:rPr>
        <w:t>X</w:t>
      </w:r>
      <w:r w:rsidRPr="00054BB9">
        <w:rPr>
          <w:b/>
        </w:rPr>
        <w:t xml:space="preserve"> PRBs for the first stage PSCCH, e.g. </w:t>
      </w:r>
      <w:r w:rsidRPr="00054BB9">
        <w:rPr>
          <w:b/>
          <w:i/>
        </w:rPr>
        <w:t>Y</w:t>
      </w:r>
      <w:r w:rsidRPr="00054BB9">
        <w:rPr>
          <w:b/>
        </w:rPr>
        <w:t xml:space="preserve"> = {2, 3} and </w:t>
      </w:r>
      <w:r w:rsidRPr="00054BB9">
        <w:rPr>
          <w:b/>
          <w:i/>
        </w:rPr>
        <w:t>X</w:t>
      </w:r>
      <w:r w:rsidRPr="00054BB9">
        <w:rPr>
          <w:b/>
        </w:rPr>
        <w:t xml:space="preserve"> = {15, 10} respectively</w:t>
      </w:r>
    </w:p>
    <w:p w14:paraId="33DA4E1F" w14:textId="77777777" w:rsidR="00B45EE6" w:rsidRPr="00DC3F41" w:rsidRDefault="00B45EE6" w:rsidP="00B45EE6">
      <w:pPr>
        <w:pStyle w:val="3GPPText"/>
        <w:numPr>
          <w:ilvl w:val="3"/>
          <w:numId w:val="12"/>
        </w:numPr>
        <w:jc w:val="left"/>
        <w:rPr>
          <w:b/>
        </w:rPr>
      </w:pPr>
      <w:r>
        <w:rPr>
          <w:b/>
        </w:rPr>
        <w:t xml:space="preserve">The first </w:t>
      </w:r>
      <w:r w:rsidRPr="003A6729">
        <w:rPr>
          <w:b/>
        </w:rPr>
        <w:t>symbol</w:t>
      </w:r>
      <w:r>
        <w:rPr>
          <w:b/>
        </w:rPr>
        <w:t xml:space="preserve"> of the </w:t>
      </w:r>
      <w:r w:rsidRPr="003A6729">
        <w:rPr>
          <w:b/>
        </w:rPr>
        <w:t>1</w:t>
      </w:r>
      <w:r w:rsidRPr="003A6729">
        <w:rPr>
          <w:b/>
          <w:vertAlign w:val="superscript"/>
        </w:rPr>
        <w:t>st</w:t>
      </w:r>
      <w:r w:rsidRPr="003A6729">
        <w:rPr>
          <w:b/>
        </w:rPr>
        <w:t xml:space="preserve"> stage PSCCH is repeated</w:t>
      </w:r>
      <w:r>
        <w:rPr>
          <w:b/>
        </w:rPr>
        <w:t xml:space="preserve"> on first and second symbol in a slot available for SL</w:t>
      </w:r>
    </w:p>
    <w:p w14:paraId="15937FC3" w14:textId="77777777" w:rsidR="00B45EE6" w:rsidRPr="000655DF" w:rsidRDefault="00B45EE6" w:rsidP="00A55DF5">
      <w:pPr>
        <w:pStyle w:val="3GPPText"/>
        <w:numPr>
          <w:ilvl w:val="0"/>
          <w:numId w:val="177"/>
        </w:numPr>
      </w:pPr>
    </w:p>
    <w:p w14:paraId="569926FE" w14:textId="77777777" w:rsidR="00B45EE6" w:rsidRDefault="00B45EE6" w:rsidP="00B45EE6">
      <w:pPr>
        <w:pStyle w:val="3GPPText"/>
        <w:numPr>
          <w:ilvl w:val="1"/>
          <w:numId w:val="12"/>
        </w:numPr>
        <w:jc w:val="left"/>
        <w:rPr>
          <w:b/>
        </w:rPr>
      </w:pPr>
      <w:r>
        <w:rPr>
          <w:b/>
        </w:rPr>
        <w:t>Support the mapping of PSCCH from both highest and lowest PRBs of the corresponding PSSCH</w:t>
      </w:r>
    </w:p>
    <w:p w14:paraId="4C79BF3B" w14:textId="77777777" w:rsidR="00B45EE6" w:rsidRDefault="00B45EE6" w:rsidP="00B45EE6">
      <w:pPr>
        <w:pStyle w:val="3GPPText"/>
        <w:numPr>
          <w:ilvl w:val="2"/>
          <w:numId w:val="12"/>
        </w:numPr>
        <w:jc w:val="left"/>
        <w:rPr>
          <w:b/>
        </w:rPr>
      </w:pPr>
      <w:r>
        <w:rPr>
          <w:b/>
        </w:rPr>
        <w:t>First half of the sub-channels are dedicated to the mapping of PSCCH from the lowest PRB</w:t>
      </w:r>
    </w:p>
    <w:p w14:paraId="75AA15EB" w14:textId="77777777" w:rsidR="00B45EE6" w:rsidRDefault="00B45EE6" w:rsidP="00B45EE6">
      <w:pPr>
        <w:pStyle w:val="3GPPText"/>
        <w:numPr>
          <w:ilvl w:val="2"/>
          <w:numId w:val="12"/>
        </w:numPr>
        <w:jc w:val="left"/>
        <w:rPr>
          <w:b/>
        </w:rPr>
      </w:pPr>
      <w:r>
        <w:rPr>
          <w:b/>
        </w:rPr>
        <w:t>Second half of the sub-channels are dedicated to the mapping of PSCCH from the highest PRB</w:t>
      </w:r>
    </w:p>
    <w:p w14:paraId="1917D042" w14:textId="77777777" w:rsidR="00B45EE6" w:rsidRPr="000655DF" w:rsidRDefault="00B45EE6" w:rsidP="00B45EE6">
      <w:pPr>
        <w:pStyle w:val="3GPPText"/>
        <w:numPr>
          <w:ilvl w:val="2"/>
          <w:numId w:val="12"/>
        </w:numPr>
        <w:jc w:val="left"/>
        <w:rPr>
          <w:b/>
        </w:rPr>
      </w:pPr>
      <w:r>
        <w:rPr>
          <w:b/>
        </w:rPr>
        <w:t>W</w:t>
      </w:r>
      <w:proofErr w:type="spellStart"/>
      <w:r w:rsidRPr="00F63017">
        <w:rPr>
          <w:b/>
          <w:lang w:val="en-GB"/>
        </w:rPr>
        <w:t>hen</w:t>
      </w:r>
      <w:proofErr w:type="spellEnd"/>
      <w:r w:rsidRPr="00F63017">
        <w:rPr>
          <w:b/>
          <w:lang w:val="en-GB"/>
        </w:rPr>
        <w:t xml:space="preserve"> a UE selects a PSSCH resource where both mapping directions are available, it should randomly select which one to use</w:t>
      </w:r>
    </w:p>
    <w:p w14:paraId="4455EFCC" w14:textId="77777777" w:rsidR="00B45EE6" w:rsidRPr="000655DF" w:rsidRDefault="00B45EE6" w:rsidP="00A55DF5">
      <w:pPr>
        <w:pStyle w:val="3GPPText"/>
        <w:numPr>
          <w:ilvl w:val="0"/>
          <w:numId w:val="177"/>
        </w:numPr>
      </w:pPr>
    </w:p>
    <w:p w14:paraId="2FDD4E76" w14:textId="77777777" w:rsidR="00B45EE6" w:rsidRPr="000655DF" w:rsidRDefault="00B45EE6" w:rsidP="00B45EE6">
      <w:pPr>
        <w:pStyle w:val="3GPPText"/>
        <w:numPr>
          <w:ilvl w:val="1"/>
          <w:numId w:val="12"/>
        </w:numPr>
      </w:pPr>
      <w:r w:rsidRPr="000655DF">
        <w:rPr>
          <w:b/>
        </w:rPr>
        <w:t>PSCCH DMRS for the 1</w:t>
      </w:r>
      <w:r w:rsidRPr="002D2F02">
        <w:rPr>
          <w:b/>
          <w:vertAlign w:val="superscript"/>
        </w:rPr>
        <w:t>st</w:t>
      </w:r>
      <w:r w:rsidRPr="000655DF">
        <w:rPr>
          <w:b/>
        </w:rPr>
        <w:t xml:space="preserve"> Stage SCI is based on the PDCCH DMRS with the following modifications:</w:t>
      </w:r>
    </w:p>
    <w:p w14:paraId="5817C72D" w14:textId="77777777" w:rsidR="00B45EE6" w:rsidRPr="003A6729" w:rsidRDefault="00B45EE6" w:rsidP="00B45EE6">
      <w:pPr>
        <w:pStyle w:val="3GPPText"/>
        <w:numPr>
          <w:ilvl w:val="2"/>
          <w:numId w:val="12"/>
        </w:numPr>
      </w:pPr>
      <w:r w:rsidRPr="000655DF">
        <w:rPr>
          <w:b/>
        </w:rPr>
        <w:t xml:space="preserve">Signal generation: </w:t>
      </w:r>
    </w:p>
    <w:p w14:paraId="23410009" w14:textId="77777777" w:rsidR="00B45EE6" w:rsidRPr="002D2F02" w:rsidRDefault="00B45EE6" w:rsidP="00B45EE6">
      <w:pPr>
        <w:pStyle w:val="3GPPText"/>
        <w:numPr>
          <w:ilvl w:val="3"/>
          <w:numId w:val="12"/>
        </w:numPr>
      </w:pPr>
      <w:r w:rsidRPr="000655DF">
        <w:rPr>
          <w:b/>
        </w:rPr>
        <w:t xml:space="preserve">Cyclic Shift (CS) </w:t>
      </w:r>
      <w:r>
        <w:rPr>
          <w:b/>
        </w:rPr>
        <w:t>as well as different sequence initialization values (</w:t>
      </w:r>
      <w:proofErr w:type="spellStart"/>
      <w:r>
        <w:rPr>
          <w:b/>
        </w:rPr>
        <w:t>c_</w:t>
      </w:r>
      <w:r w:rsidRPr="0027631A">
        <w:rPr>
          <w:b/>
        </w:rPr>
        <w:t>init</w:t>
      </w:r>
      <w:proofErr w:type="spellEnd"/>
      <w:r>
        <w:rPr>
          <w:b/>
        </w:rPr>
        <w:t xml:space="preserve">) </w:t>
      </w:r>
      <w:r w:rsidRPr="000655DF">
        <w:rPr>
          <w:b/>
        </w:rPr>
        <w:t>to orthogonalize PSCCH transmissions is introduced</w:t>
      </w:r>
    </w:p>
    <w:p w14:paraId="0FAB2852" w14:textId="77777777" w:rsidR="00B45EE6" w:rsidRPr="003A6729" w:rsidRDefault="00B45EE6" w:rsidP="00B45EE6">
      <w:pPr>
        <w:pStyle w:val="3GPPText"/>
        <w:numPr>
          <w:ilvl w:val="3"/>
          <w:numId w:val="12"/>
        </w:numPr>
        <w:rPr>
          <w:b/>
        </w:rPr>
      </w:pPr>
      <w:r>
        <w:rPr>
          <w:b/>
        </w:rPr>
        <w:t>At least the following 4 CS values are supported for NR-V2X sidelink communication: {</w:t>
      </w:r>
      <w:r w:rsidRPr="000655DF">
        <w:rPr>
          <w:b/>
        </w:rPr>
        <w:t>-π/2, 0, π/2, π</w:t>
      </w:r>
      <w:r>
        <w:rPr>
          <w:b/>
        </w:rPr>
        <w:t>}</w:t>
      </w:r>
    </w:p>
    <w:p w14:paraId="34369D78" w14:textId="77777777" w:rsidR="00B45EE6" w:rsidRPr="001F34B8" w:rsidRDefault="00B45EE6" w:rsidP="00B45EE6">
      <w:pPr>
        <w:pStyle w:val="3GPPText"/>
        <w:numPr>
          <w:ilvl w:val="3"/>
          <w:numId w:val="12"/>
        </w:numPr>
      </w:pPr>
      <w:r>
        <w:rPr>
          <w:b/>
        </w:rPr>
        <w:t xml:space="preserve">At least two different </w:t>
      </w:r>
      <w:proofErr w:type="spellStart"/>
      <w:r>
        <w:rPr>
          <w:b/>
        </w:rPr>
        <w:t>c_init</w:t>
      </w:r>
      <w:proofErr w:type="spellEnd"/>
      <w:r>
        <w:rPr>
          <w:b/>
        </w:rPr>
        <w:t xml:space="preserve"> values are supported and configured to UE</w:t>
      </w:r>
    </w:p>
    <w:p w14:paraId="2E43C99B" w14:textId="77777777" w:rsidR="00B45EE6" w:rsidRPr="003A6729" w:rsidRDefault="00B45EE6" w:rsidP="00B45EE6">
      <w:pPr>
        <w:pStyle w:val="3GPPText"/>
        <w:numPr>
          <w:ilvl w:val="2"/>
          <w:numId w:val="12"/>
        </w:numPr>
      </w:pPr>
      <w:r w:rsidRPr="000655DF">
        <w:rPr>
          <w:b/>
        </w:rPr>
        <w:t>UE</w:t>
      </w:r>
      <w:r>
        <w:rPr>
          <w:b/>
        </w:rPr>
        <w:t xml:space="preserve"> behavior: </w:t>
      </w:r>
    </w:p>
    <w:p w14:paraId="7999FDF2" w14:textId="77777777" w:rsidR="00B45EE6" w:rsidRDefault="00B45EE6" w:rsidP="00B45EE6">
      <w:pPr>
        <w:pStyle w:val="3GPPText"/>
        <w:numPr>
          <w:ilvl w:val="3"/>
          <w:numId w:val="12"/>
        </w:numPr>
      </w:pPr>
      <w:r>
        <w:rPr>
          <w:b/>
        </w:rPr>
        <w:t>UE</w:t>
      </w:r>
      <w:r w:rsidRPr="000655DF">
        <w:rPr>
          <w:b/>
        </w:rPr>
        <w:t xml:space="preserve"> randomly selects CS</w:t>
      </w:r>
      <w:r>
        <w:rPr>
          <w:b/>
        </w:rPr>
        <w:t xml:space="preserve"> as well as </w:t>
      </w:r>
      <w:proofErr w:type="spellStart"/>
      <w:r>
        <w:rPr>
          <w:b/>
        </w:rPr>
        <w:t>c_init</w:t>
      </w:r>
      <w:proofErr w:type="spellEnd"/>
      <w:r w:rsidRPr="000655DF">
        <w:rPr>
          <w:b/>
        </w:rPr>
        <w:t xml:space="preserve"> for each </w:t>
      </w:r>
      <w:r>
        <w:rPr>
          <w:b/>
        </w:rPr>
        <w:t>PSCCH</w:t>
      </w:r>
      <w:r w:rsidRPr="000655DF">
        <w:rPr>
          <w:b/>
        </w:rPr>
        <w:t xml:space="preserve"> transmission</w:t>
      </w:r>
    </w:p>
    <w:p w14:paraId="663AA0E5" w14:textId="77777777" w:rsidR="00B45EE6" w:rsidRPr="000655DF" w:rsidRDefault="00B45EE6" w:rsidP="00A55DF5">
      <w:pPr>
        <w:pStyle w:val="3GPPText"/>
        <w:numPr>
          <w:ilvl w:val="0"/>
          <w:numId w:val="177"/>
        </w:numPr>
      </w:pPr>
    </w:p>
    <w:p w14:paraId="723B664D" w14:textId="77777777" w:rsidR="00B45EE6" w:rsidRPr="002D2F02" w:rsidRDefault="00B45EE6" w:rsidP="00B45EE6">
      <w:pPr>
        <w:pStyle w:val="3GPPText"/>
        <w:numPr>
          <w:ilvl w:val="1"/>
          <w:numId w:val="12"/>
        </w:numPr>
      </w:pPr>
      <w:r w:rsidRPr="000655DF">
        <w:rPr>
          <w:b/>
        </w:rPr>
        <w:t>Single port transmission is used for the 1</w:t>
      </w:r>
      <w:r w:rsidRPr="002D2F02">
        <w:rPr>
          <w:b/>
          <w:vertAlign w:val="superscript"/>
        </w:rPr>
        <w:t>st</w:t>
      </w:r>
      <w:r w:rsidRPr="000655DF">
        <w:rPr>
          <w:b/>
        </w:rPr>
        <w:t xml:space="preserve"> stage PSCCH design</w:t>
      </w:r>
    </w:p>
    <w:p w14:paraId="6BD09480" w14:textId="77777777" w:rsidR="00B45EE6" w:rsidRPr="003A6729" w:rsidRDefault="00B45EE6" w:rsidP="00B45EE6">
      <w:pPr>
        <w:pStyle w:val="3GPPText"/>
        <w:numPr>
          <w:ilvl w:val="1"/>
          <w:numId w:val="12"/>
        </w:numPr>
      </w:pPr>
      <w:r>
        <w:rPr>
          <w:b/>
        </w:rPr>
        <w:t>In combination with the defined sub-channel size, define a minimum PRB bundling size to be assumed for 1</w:t>
      </w:r>
      <w:r w:rsidRPr="003A6729">
        <w:rPr>
          <w:b/>
          <w:vertAlign w:val="superscript"/>
        </w:rPr>
        <w:t>st</w:t>
      </w:r>
      <w:r>
        <w:rPr>
          <w:b/>
        </w:rPr>
        <w:t xml:space="preserve"> stage PSCCH transmissions (e.g. 5 PRBs)</w:t>
      </w:r>
    </w:p>
    <w:p w14:paraId="7DE93204" w14:textId="77777777" w:rsidR="00B45EE6" w:rsidRPr="000655DF" w:rsidRDefault="00B45EE6" w:rsidP="00A55DF5">
      <w:pPr>
        <w:pStyle w:val="3GPPText"/>
        <w:numPr>
          <w:ilvl w:val="0"/>
          <w:numId w:val="177"/>
        </w:numPr>
      </w:pPr>
    </w:p>
    <w:p w14:paraId="7630BE1C" w14:textId="77777777" w:rsidR="00B45EE6" w:rsidRPr="003A6729" w:rsidRDefault="00B45EE6" w:rsidP="00B45EE6">
      <w:pPr>
        <w:pStyle w:val="3GPPText"/>
        <w:numPr>
          <w:ilvl w:val="1"/>
          <w:numId w:val="12"/>
        </w:numPr>
        <w:ind w:left="0" w:firstLine="0"/>
      </w:pPr>
      <w:r>
        <w:rPr>
          <w:b/>
        </w:rPr>
        <w:t>For the 1</w:t>
      </w:r>
      <w:r w:rsidRPr="003A6729">
        <w:rPr>
          <w:b/>
          <w:vertAlign w:val="superscript"/>
        </w:rPr>
        <w:t>st</w:t>
      </w:r>
      <w:r>
        <w:rPr>
          <w:b/>
        </w:rPr>
        <w:t xml:space="preserve"> Stage PSCCH use the NR DL polar code with the following modifications</w:t>
      </w:r>
    </w:p>
    <w:p w14:paraId="46FA1F59" w14:textId="77777777" w:rsidR="00B45EE6" w:rsidRPr="002D2F02" w:rsidRDefault="00B45EE6" w:rsidP="00B45EE6">
      <w:pPr>
        <w:pStyle w:val="3GPPText"/>
        <w:numPr>
          <w:ilvl w:val="2"/>
          <w:numId w:val="12"/>
        </w:numPr>
      </w:pPr>
      <w:r>
        <w:rPr>
          <w:b/>
        </w:rPr>
        <w:t xml:space="preserve">RNTI that is </w:t>
      </w:r>
      <w:proofErr w:type="spellStart"/>
      <w:r>
        <w:rPr>
          <w:b/>
        </w:rPr>
        <w:t>XORed</w:t>
      </w:r>
      <w:proofErr w:type="spellEnd"/>
      <w:r>
        <w:rPr>
          <w:b/>
        </w:rPr>
        <w:t xml:space="preserve"> with the CRC in the NR DL polar code is replaced with a (pre)-configured value</w:t>
      </w:r>
    </w:p>
    <w:p w14:paraId="007D911F" w14:textId="77777777" w:rsidR="00B45EE6" w:rsidRPr="000655DF" w:rsidRDefault="00B45EE6" w:rsidP="00A55DF5">
      <w:pPr>
        <w:pStyle w:val="3GPPText"/>
        <w:numPr>
          <w:ilvl w:val="0"/>
          <w:numId w:val="177"/>
        </w:numPr>
      </w:pPr>
    </w:p>
    <w:p w14:paraId="6C35153F" w14:textId="77777777" w:rsidR="00B45EE6" w:rsidRPr="002D2F02" w:rsidRDefault="00B45EE6" w:rsidP="00B45EE6">
      <w:pPr>
        <w:pStyle w:val="3GPPText"/>
        <w:numPr>
          <w:ilvl w:val="1"/>
          <w:numId w:val="12"/>
        </w:numPr>
      </w:pPr>
      <w:r>
        <w:rPr>
          <w:b/>
        </w:rPr>
        <w:t>The scrambling is initialized with the first stage PSCCH antenna port</w:t>
      </w:r>
    </w:p>
    <w:p w14:paraId="4C40093F" w14:textId="77777777" w:rsidR="00B45EE6" w:rsidRPr="000655DF" w:rsidRDefault="00B45EE6" w:rsidP="00A55DF5">
      <w:pPr>
        <w:pStyle w:val="3GPPText"/>
        <w:numPr>
          <w:ilvl w:val="0"/>
          <w:numId w:val="177"/>
        </w:numPr>
      </w:pPr>
    </w:p>
    <w:p w14:paraId="4FAF88E8" w14:textId="77777777" w:rsidR="00B45EE6" w:rsidRPr="003A6729" w:rsidRDefault="00B45EE6" w:rsidP="00B45EE6">
      <w:pPr>
        <w:pStyle w:val="3GPPText"/>
        <w:numPr>
          <w:ilvl w:val="1"/>
          <w:numId w:val="12"/>
        </w:numPr>
        <w:jc w:val="left"/>
      </w:pPr>
      <w:r w:rsidRPr="003A6729">
        <w:rPr>
          <w:b/>
        </w:rPr>
        <w:t>The 2</w:t>
      </w:r>
      <w:r w:rsidRPr="003A6729">
        <w:rPr>
          <w:b/>
          <w:vertAlign w:val="superscript"/>
        </w:rPr>
        <w:t>nd</w:t>
      </w:r>
      <w:r w:rsidRPr="003A6729">
        <w:rPr>
          <w:b/>
        </w:rPr>
        <w:t xml:space="preserve"> stage PSCCH REs are mapped in symbols adjacent to PSSCH DMRS symbols</w:t>
      </w:r>
    </w:p>
    <w:p w14:paraId="1C241003" w14:textId="77777777" w:rsidR="00B45EE6" w:rsidRPr="003A6729" w:rsidRDefault="00B45EE6" w:rsidP="00B45EE6">
      <w:pPr>
        <w:pStyle w:val="3GPPText"/>
        <w:numPr>
          <w:ilvl w:val="1"/>
          <w:numId w:val="12"/>
        </w:numPr>
        <w:jc w:val="left"/>
      </w:pPr>
      <w:r w:rsidRPr="003A6729">
        <w:rPr>
          <w:b/>
        </w:rPr>
        <w:t>Alt.2 is used for the 2</w:t>
      </w:r>
      <w:r w:rsidRPr="003A6729">
        <w:rPr>
          <w:b/>
          <w:vertAlign w:val="superscript"/>
        </w:rPr>
        <w:t>nd</w:t>
      </w:r>
      <w:r w:rsidRPr="003A6729">
        <w:rPr>
          <w:b/>
        </w:rPr>
        <w:t xml:space="preserve"> stage PSCCH RE mapping </w:t>
      </w:r>
    </w:p>
    <w:p w14:paraId="2E8713DD" w14:textId="77777777" w:rsidR="00B45EE6" w:rsidRPr="003A6729" w:rsidRDefault="00B45EE6" w:rsidP="00B45EE6">
      <w:pPr>
        <w:pStyle w:val="3GPPText"/>
        <w:numPr>
          <w:ilvl w:val="1"/>
          <w:numId w:val="12"/>
        </w:numPr>
        <w:jc w:val="left"/>
      </w:pPr>
      <w:r w:rsidRPr="003A6729">
        <w:rPr>
          <w:b/>
        </w:rPr>
        <w:t xml:space="preserve">Do not map the </w:t>
      </w:r>
      <w:r w:rsidRPr="00314DB6">
        <w:rPr>
          <w:b/>
        </w:rPr>
        <w:t>2</w:t>
      </w:r>
      <w:r w:rsidRPr="003A6729">
        <w:rPr>
          <w:b/>
          <w:vertAlign w:val="superscript"/>
        </w:rPr>
        <w:t>nd</w:t>
      </w:r>
      <w:r w:rsidRPr="00314DB6">
        <w:rPr>
          <w:b/>
        </w:rPr>
        <w:t xml:space="preserve"> stage PSCCH RE to OFDM symbols containing PSSCH DMR</w:t>
      </w:r>
      <w:r w:rsidRPr="003A6729">
        <w:rPr>
          <w:b/>
        </w:rPr>
        <w:t>S</w:t>
      </w:r>
    </w:p>
    <w:p w14:paraId="395E577C" w14:textId="77777777" w:rsidR="00B45EE6" w:rsidRPr="000655DF" w:rsidRDefault="00B45EE6" w:rsidP="00A55DF5">
      <w:pPr>
        <w:pStyle w:val="3GPPText"/>
        <w:numPr>
          <w:ilvl w:val="0"/>
          <w:numId w:val="177"/>
        </w:numPr>
      </w:pPr>
    </w:p>
    <w:p w14:paraId="734F0FE1" w14:textId="77777777" w:rsidR="00B45EE6" w:rsidRPr="003A6729" w:rsidRDefault="00B45EE6" w:rsidP="00B45EE6">
      <w:pPr>
        <w:pStyle w:val="3GPPText"/>
        <w:numPr>
          <w:ilvl w:val="1"/>
          <w:numId w:val="12"/>
        </w:numPr>
        <w:jc w:val="left"/>
      </w:pPr>
      <w:r>
        <w:rPr>
          <w:b/>
        </w:rPr>
        <w:t>Use only QPSK modulation for the 2</w:t>
      </w:r>
      <w:r w:rsidRPr="003A6729">
        <w:rPr>
          <w:b/>
          <w:vertAlign w:val="superscript"/>
        </w:rPr>
        <w:t>nd</w:t>
      </w:r>
      <w:r>
        <w:rPr>
          <w:b/>
        </w:rPr>
        <w:t xml:space="preserve"> stage PSCCH transmission</w:t>
      </w:r>
    </w:p>
    <w:p w14:paraId="2AA818D2" w14:textId="77777777" w:rsidR="00B45EE6" w:rsidRPr="000655DF" w:rsidRDefault="00B45EE6" w:rsidP="00A55DF5">
      <w:pPr>
        <w:pStyle w:val="3GPPText"/>
        <w:numPr>
          <w:ilvl w:val="0"/>
          <w:numId w:val="177"/>
        </w:numPr>
      </w:pPr>
    </w:p>
    <w:p w14:paraId="0DCCFE71" w14:textId="77777777" w:rsidR="00B45EE6" w:rsidRPr="00B87327" w:rsidRDefault="00B45EE6" w:rsidP="00B45EE6">
      <w:pPr>
        <w:pStyle w:val="3GPPText"/>
        <w:numPr>
          <w:ilvl w:val="1"/>
          <w:numId w:val="12"/>
        </w:numPr>
        <w:jc w:val="left"/>
      </w:pPr>
      <w:r>
        <w:rPr>
          <w:b/>
        </w:rPr>
        <w:t xml:space="preserve">The </w:t>
      </w:r>
      <w:r w:rsidRPr="00B87327">
        <w:rPr>
          <w:b/>
        </w:rPr>
        <w:t>2</w:t>
      </w:r>
      <w:r w:rsidRPr="00B87327">
        <w:rPr>
          <w:b/>
          <w:vertAlign w:val="superscript"/>
        </w:rPr>
        <w:t>nd</w:t>
      </w:r>
      <w:r w:rsidRPr="00B87327">
        <w:rPr>
          <w:b/>
        </w:rPr>
        <w:t xml:space="preserve"> Stage PSCCH uses NR DL polar code with a modified CRC size of </w:t>
      </w:r>
      <w:r>
        <w:rPr>
          <w:b/>
        </w:rPr>
        <w:t xml:space="preserve">&lt; 24 bit, e.g. </w:t>
      </w:r>
      <w:r w:rsidRPr="00B87327">
        <w:rPr>
          <w:b/>
        </w:rPr>
        <w:t>6 b</w:t>
      </w:r>
      <w:r>
        <w:rPr>
          <w:b/>
        </w:rPr>
        <w:t>it without combining the CRC value with any additional information</w:t>
      </w:r>
    </w:p>
    <w:p w14:paraId="5DD4D11B" w14:textId="77777777" w:rsidR="00B45EE6" w:rsidRPr="000655DF" w:rsidRDefault="00B45EE6" w:rsidP="00A55DF5">
      <w:pPr>
        <w:pStyle w:val="3GPPText"/>
        <w:numPr>
          <w:ilvl w:val="0"/>
          <w:numId w:val="177"/>
        </w:numPr>
      </w:pPr>
    </w:p>
    <w:p w14:paraId="4866F2B7" w14:textId="77777777" w:rsidR="00B45EE6" w:rsidRPr="00B87327" w:rsidRDefault="00B45EE6" w:rsidP="00B45EE6">
      <w:pPr>
        <w:pStyle w:val="3GPPText"/>
        <w:numPr>
          <w:ilvl w:val="1"/>
          <w:numId w:val="12"/>
        </w:numPr>
        <w:jc w:val="left"/>
      </w:pPr>
      <w:r>
        <w:rPr>
          <w:b/>
        </w:rPr>
        <w:t>The 2</w:t>
      </w:r>
      <w:r w:rsidRPr="003A6729">
        <w:rPr>
          <w:b/>
          <w:vertAlign w:val="superscript"/>
        </w:rPr>
        <w:t>nd</w:t>
      </w:r>
      <w:r>
        <w:rPr>
          <w:b/>
        </w:rPr>
        <w:t xml:space="preserve"> stage PSCCH</w:t>
      </w:r>
      <w:r w:rsidRPr="00B132AC">
        <w:rPr>
          <w:b/>
        </w:rPr>
        <w:t xml:space="preserve"> scrambling</w:t>
      </w:r>
      <w:r>
        <w:rPr>
          <w:b/>
        </w:rPr>
        <w:t xml:space="preserve"> is initialized with the decimal representation of the first stage SCI CRC</w:t>
      </w:r>
    </w:p>
    <w:p w14:paraId="0F227294" w14:textId="77777777" w:rsidR="00B45EE6" w:rsidRPr="000655DF" w:rsidRDefault="00B45EE6" w:rsidP="00A55DF5">
      <w:pPr>
        <w:pStyle w:val="3GPPText"/>
        <w:numPr>
          <w:ilvl w:val="0"/>
          <w:numId w:val="177"/>
        </w:numPr>
      </w:pPr>
    </w:p>
    <w:p w14:paraId="37925475" w14:textId="77777777" w:rsidR="00B45EE6" w:rsidRPr="00B87327" w:rsidRDefault="00B45EE6" w:rsidP="00B45EE6">
      <w:pPr>
        <w:pStyle w:val="3GPPText"/>
        <w:numPr>
          <w:ilvl w:val="1"/>
          <w:numId w:val="12"/>
        </w:numPr>
      </w:pPr>
      <w:r>
        <w:rPr>
          <w:b/>
        </w:rPr>
        <w:t>Do not optimize the control channel design to support MCS0-MCS5 of table 3 in TS 38.214 (</w:t>
      </w:r>
      <w:r>
        <w:rPr>
          <w:b/>
        </w:rPr>
        <w:fldChar w:fldCharType="begin"/>
      </w:r>
      <w:r>
        <w:rPr>
          <w:b/>
        </w:rPr>
        <w:instrText xml:space="preserve"> REF _Ref16849559 \r \h </w:instrText>
      </w:r>
      <w:r>
        <w:rPr>
          <w:b/>
        </w:rPr>
      </w:r>
      <w:r>
        <w:rPr>
          <w:b/>
        </w:rPr>
        <w:fldChar w:fldCharType="separate"/>
      </w:r>
      <w:r>
        <w:rPr>
          <w:b/>
        </w:rPr>
        <w:t>[5]</w:t>
      </w:r>
      <w:r>
        <w:rPr>
          <w:b/>
        </w:rPr>
        <w:fldChar w:fldCharType="end"/>
      </w:r>
      <w:r>
        <w:rPr>
          <w:b/>
        </w:rPr>
        <w:t>)</w:t>
      </w:r>
    </w:p>
    <w:p w14:paraId="598BC505" w14:textId="77777777" w:rsidR="00B45EE6" w:rsidRPr="000655DF" w:rsidRDefault="00B45EE6" w:rsidP="00A55DF5">
      <w:pPr>
        <w:pStyle w:val="3GPPText"/>
        <w:numPr>
          <w:ilvl w:val="0"/>
          <w:numId w:val="177"/>
        </w:numPr>
      </w:pPr>
    </w:p>
    <w:p w14:paraId="62123F55" w14:textId="77777777" w:rsidR="00B45EE6" w:rsidRPr="000655DF" w:rsidRDefault="00B45EE6" w:rsidP="00B45EE6">
      <w:pPr>
        <w:pStyle w:val="3GPPText"/>
        <w:numPr>
          <w:ilvl w:val="1"/>
          <w:numId w:val="12"/>
        </w:numPr>
      </w:pPr>
      <w:r w:rsidRPr="000655DF">
        <w:rPr>
          <w:b/>
        </w:rPr>
        <w:t xml:space="preserve">For PSSCH, use </w:t>
      </w:r>
      <w:proofErr w:type="spellStart"/>
      <w:r w:rsidRPr="000655DF">
        <w:rPr>
          <w:b/>
        </w:rPr>
        <w:t>precoder</w:t>
      </w:r>
      <w:proofErr w:type="spellEnd"/>
      <w:r w:rsidRPr="000655DF">
        <w:rPr>
          <w:b/>
        </w:rPr>
        <w:t xml:space="preserve"> cycling based open loop transmission schemes</w:t>
      </w:r>
    </w:p>
    <w:p w14:paraId="5180DC50" w14:textId="77777777" w:rsidR="00B45EE6" w:rsidRPr="000655DF" w:rsidRDefault="00B45EE6" w:rsidP="00A55DF5">
      <w:pPr>
        <w:pStyle w:val="3GPPText"/>
        <w:numPr>
          <w:ilvl w:val="0"/>
          <w:numId w:val="177"/>
        </w:numPr>
      </w:pPr>
    </w:p>
    <w:p w14:paraId="5790CE37" w14:textId="77777777" w:rsidR="00B45EE6" w:rsidRDefault="00B45EE6" w:rsidP="00B45EE6">
      <w:pPr>
        <w:pStyle w:val="3GPPText"/>
        <w:numPr>
          <w:ilvl w:val="1"/>
          <w:numId w:val="12"/>
        </w:numPr>
        <w:rPr>
          <w:b/>
        </w:rPr>
      </w:pPr>
      <w:r>
        <w:rPr>
          <w:b/>
        </w:rPr>
        <w:t xml:space="preserve">Maximum number of DMRS patterns per resource pool depends on SCS: </w:t>
      </w:r>
    </w:p>
    <w:p w14:paraId="6943F60F" w14:textId="77777777" w:rsidR="00B45EE6" w:rsidRDefault="00B45EE6" w:rsidP="00B45EE6">
      <w:pPr>
        <w:pStyle w:val="3GPPText"/>
        <w:numPr>
          <w:ilvl w:val="2"/>
          <w:numId w:val="12"/>
        </w:numPr>
        <w:rPr>
          <w:b/>
        </w:rPr>
      </w:pPr>
      <w:r>
        <w:rPr>
          <w:b/>
        </w:rPr>
        <w:t>15kHz SCS – one pattern with 4 symbols per slot</w:t>
      </w:r>
    </w:p>
    <w:p w14:paraId="6F4394BC" w14:textId="77777777" w:rsidR="00B45EE6" w:rsidRDefault="00B45EE6" w:rsidP="00B45EE6">
      <w:pPr>
        <w:pStyle w:val="3GPPText"/>
        <w:numPr>
          <w:ilvl w:val="2"/>
          <w:numId w:val="12"/>
        </w:numPr>
        <w:rPr>
          <w:b/>
        </w:rPr>
      </w:pPr>
      <w:r>
        <w:rPr>
          <w:b/>
        </w:rPr>
        <w:t>30kHz SCS – two patterns with 2 and 4 symbols per slot</w:t>
      </w:r>
    </w:p>
    <w:p w14:paraId="0EADD0BC" w14:textId="77777777" w:rsidR="00B45EE6" w:rsidRDefault="00B45EE6" w:rsidP="00B45EE6">
      <w:pPr>
        <w:pStyle w:val="3GPPText"/>
        <w:numPr>
          <w:ilvl w:val="2"/>
          <w:numId w:val="12"/>
        </w:numPr>
        <w:rPr>
          <w:b/>
        </w:rPr>
      </w:pPr>
      <w:r>
        <w:rPr>
          <w:b/>
        </w:rPr>
        <w:t>60kHz SCS - one pattern with 2 symbols per slot</w:t>
      </w:r>
    </w:p>
    <w:p w14:paraId="3D2D6715" w14:textId="77777777" w:rsidR="00B45EE6" w:rsidRDefault="00B45EE6" w:rsidP="00B45EE6">
      <w:pPr>
        <w:pStyle w:val="3GPPText"/>
        <w:numPr>
          <w:ilvl w:val="1"/>
          <w:numId w:val="12"/>
        </w:numPr>
        <w:rPr>
          <w:b/>
        </w:rPr>
      </w:pPr>
      <w:r>
        <w:rPr>
          <w:b/>
        </w:rPr>
        <w:t>Multiplexing of PSSCH DMRS with PSSCH data is controlled by independent parameter configured per sidelink resource pool or carrier</w:t>
      </w:r>
    </w:p>
    <w:p w14:paraId="11D85F9B" w14:textId="77777777" w:rsidR="00B45EE6" w:rsidRPr="000655DF" w:rsidRDefault="00B45EE6" w:rsidP="00B45EE6">
      <w:pPr>
        <w:pStyle w:val="3GPPText"/>
        <w:numPr>
          <w:ilvl w:val="1"/>
          <w:numId w:val="12"/>
        </w:numPr>
        <w:rPr>
          <w:b/>
        </w:rPr>
      </w:pPr>
      <w:r>
        <w:rPr>
          <w:b/>
        </w:rPr>
        <w:t>U</w:t>
      </w:r>
      <w:r w:rsidRPr="000655DF">
        <w:rPr>
          <w:b/>
        </w:rPr>
        <w:t xml:space="preserve">se Type-I NR CP-OFDM DMRS </w:t>
      </w:r>
      <w:r>
        <w:rPr>
          <w:b/>
        </w:rPr>
        <w:t>pattern for sidelink</w:t>
      </w:r>
    </w:p>
    <w:p w14:paraId="34D88205" w14:textId="77777777" w:rsidR="00B45EE6" w:rsidRPr="000655DF" w:rsidRDefault="00B45EE6" w:rsidP="00B45EE6">
      <w:pPr>
        <w:pStyle w:val="3GPPText"/>
        <w:numPr>
          <w:ilvl w:val="2"/>
          <w:numId w:val="12"/>
        </w:numPr>
        <w:rPr>
          <w:b/>
        </w:rPr>
      </w:pPr>
      <w:r w:rsidRPr="000655DF">
        <w:rPr>
          <w:b/>
        </w:rPr>
        <w:t xml:space="preserve">Ports transmitted from the same UE </w:t>
      </w:r>
      <w:r>
        <w:rPr>
          <w:b/>
        </w:rPr>
        <w:t>are</w:t>
      </w:r>
      <w:r w:rsidRPr="000655DF">
        <w:rPr>
          <w:b/>
        </w:rPr>
        <w:t xml:space="preserve"> </w:t>
      </w:r>
      <w:proofErr w:type="spellStart"/>
      <w:r w:rsidRPr="000655DF">
        <w:rPr>
          <w:b/>
        </w:rPr>
        <w:t>orthogonalized</w:t>
      </w:r>
      <w:proofErr w:type="spellEnd"/>
      <w:r w:rsidRPr="000655DF">
        <w:rPr>
          <w:b/>
        </w:rPr>
        <w:t xml:space="preserve"> via CS</w:t>
      </w:r>
    </w:p>
    <w:p w14:paraId="7100C2F2" w14:textId="77777777" w:rsidR="00B45EE6" w:rsidRPr="000655DF" w:rsidRDefault="00B45EE6" w:rsidP="00B45EE6">
      <w:pPr>
        <w:pStyle w:val="3GPPText"/>
        <w:numPr>
          <w:ilvl w:val="2"/>
          <w:numId w:val="12"/>
        </w:numPr>
        <w:rPr>
          <w:b/>
        </w:rPr>
      </w:pPr>
      <w:r w:rsidRPr="000655DF">
        <w:rPr>
          <w:b/>
        </w:rPr>
        <w:t xml:space="preserve">Ports from multiple UEs </w:t>
      </w:r>
      <w:r>
        <w:rPr>
          <w:b/>
        </w:rPr>
        <w:t>are</w:t>
      </w:r>
      <w:r w:rsidRPr="000655DF">
        <w:rPr>
          <w:b/>
        </w:rPr>
        <w:t xml:space="preserve"> </w:t>
      </w:r>
      <w:proofErr w:type="spellStart"/>
      <w:r w:rsidRPr="000655DF">
        <w:rPr>
          <w:b/>
        </w:rPr>
        <w:t>orthogonalized</w:t>
      </w:r>
      <w:proofErr w:type="spellEnd"/>
      <w:r w:rsidRPr="000655DF">
        <w:rPr>
          <w:b/>
        </w:rPr>
        <w:t xml:space="preserve"> via CS and FDM</w:t>
      </w:r>
    </w:p>
    <w:p w14:paraId="4543A28B" w14:textId="77777777" w:rsidR="00B45EE6" w:rsidRPr="000655DF" w:rsidRDefault="00B45EE6" w:rsidP="00B45EE6">
      <w:pPr>
        <w:pStyle w:val="3GPPText"/>
        <w:numPr>
          <w:ilvl w:val="2"/>
          <w:numId w:val="12"/>
        </w:numPr>
        <w:rPr>
          <w:b/>
        </w:rPr>
      </w:pPr>
      <w:r>
        <w:rPr>
          <w:b/>
        </w:rPr>
        <w:t xml:space="preserve">Generator of </w:t>
      </w:r>
      <w:r w:rsidRPr="000655DF">
        <w:rPr>
          <w:b/>
        </w:rPr>
        <w:t xml:space="preserve">PSSCH DMRS </w:t>
      </w:r>
      <w:r>
        <w:rPr>
          <w:b/>
        </w:rPr>
        <w:t xml:space="preserve">sequence </w:t>
      </w:r>
      <w:r w:rsidRPr="000655DF">
        <w:rPr>
          <w:b/>
        </w:rPr>
        <w:t xml:space="preserve">is </w:t>
      </w:r>
      <w:r>
        <w:rPr>
          <w:b/>
        </w:rPr>
        <w:t xml:space="preserve">initialized with </w:t>
      </w:r>
      <w:r w:rsidRPr="000655DF">
        <w:rPr>
          <w:b/>
        </w:rPr>
        <w:t xml:space="preserve">a parameter </w:t>
      </w:r>
      <w:r>
        <w:rPr>
          <w:b/>
        </w:rPr>
        <w:t>which</w:t>
      </w:r>
      <w:r w:rsidRPr="000655DF">
        <w:rPr>
          <w:b/>
        </w:rPr>
        <w:t xml:space="preserve"> is a function of destination ID </w:t>
      </w:r>
      <w:r>
        <w:rPr>
          <w:b/>
        </w:rPr>
        <w:t xml:space="preserve">carried </w:t>
      </w:r>
      <w:r w:rsidRPr="000655DF">
        <w:rPr>
          <w:b/>
        </w:rPr>
        <w:t xml:space="preserve">in the </w:t>
      </w:r>
      <w:r>
        <w:rPr>
          <w:b/>
        </w:rPr>
        <w:t xml:space="preserve">first stage </w:t>
      </w:r>
      <w:r w:rsidRPr="000655DF">
        <w:rPr>
          <w:b/>
        </w:rPr>
        <w:t>SCI</w:t>
      </w:r>
    </w:p>
    <w:p w14:paraId="4EBF863D" w14:textId="77777777" w:rsidR="00B45EE6" w:rsidRPr="002D2F02" w:rsidRDefault="00B45EE6" w:rsidP="00B45EE6">
      <w:pPr>
        <w:pStyle w:val="3GPPText"/>
        <w:numPr>
          <w:ilvl w:val="1"/>
          <w:numId w:val="12"/>
        </w:numPr>
        <w:rPr>
          <w:b/>
        </w:rPr>
      </w:pPr>
      <w:r w:rsidRPr="002D2F02">
        <w:rPr>
          <w:b/>
        </w:rPr>
        <w:t>Amount and position of DMRS symbols in sub-channels depends on whether PSFCH channel is allocated as well as whether sub-channel contains the 1</w:t>
      </w:r>
      <w:r w:rsidRPr="003A6729">
        <w:rPr>
          <w:b/>
        </w:rPr>
        <w:t>st</w:t>
      </w:r>
      <w:r w:rsidRPr="002D2F02">
        <w:rPr>
          <w:b/>
        </w:rPr>
        <w:t xml:space="preserve"> stage </w:t>
      </w:r>
      <w:r>
        <w:rPr>
          <w:b/>
        </w:rPr>
        <w:t xml:space="preserve">of PSCCH </w:t>
      </w:r>
      <w:r w:rsidRPr="003816DD">
        <w:rPr>
          <w:b/>
        </w:rPr>
        <w:t>(see</w:t>
      </w:r>
      <w:r>
        <w:rPr>
          <w:b/>
        </w:rPr>
        <w:t xml:space="preserve"> </w:t>
      </w:r>
      <w:r>
        <w:rPr>
          <w:b/>
        </w:rPr>
        <w:fldChar w:fldCharType="begin"/>
      </w:r>
      <w:r>
        <w:rPr>
          <w:b/>
        </w:rPr>
        <w:instrText xml:space="preserve"> REF _Ref24033177 \h  \* MERGEFORMAT </w:instrText>
      </w:r>
      <w:r>
        <w:rPr>
          <w:b/>
        </w:rPr>
      </w:r>
      <w:r>
        <w:rPr>
          <w:b/>
        </w:rPr>
        <w:fldChar w:fldCharType="separate"/>
      </w:r>
      <w:r w:rsidRPr="003A6729">
        <w:rPr>
          <w:b/>
        </w:rPr>
        <w:t>Figure 4</w:t>
      </w:r>
      <w:r>
        <w:rPr>
          <w:b/>
        </w:rPr>
        <w:fldChar w:fldCharType="end"/>
      </w:r>
      <w:r w:rsidRPr="003816DD">
        <w:rPr>
          <w:b/>
        </w:rPr>
        <w:t>)</w:t>
      </w:r>
    </w:p>
    <w:p w14:paraId="248DA08A" w14:textId="77777777" w:rsidR="00B45EE6" w:rsidRDefault="00B45EE6" w:rsidP="00B45EE6">
      <w:pPr>
        <w:pStyle w:val="3GPPText"/>
        <w:numPr>
          <w:ilvl w:val="1"/>
          <w:numId w:val="12"/>
        </w:numPr>
        <w:rPr>
          <w:b/>
        </w:rPr>
      </w:pPr>
      <w:r>
        <w:rPr>
          <w:b/>
        </w:rPr>
        <w:t>To avoid PAPR issues use Rel. 16 CP-OFDM DMRS instead of Rel. 15 ones</w:t>
      </w:r>
    </w:p>
    <w:p w14:paraId="6C61BA80" w14:textId="77777777" w:rsidR="00B45EE6" w:rsidRPr="000655DF" w:rsidRDefault="00B45EE6" w:rsidP="00A55DF5">
      <w:pPr>
        <w:pStyle w:val="3GPPText"/>
        <w:numPr>
          <w:ilvl w:val="0"/>
          <w:numId w:val="177"/>
        </w:numPr>
      </w:pPr>
    </w:p>
    <w:p w14:paraId="7C3CC1BF" w14:textId="77777777" w:rsidR="00B45EE6" w:rsidRPr="000655DF" w:rsidRDefault="00B45EE6" w:rsidP="00B45EE6">
      <w:pPr>
        <w:pStyle w:val="3GPPText"/>
        <w:numPr>
          <w:ilvl w:val="1"/>
          <w:numId w:val="12"/>
        </w:numPr>
      </w:pPr>
      <w:r>
        <w:rPr>
          <w:b/>
        </w:rPr>
        <w:t xml:space="preserve">Modify </w:t>
      </w:r>
      <w:r w:rsidRPr="000655DF">
        <w:rPr>
          <w:b/>
        </w:rPr>
        <w:t xml:space="preserve">TBS determination </w:t>
      </w:r>
      <w:r>
        <w:rPr>
          <w:b/>
        </w:rPr>
        <w:t xml:space="preserve">procedure </w:t>
      </w:r>
      <w:r w:rsidRPr="000655DF">
        <w:rPr>
          <w:b/>
        </w:rPr>
        <w:t xml:space="preserve">for </w:t>
      </w:r>
      <w:r>
        <w:rPr>
          <w:b/>
        </w:rPr>
        <w:t>NR V2X PSSCH</w:t>
      </w:r>
      <w:r w:rsidRPr="000655DF">
        <w:rPr>
          <w:b/>
        </w:rPr>
        <w:t>:</w:t>
      </w:r>
    </w:p>
    <w:p w14:paraId="41E1C954" w14:textId="77777777" w:rsidR="00B45EE6" w:rsidRPr="000655DF" w:rsidRDefault="00B45EE6" w:rsidP="00B45EE6">
      <w:pPr>
        <w:pStyle w:val="3GPPText"/>
        <w:numPr>
          <w:ilvl w:val="2"/>
          <w:numId w:val="12"/>
        </w:numPr>
      </w:pPr>
      <w:r w:rsidRPr="000655DF">
        <w:rPr>
          <w:b/>
        </w:rPr>
        <w:t>Use the actual number of REs available for PSSCH for the TBS calculation</w:t>
      </w:r>
    </w:p>
    <w:p w14:paraId="0DF5689F" w14:textId="77777777" w:rsidR="00B45EE6" w:rsidRPr="002D2F02" w:rsidRDefault="00B45EE6" w:rsidP="00B45EE6">
      <w:pPr>
        <w:pStyle w:val="3GPPText"/>
        <w:numPr>
          <w:ilvl w:val="3"/>
          <w:numId w:val="12"/>
        </w:numPr>
      </w:pPr>
      <w:r>
        <w:rPr>
          <w:b/>
        </w:rPr>
        <w:t>Exclude (s</w:t>
      </w:r>
      <w:r w:rsidRPr="000655DF">
        <w:rPr>
          <w:b/>
        </w:rPr>
        <w:t>ubtract</w:t>
      </w:r>
      <w:r>
        <w:rPr>
          <w:b/>
        </w:rPr>
        <w:t>)</w:t>
      </w:r>
      <w:r w:rsidRPr="000655DF">
        <w:rPr>
          <w:b/>
        </w:rPr>
        <w:t xml:space="preserve"> </w:t>
      </w:r>
      <w:r>
        <w:rPr>
          <w:b/>
        </w:rPr>
        <w:t xml:space="preserve">REs occupied by PSSCH </w:t>
      </w:r>
      <w:r w:rsidRPr="000655DF">
        <w:rPr>
          <w:b/>
        </w:rPr>
        <w:t xml:space="preserve">DMRS and </w:t>
      </w:r>
      <w:r>
        <w:rPr>
          <w:b/>
        </w:rPr>
        <w:t xml:space="preserve">two stage </w:t>
      </w:r>
      <w:r w:rsidRPr="000655DF">
        <w:rPr>
          <w:b/>
        </w:rPr>
        <w:t>PSCCH overhead</w:t>
      </w:r>
    </w:p>
    <w:p w14:paraId="1ABB4BB8" w14:textId="77777777" w:rsidR="00B45EE6" w:rsidRPr="000655DF" w:rsidRDefault="00B45EE6" w:rsidP="00B45EE6">
      <w:pPr>
        <w:pStyle w:val="3GPPText"/>
        <w:numPr>
          <w:ilvl w:val="3"/>
          <w:numId w:val="12"/>
        </w:numPr>
      </w:pPr>
      <w:r>
        <w:rPr>
          <w:b/>
        </w:rPr>
        <w:t>Exclude (s</w:t>
      </w:r>
      <w:r w:rsidRPr="000655DF">
        <w:rPr>
          <w:b/>
        </w:rPr>
        <w:t>ubtract</w:t>
      </w:r>
      <w:r>
        <w:rPr>
          <w:b/>
        </w:rPr>
        <w:t>) REs of the first symbol (due to potential AGC distortion)</w:t>
      </w:r>
    </w:p>
    <w:p w14:paraId="1E548EEA" w14:textId="77777777" w:rsidR="00B45EE6" w:rsidRPr="00583F4C" w:rsidRDefault="00B45EE6" w:rsidP="00B45EE6">
      <w:pPr>
        <w:pStyle w:val="3GPPText"/>
        <w:numPr>
          <w:ilvl w:val="3"/>
          <w:numId w:val="12"/>
        </w:numPr>
        <w:rPr>
          <w:b/>
        </w:rPr>
      </w:pPr>
      <w:r w:rsidRPr="002D2F02">
        <w:rPr>
          <w:b/>
        </w:rPr>
        <w:t>Exclude (</w:t>
      </w:r>
      <w:r w:rsidRPr="00583F4C">
        <w:rPr>
          <w:b/>
        </w:rPr>
        <w:t>subtract</w:t>
      </w:r>
      <w:r w:rsidRPr="002D2F02">
        <w:rPr>
          <w:b/>
        </w:rPr>
        <w:t>) REs occupied by CSI-RS and PTRS</w:t>
      </w:r>
    </w:p>
    <w:p w14:paraId="2CFB5BE9" w14:textId="77777777" w:rsidR="00B45EE6" w:rsidRPr="002D2F02" w:rsidRDefault="00B45EE6" w:rsidP="00B45EE6">
      <w:pPr>
        <w:pStyle w:val="3GPPText"/>
        <w:numPr>
          <w:ilvl w:val="2"/>
          <w:numId w:val="12"/>
        </w:numPr>
      </w:pPr>
      <w:r w:rsidRPr="000655DF">
        <w:rPr>
          <w:b/>
        </w:rPr>
        <w:t>I</w:t>
      </w:r>
      <w:r>
        <w:rPr>
          <w:b/>
        </w:rPr>
        <w:t xml:space="preserve">f PSFCH is allocated every </w:t>
      </w:r>
      <w:r w:rsidRPr="002D2F02">
        <w:rPr>
          <w:b/>
          <w:i/>
        </w:rPr>
        <w:t>N</w:t>
      </w:r>
      <w:r>
        <w:rPr>
          <w:b/>
        </w:rPr>
        <w:t>-</w:t>
      </w:r>
      <w:proofErr w:type="spellStart"/>
      <w:r>
        <w:rPr>
          <w:b/>
        </w:rPr>
        <w:t>th</w:t>
      </w:r>
      <w:proofErr w:type="spellEnd"/>
      <w:r>
        <w:rPr>
          <w:b/>
        </w:rPr>
        <w:t xml:space="preserve"> slot (N &gt; 1)</w:t>
      </w:r>
      <w:r w:rsidRPr="000655DF">
        <w:rPr>
          <w:b/>
        </w:rPr>
        <w:t>, define (pre)-configured value</w:t>
      </w:r>
      <w:r>
        <w:rPr>
          <w:b/>
        </w:rPr>
        <w:t xml:space="preserve">/rule </w:t>
      </w:r>
      <w:r w:rsidRPr="000655DF">
        <w:rPr>
          <w:b/>
        </w:rPr>
        <w:t>for the PSSCH RE determination</w:t>
      </w:r>
    </w:p>
    <w:p w14:paraId="4201B643" w14:textId="77777777" w:rsidR="00B45EE6" w:rsidRPr="002D2F02" w:rsidRDefault="00B45EE6" w:rsidP="00B45EE6">
      <w:pPr>
        <w:pStyle w:val="3GPPText"/>
        <w:numPr>
          <w:ilvl w:val="3"/>
          <w:numId w:val="12"/>
        </w:numPr>
        <w:jc w:val="left"/>
        <w:rPr>
          <w:b/>
        </w:rPr>
      </w:pPr>
      <w:r>
        <w:rPr>
          <w:b/>
        </w:rPr>
        <w:t>e.g. RE determination is based on actual amount of PSSCH REs in slot w/ or w/o PSFCH and scaling coefficient</w:t>
      </w:r>
    </w:p>
    <w:p w14:paraId="56BA0028" w14:textId="77777777" w:rsidR="00B45EE6" w:rsidRPr="002E7295" w:rsidRDefault="00B45EE6" w:rsidP="00B45EE6">
      <w:pPr>
        <w:pStyle w:val="3GPPText"/>
        <w:numPr>
          <w:ilvl w:val="2"/>
          <w:numId w:val="12"/>
        </w:numPr>
        <w:rPr>
          <w:b/>
        </w:rPr>
      </w:pPr>
      <w:r w:rsidRPr="002D2F02">
        <w:rPr>
          <w:b/>
        </w:rPr>
        <w:t xml:space="preserve">For </w:t>
      </w:r>
      <w:r w:rsidRPr="00EA0946">
        <w:rPr>
          <w:b/>
        </w:rPr>
        <w:t>single sub-channel</w:t>
      </w:r>
      <w:r>
        <w:rPr>
          <w:b/>
        </w:rPr>
        <w:t xml:space="preserve"> </w:t>
      </w:r>
      <w:r w:rsidRPr="002D2F02">
        <w:rPr>
          <w:b/>
        </w:rPr>
        <w:t xml:space="preserve">initial transmissions </w:t>
      </w:r>
      <w:r>
        <w:rPr>
          <w:b/>
        </w:rPr>
        <w:t>reserving multiple sub-channels for retransmission</w:t>
      </w:r>
      <w:r w:rsidRPr="002D2F02">
        <w:rPr>
          <w:b/>
        </w:rPr>
        <w:t xml:space="preserve">, use the </w:t>
      </w:r>
      <w:r>
        <w:rPr>
          <w:b/>
        </w:rPr>
        <w:t xml:space="preserve">RE </w:t>
      </w:r>
      <w:r w:rsidRPr="002D2F02">
        <w:rPr>
          <w:b/>
        </w:rPr>
        <w:t>size of reserved allocation for the TBS determination</w:t>
      </w:r>
    </w:p>
    <w:p w14:paraId="38A4D3E0" w14:textId="77777777" w:rsidR="00B45EE6" w:rsidRPr="000655DF" w:rsidRDefault="00B45EE6" w:rsidP="00B45EE6">
      <w:pPr>
        <w:pStyle w:val="3GPPText"/>
        <w:numPr>
          <w:ilvl w:val="2"/>
          <w:numId w:val="12"/>
        </w:numPr>
        <w:rPr>
          <w:b/>
        </w:rPr>
      </w:pPr>
      <w:r>
        <w:rPr>
          <w:b/>
        </w:rPr>
        <w:t>If PSSCH resource pool is partitioned into different sub-channel sizes (e.g. N PRBs and (N+X) PRBs), use RE size determined based on minimum sub-channel size (i.e. assuming that all sub-channels have N PRBs)</w:t>
      </w:r>
    </w:p>
    <w:p w14:paraId="2D0EB6D0" w14:textId="77777777" w:rsidR="00B45EE6" w:rsidRPr="000655DF" w:rsidRDefault="00B45EE6" w:rsidP="00A55DF5">
      <w:pPr>
        <w:pStyle w:val="3GPPText"/>
        <w:numPr>
          <w:ilvl w:val="0"/>
          <w:numId w:val="177"/>
        </w:numPr>
      </w:pPr>
    </w:p>
    <w:p w14:paraId="2888244D" w14:textId="77777777" w:rsidR="00B45EE6" w:rsidRPr="002D2F02" w:rsidRDefault="00B45EE6" w:rsidP="00B45EE6">
      <w:pPr>
        <w:pStyle w:val="3GPPText"/>
        <w:numPr>
          <w:ilvl w:val="1"/>
          <w:numId w:val="12"/>
        </w:numPr>
        <w:rPr>
          <w:b/>
        </w:rPr>
      </w:pPr>
      <w:r w:rsidRPr="000655DF">
        <w:rPr>
          <w:b/>
        </w:rPr>
        <w:t>In order to enable transmissions with CR per TTI &gt; 1 that allocate multiple TTIs, introduce (pre)-configured TBS scaling of the MCS entries</w:t>
      </w:r>
    </w:p>
    <w:p w14:paraId="6743F901" w14:textId="77777777" w:rsidR="00B45EE6" w:rsidRPr="001F34B8" w:rsidRDefault="00B45EE6" w:rsidP="00A55DF5">
      <w:pPr>
        <w:pStyle w:val="3GPPText"/>
        <w:numPr>
          <w:ilvl w:val="0"/>
          <w:numId w:val="177"/>
        </w:numPr>
      </w:pPr>
    </w:p>
    <w:p w14:paraId="35B495B9" w14:textId="77777777" w:rsidR="00B45EE6" w:rsidRDefault="00B45EE6" w:rsidP="00B45EE6">
      <w:pPr>
        <w:pStyle w:val="3GPPText"/>
        <w:numPr>
          <w:ilvl w:val="1"/>
          <w:numId w:val="12"/>
        </w:numPr>
        <w:rPr>
          <w:b/>
        </w:rPr>
      </w:pPr>
      <w:r w:rsidRPr="001F34B8">
        <w:rPr>
          <w:b/>
        </w:rPr>
        <w:t xml:space="preserve">Use time first RE mapping for PSSCH transmissions. </w:t>
      </w:r>
    </w:p>
    <w:p w14:paraId="03AC8A53" w14:textId="77777777" w:rsidR="00B45EE6" w:rsidRPr="000655DF" w:rsidRDefault="00B45EE6" w:rsidP="00A55DF5">
      <w:pPr>
        <w:pStyle w:val="3GPPText"/>
        <w:numPr>
          <w:ilvl w:val="0"/>
          <w:numId w:val="177"/>
        </w:numPr>
      </w:pPr>
    </w:p>
    <w:p w14:paraId="0D433B97" w14:textId="77777777" w:rsidR="00B45EE6" w:rsidRPr="003A6729" w:rsidRDefault="00B45EE6" w:rsidP="00B45EE6">
      <w:pPr>
        <w:pStyle w:val="3GPPText"/>
        <w:numPr>
          <w:ilvl w:val="1"/>
          <w:numId w:val="12"/>
        </w:numPr>
        <w:rPr>
          <w:b/>
        </w:rPr>
      </w:pPr>
      <w:r>
        <w:rPr>
          <w:b/>
        </w:rPr>
        <w:t>The PSSCH</w:t>
      </w:r>
      <w:r w:rsidRPr="00B132AC">
        <w:rPr>
          <w:b/>
        </w:rPr>
        <w:t xml:space="preserve"> scrambling</w:t>
      </w:r>
      <w:r>
        <w:rPr>
          <w:b/>
        </w:rPr>
        <w:t xml:space="preserve"> is initialized with the decimal representation of the first stage SCI CRC</w:t>
      </w:r>
    </w:p>
    <w:p w14:paraId="023D0EEC" w14:textId="77777777" w:rsidR="00B45EE6" w:rsidRPr="000655DF" w:rsidRDefault="00B45EE6" w:rsidP="00A55DF5">
      <w:pPr>
        <w:pStyle w:val="3GPPText"/>
        <w:numPr>
          <w:ilvl w:val="0"/>
          <w:numId w:val="177"/>
        </w:numPr>
      </w:pPr>
    </w:p>
    <w:p w14:paraId="7B721DC4" w14:textId="77777777" w:rsidR="00B45EE6" w:rsidRPr="000655DF" w:rsidRDefault="00B45EE6" w:rsidP="00B45EE6">
      <w:pPr>
        <w:pStyle w:val="3GPPText"/>
        <w:numPr>
          <w:ilvl w:val="1"/>
          <w:numId w:val="12"/>
        </w:numPr>
        <w:rPr>
          <w:b/>
        </w:rPr>
      </w:pPr>
      <w:r>
        <w:rPr>
          <w:b/>
        </w:rPr>
        <w:t>Do NOT introduce other physical formats of PSFCH in Rel.16, which include more than 2 symbols and/or payload based structures.</w:t>
      </w:r>
    </w:p>
    <w:p w14:paraId="1EB871B6" w14:textId="77777777" w:rsidR="00B45EE6" w:rsidRPr="000655DF" w:rsidRDefault="00B45EE6" w:rsidP="00A55DF5">
      <w:pPr>
        <w:pStyle w:val="3GPPText"/>
        <w:numPr>
          <w:ilvl w:val="0"/>
          <w:numId w:val="177"/>
        </w:numPr>
      </w:pPr>
    </w:p>
    <w:p w14:paraId="24EF126F" w14:textId="77777777" w:rsidR="00B45EE6" w:rsidRPr="000655DF" w:rsidRDefault="00B45EE6" w:rsidP="00B45EE6">
      <w:pPr>
        <w:pStyle w:val="3GPPText"/>
        <w:numPr>
          <w:ilvl w:val="1"/>
          <w:numId w:val="12"/>
        </w:numPr>
        <w:rPr>
          <w:b/>
        </w:rPr>
      </w:pPr>
      <w:r w:rsidRPr="000655DF">
        <w:rPr>
          <w:b/>
        </w:rPr>
        <w:t>PSFCH is transmitted in the last two available SL symbols in a slot with one or a half symbol gap before and after PSFCH</w:t>
      </w:r>
    </w:p>
    <w:p w14:paraId="2B3A04FC" w14:textId="77777777" w:rsidR="00B45EE6" w:rsidRPr="000655DF" w:rsidRDefault="00B45EE6" w:rsidP="00A55DF5">
      <w:pPr>
        <w:pStyle w:val="3GPPText"/>
        <w:numPr>
          <w:ilvl w:val="0"/>
          <w:numId w:val="177"/>
        </w:numPr>
      </w:pPr>
    </w:p>
    <w:p w14:paraId="6BDE0326" w14:textId="77777777" w:rsidR="00B45EE6" w:rsidRPr="00BE36E7" w:rsidRDefault="00B45EE6" w:rsidP="00B45EE6">
      <w:pPr>
        <w:pStyle w:val="3GPPText"/>
        <w:numPr>
          <w:ilvl w:val="1"/>
          <w:numId w:val="11"/>
        </w:numPr>
        <w:rPr>
          <w:b/>
        </w:rPr>
      </w:pPr>
      <w:r w:rsidRPr="00BE36E7">
        <w:rPr>
          <w:b/>
        </w:rPr>
        <w:t xml:space="preserve">For 1 bit PSFCH, use length-12 sequences </w:t>
      </w:r>
      <w:r>
        <w:rPr>
          <w:b/>
        </w:rPr>
        <w:t xml:space="preserve">defined for NR PUCCH format 0 </w:t>
      </w:r>
      <w:r w:rsidRPr="00BE36E7">
        <w:rPr>
          <w:b/>
        </w:rPr>
        <w:t>mapped to 1 PRB</w:t>
      </w:r>
      <w:r>
        <w:rPr>
          <w:b/>
        </w:rPr>
        <w:t xml:space="preserve"> and one resource</w:t>
      </w:r>
    </w:p>
    <w:p w14:paraId="3F2BAD35" w14:textId="77777777" w:rsidR="00B45EE6" w:rsidRPr="00BE36E7" w:rsidRDefault="00B45EE6" w:rsidP="00B45EE6">
      <w:pPr>
        <w:pStyle w:val="3GPPText"/>
        <w:numPr>
          <w:ilvl w:val="1"/>
          <w:numId w:val="11"/>
        </w:numPr>
        <w:rPr>
          <w:b/>
        </w:rPr>
      </w:pPr>
      <w:r w:rsidRPr="00BE36E7">
        <w:rPr>
          <w:b/>
        </w:rPr>
        <w:t>For 2 bit</w:t>
      </w:r>
      <w:r>
        <w:rPr>
          <w:b/>
        </w:rPr>
        <w:t>s</w:t>
      </w:r>
      <w:r w:rsidRPr="00BE36E7">
        <w:rPr>
          <w:b/>
        </w:rPr>
        <w:t xml:space="preserve"> PSFCH, use length-12 sequences </w:t>
      </w:r>
      <w:r>
        <w:rPr>
          <w:b/>
        </w:rPr>
        <w:t xml:space="preserve">defined for NR PUCCH format 0 </w:t>
      </w:r>
      <w:r w:rsidRPr="00BE36E7">
        <w:rPr>
          <w:b/>
        </w:rPr>
        <w:t>mapped to 1 PRB and two different resou</w:t>
      </w:r>
      <w:r>
        <w:rPr>
          <w:b/>
        </w:rPr>
        <w:t>rces, with resource selection as in LTE PUCCH format 1b</w:t>
      </w:r>
    </w:p>
    <w:p w14:paraId="09A0B362" w14:textId="77777777" w:rsidR="00B45EE6" w:rsidRPr="0053038D" w:rsidRDefault="00B45EE6" w:rsidP="00B45EE6">
      <w:pPr>
        <w:pStyle w:val="3GPPText"/>
        <w:numPr>
          <w:ilvl w:val="1"/>
          <w:numId w:val="11"/>
        </w:numPr>
        <w:rPr>
          <w:b/>
        </w:rPr>
      </w:pPr>
      <w:r w:rsidRPr="00BE36E7">
        <w:rPr>
          <w:b/>
        </w:rPr>
        <w:t>For 4 bit</w:t>
      </w:r>
      <w:r>
        <w:rPr>
          <w:b/>
        </w:rPr>
        <w:t>s</w:t>
      </w:r>
      <w:r w:rsidRPr="00BE36E7">
        <w:rPr>
          <w:b/>
        </w:rPr>
        <w:t xml:space="preserve"> PSFCH, use length-12 sequences </w:t>
      </w:r>
      <w:r>
        <w:rPr>
          <w:b/>
        </w:rPr>
        <w:t xml:space="preserve">defined for NR PUCCH format 0 </w:t>
      </w:r>
      <w:r w:rsidRPr="00BE36E7">
        <w:rPr>
          <w:b/>
        </w:rPr>
        <w:t>mapped to 1 PRB and four different resourc</w:t>
      </w:r>
      <w:r>
        <w:rPr>
          <w:b/>
        </w:rPr>
        <w:t>e</w:t>
      </w:r>
      <w:r w:rsidRPr="00BE36E7">
        <w:rPr>
          <w:b/>
        </w:rPr>
        <w:t xml:space="preserve">s, </w:t>
      </w:r>
      <w:r>
        <w:rPr>
          <w:b/>
        </w:rPr>
        <w:t>with resource selection as in LTE PUCCH format 1b</w:t>
      </w:r>
    </w:p>
    <w:p w14:paraId="7FA93A06" w14:textId="77777777" w:rsidR="00B45EE6" w:rsidRPr="000655DF" w:rsidRDefault="00B45EE6" w:rsidP="00A55DF5">
      <w:pPr>
        <w:pStyle w:val="3GPPText"/>
        <w:numPr>
          <w:ilvl w:val="0"/>
          <w:numId w:val="177"/>
        </w:numPr>
      </w:pPr>
    </w:p>
    <w:p w14:paraId="1A23FE4E" w14:textId="77777777" w:rsidR="00B45EE6" w:rsidRPr="000655DF" w:rsidRDefault="00B45EE6" w:rsidP="00B45EE6">
      <w:pPr>
        <w:pStyle w:val="3GPPText"/>
        <w:numPr>
          <w:ilvl w:val="1"/>
          <w:numId w:val="12"/>
        </w:numPr>
        <w:rPr>
          <w:b/>
        </w:rPr>
      </w:pPr>
      <w:r w:rsidRPr="000655DF">
        <w:rPr>
          <w:b/>
        </w:rPr>
        <w:t>The two PSFCH symbols are constructed by repetition of one-symbol PSFCH for one, two and four bits</w:t>
      </w:r>
    </w:p>
    <w:p w14:paraId="28CE375D" w14:textId="77777777" w:rsidR="00B45EE6" w:rsidRPr="000655DF" w:rsidRDefault="00B45EE6" w:rsidP="00A55DF5">
      <w:pPr>
        <w:pStyle w:val="3GPPText"/>
        <w:numPr>
          <w:ilvl w:val="0"/>
          <w:numId w:val="177"/>
        </w:numPr>
      </w:pPr>
    </w:p>
    <w:p w14:paraId="0A2EBD82" w14:textId="77777777" w:rsidR="00B45EE6" w:rsidRPr="000655DF" w:rsidRDefault="00B45EE6" w:rsidP="00B45EE6">
      <w:pPr>
        <w:pStyle w:val="3GPPText"/>
        <w:numPr>
          <w:ilvl w:val="1"/>
          <w:numId w:val="12"/>
        </w:numPr>
        <w:rPr>
          <w:b/>
        </w:rPr>
      </w:pPr>
      <w:r w:rsidRPr="000655DF">
        <w:rPr>
          <w:b/>
        </w:rPr>
        <w:t>Adopt PSFCH sequence hopping depending on SL slot index</w:t>
      </w:r>
    </w:p>
    <w:p w14:paraId="318F6ABD" w14:textId="77777777" w:rsidR="00B45EE6" w:rsidRPr="000655DF" w:rsidRDefault="00B45EE6" w:rsidP="00A55DF5">
      <w:pPr>
        <w:pStyle w:val="3GPPText"/>
        <w:numPr>
          <w:ilvl w:val="0"/>
          <w:numId w:val="177"/>
        </w:numPr>
      </w:pPr>
    </w:p>
    <w:p w14:paraId="65FE9266" w14:textId="77777777" w:rsidR="00B45EE6" w:rsidRPr="000655DF" w:rsidRDefault="00B45EE6" w:rsidP="00B45EE6">
      <w:pPr>
        <w:pStyle w:val="3GPPText"/>
        <w:numPr>
          <w:ilvl w:val="1"/>
          <w:numId w:val="12"/>
        </w:numPr>
        <w:rPr>
          <w:b/>
        </w:rPr>
      </w:pPr>
      <w:r w:rsidRPr="000655DF">
        <w:rPr>
          <w:b/>
        </w:rPr>
        <w:t xml:space="preserve">CSI-RS allocation does not overlap with any possible </w:t>
      </w:r>
      <w:r>
        <w:rPr>
          <w:b/>
        </w:rPr>
        <w:t>1</w:t>
      </w:r>
      <w:r w:rsidRPr="003A6729">
        <w:rPr>
          <w:b/>
          <w:vertAlign w:val="superscript"/>
        </w:rPr>
        <w:t>st</w:t>
      </w:r>
      <w:r>
        <w:rPr>
          <w:b/>
        </w:rPr>
        <w:t xml:space="preserve"> or 2</w:t>
      </w:r>
      <w:r w:rsidRPr="003A6729">
        <w:rPr>
          <w:b/>
          <w:vertAlign w:val="superscript"/>
        </w:rPr>
        <w:t>nd</w:t>
      </w:r>
      <w:r>
        <w:rPr>
          <w:b/>
        </w:rPr>
        <w:t xml:space="preserve"> stage </w:t>
      </w:r>
      <w:r w:rsidRPr="000655DF">
        <w:rPr>
          <w:b/>
        </w:rPr>
        <w:t>PSCCH transmissions</w:t>
      </w:r>
    </w:p>
    <w:p w14:paraId="724346AB" w14:textId="77777777" w:rsidR="00B45EE6" w:rsidRPr="000655DF" w:rsidRDefault="00B45EE6" w:rsidP="00B45EE6">
      <w:pPr>
        <w:pStyle w:val="3GPPText"/>
        <w:numPr>
          <w:ilvl w:val="1"/>
          <w:numId w:val="12"/>
        </w:numPr>
        <w:rPr>
          <w:b/>
        </w:rPr>
      </w:pPr>
      <w:r w:rsidRPr="000655DF">
        <w:rPr>
          <w:b/>
        </w:rPr>
        <w:t>CSI-RS resource configuration is provided during unicast/groupcast connection setup</w:t>
      </w:r>
    </w:p>
    <w:p w14:paraId="19FAF261" w14:textId="77777777" w:rsidR="00B45EE6" w:rsidRPr="000655DF" w:rsidRDefault="00B45EE6" w:rsidP="00B45EE6">
      <w:pPr>
        <w:pStyle w:val="3GPPText"/>
        <w:numPr>
          <w:ilvl w:val="1"/>
          <w:numId w:val="12"/>
        </w:numPr>
        <w:rPr>
          <w:b/>
        </w:rPr>
      </w:pPr>
      <w:r w:rsidRPr="000655DF">
        <w:rPr>
          <w:b/>
        </w:rPr>
        <w:t xml:space="preserve">Presence of specific CSI-RS resource configuration is signaled in SCI </w:t>
      </w:r>
    </w:p>
    <w:p w14:paraId="4B312836" w14:textId="77777777" w:rsidR="00B45EE6" w:rsidRPr="000655DF" w:rsidRDefault="00B45EE6" w:rsidP="00B45EE6">
      <w:pPr>
        <w:pStyle w:val="3GPPText"/>
        <w:numPr>
          <w:ilvl w:val="1"/>
          <w:numId w:val="12"/>
        </w:numPr>
        <w:rPr>
          <w:b/>
        </w:rPr>
      </w:pPr>
      <w:r w:rsidRPr="000655DF">
        <w:rPr>
          <w:b/>
        </w:rPr>
        <w:t>Support for CSI-RS is not mandatory for unicast communication</w:t>
      </w:r>
      <w:r w:rsidRPr="00F70FA5">
        <w:rPr>
          <w:b/>
        </w:rPr>
        <w:t xml:space="preserve"> </w:t>
      </w:r>
    </w:p>
    <w:p w14:paraId="37E08991" w14:textId="77777777" w:rsidR="00B45EE6" w:rsidRDefault="00B45EE6" w:rsidP="00B45EE6">
      <w:pPr>
        <w:pStyle w:val="3GPPText"/>
        <w:numPr>
          <w:ilvl w:val="1"/>
          <w:numId w:val="12"/>
        </w:numPr>
        <w:rPr>
          <w:b/>
        </w:rPr>
      </w:pPr>
      <w:r>
        <w:rPr>
          <w:b/>
        </w:rPr>
        <w:t xml:space="preserve">Only configurations in rows 1-4 of Table 7.4.1.5.3-1 in </w:t>
      </w:r>
      <w:r>
        <w:rPr>
          <w:b/>
        </w:rPr>
        <w:fldChar w:fldCharType="begin"/>
      </w:r>
      <w:r>
        <w:rPr>
          <w:b/>
        </w:rPr>
        <w:instrText xml:space="preserve"> REF _Ref23843662 \r \h </w:instrText>
      </w:r>
      <w:r>
        <w:rPr>
          <w:b/>
        </w:rPr>
      </w:r>
      <w:r>
        <w:rPr>
          <w:b/>
        </w:rPr>
        <w:fldChar w:fldCharType="separate"/>
      </w:r>
      <w:r>
        <w:rPr>
          <w:b/>
        </w:rPr>
        <w:t>[13]</w:t>
      </w:r>
      <w:r>
        <w:rPr>
          <w:b/>
        </w:rPr>
        <w:fldChar w:fldCharType="end"/>
      </w:r>
      <w:r>
        <w:rPr>
          <w:b/>
        </w:rPr>
        <w:t xml:space="preserve"> (single OFDM symbol configurations with up to 4 ports)</w:t>
      </w:r>
    </w:p>
    <w:p w14:paraId="3C0A535F" w14:textId="77777777" w:rsidR="00B45EE6" w:rsidRDefault="00B45EE6" w:rsidP="00B45EE6">
      <w:pPr>
        <w:pStyle w:val="3GPPText"/>
        <w:numPr>
          <w:ilvl w:val="1"/>
          <w:numId w:val="12"/>
        </w:numPr>
        <w:rPr>
          <w:b/>
        </w:rPr>
      </w:pPr>
      <w:r>
        <w:rPr>
          <w:b/>
        </w:rPr>
        <w:t>To avoid transient period the CSI-RS resource are always scaled to have the same power at each transmit antenna as the surrounding PSSCH transmission</w:t>
      </w:r>
    </w:p>
    <w:p w14:paraId="7A4DE0AE" w14:textId="77777777" w:rsidR="00B45EE6" w:rsidRPr="000655DF" w:rsidRDefault="00B45EE6" w:rsidP="00A55DF5">
      <w:pPr>
        <w:pStyle w:val="3GPPText"/>
        <w:numPr>
          <w:ilvl w:val="0"/>
          <w:numId w:val="177"/>
        </w:numPr>
      </w:pPr>
    </w:p>
    <w:p w14:paraId="18B1622F" w14:textId="77777777" w:rsidR="00B45EE6" w:rsidRPr="000655DF" w:rsidRDefault="00B45EE6" w:rsidP="00B45EE6">
      <w:pPr>
        <w:pStyle w:val="3GPPText"/>
        <w:numPr>
          <w:ilvl w:val="1"/>
          <w:numId w:val="12"/>
        </w:numPr>
        <w:rPr>
          <w:b/>
        </w:rPr>
      </w:pPr>
      <w:r>
        <w:rPr>
          <w:b/>
        </w:rPr>
        <w:t xml:space="preserve">Reuse the CSI-FB mode configured with cri-RI-i1-CQI in section 5.2.1.4.2 of 38.214 </w:t>
      </w:r>
      <w:r>
        <w:rPr>
          <w:b/>
        </w:rPr>
        <w:fldChar w:fldCharType="begin"/>
      </w:r>
      <w:r>
        <w:rPr>
          <w:b/>
        </w:rPr>
        <w:instrText xml:space="preserve"> REF _Ref16849559 \r \h </w:instrText>
      </w:r>
      <w:r>
        <w:rPr>
          <w:b/>
        </w:rPr>
      </w:r>
      <w:r>
        <w:rPr>
          <w:b/>
        </w:rPr>
        <w:fldChar w:fldCharType="separate"/>
      </w:r>
      <w:r>
        <w:rPr>
          <w:b/>
        </w:rPr>
        <w:t>[5]</w:t>
      </w:r>
      <w:r>
        <w:rPr>
          <w:b/>
        </w:rPr>
        <w:fldChar w:fldCharType="end"/>
      </w:r>
      <w:r>
        <w:rPr>
          <w:b/>
        </w:rPr>
        <w:t xml:space="preserve"> for NR V2X CQI/RI feedback</w:t>
      </w:r>
    </w:p>
    <w:p w14:paraId="26A31461" w14:textId="77777777" w:rsidR="00B45EE6" w:rsidRPr="000655DF" w:rsidRDefault="00B45EE6" w:rsidP="00A55DF5">
      <w:pPr>
        <w:pStyle w:val="3GPPText"/>
        <w:numPr>
          <w:ilvl w:val="0"/>
          <w:numId w:val="177"/>
        </w:numPr>
      </w:pPr>
    </w:p>
    <w:p w14:paraId="595189B4" w14:textId="77777777" w:rsidR="00B45EE6" w:rsidRPr="000655DF" w:rsidRDefault="00B45EE6" w:rsidP="00A55DF5">
      <w:pPr>
        <w:pStyle w:val="3GPPText"/>
        <w:numPr>
          <w:ilvl w:val="1"/>
          <w:numId w:val="208"/>
        </w:numPr>
        <w:rPr>
          <w:b/>
        </w:rPr>
      </w:pPr>
      <w:r w:rsidRPr="000655DF">
        <w:rPr>
          <w:b/>
        </w:rPr>
        <w:t>Timescale for switching b/w UL and SL BWPs should be clarified with RAN4</w:t>
      </w:r>
    </w:p>
    <w:p w14:paraId="281CAEA3" w14:textId="77777777" w:rsidR="00B45EE6" w:rsidRPr="000655DF" w:rsidRDefault="00B45EE6" w:rsidP="00A55DF5">
      <w:pPr>
        <w:pStyle w:val="3GPPText"/>
        <w:numPr>
          <w:ilvl w:val="1"/>
          <w:numId w:val="208"/>
        </w:numPr>
        <w:rPr>
          <w:b/>
        </w:rPr>
      </w:pPr>
      <w:r w:rsidRPr="000655DF">
        <w:rPr>
          <w:b/>
        </w:rPr>
        <w:t>In TDD,</w:t>
      </w:r>
    </w:p>
    <w:p w14:paraId="6F645A6F" w14:textId="77777777" w:rsidR="00B45EE6" w:rsidRPr="000655DF" w:rsidRDefault="00B45EE6" w:rsidP="00A55DF5">
      <w:pPr>
        <w:pStyle w:val="3GPPText"/>
        <w:numPr>
          <w:ilvl w:val="2"/>
          <w:numId w:val="208"/>
        </w:numPr>
        <w:rPr>
          <w:b/>
        </w:rPr>
      </w:pPr>
      <w:r w:rsidRPr="000655DF">
        <w:rPr>
          <w:b/>
        </w:rPr>
        <w:tab/>
        <w:t>SL BWP, UL BWP and DL BWP have the same center frequency</w:t>
      </w:r>
    </w:p>
    <w:p w14:paraId="77EE4F81" w14:textId="77777777" w:rsidR="00B45EE6" w:rsidRPr="000655DF" w:rsidRDefault="00B45EE6" w:rsidP="00A55DF5">
      <w:pPr>
        <w:pStyle w:val="3GPPText"/>
        <w:numPr>
          <w:ilvl w:val="1"/>
          <w:numId w:val="208"/>
        </w:numPr>
        <w:rPr>
          <w:b/>
        </w:rPr>
      </w:pPr>
      <w:r w:rsidRPr="000655DF">
        <w:rPr>
          <w:b/>
        </w:rPr>
        <w:t>In FDD,</w:t>
      </w:r>
    </w:p>
    <w:p w14:paraId="0C6CF962" w14:textId="77777777" w:rsidR="00B45EE6" w:rsidRPr="000655DF" w:rsidRDefault="00B45EE6" w:rsidP="00A55DF5">
      <w:pPr>
        <w:pStyle w:val="3GPPText"/>
        <w:numPr>
          <w:ilvl w:val="2"/>
          <w:numId w:val="208"/>
        </w:numPr>
        <w:rPr>
          <w:b/>
        </w:rPr>
      </w:pPr>
      <w:r w:rsidRPr="000655DF">
        <w:rPr>
          <w:b/>
        </w:rPr>
        <w:t>Either SL BWP is allocated inside of UL BWP or UL BWP is allocated inside of SL BWP</w:t>
      </w:r>
    </w:p>
    <w:p w14:paraId="4BA7DF45" w14:textId="77777777" w:rsidR="00B45EE6" w:rsidRPr="000655DF" w:rsidRDefault="00B45EE6" w:rsidP="00A55DF5">
      <w:pPr>
        <w:pStyle w:val="3GPPText"/>
        <w:numPr>
          <w:ilvl w:val="3"/>
          <w:numId w:val="208"/>
        </w:numPr>
        <w:rPr>
          <w:b/>
        </w:rPr>
      </w:pPr>
      <w:r w:rsidRPr="000655DF">
        <w:rPr>
          <w:b/>
        </w:rPr>
        <w:t>FFS if center frequency of SL-BWP and UL-BWP should be aligned</w:t>
      </w:r>
    </w:p>
    <w:p w14:paraId="32C819EA" w14:textId="77777777" w:rsidR="00B45EE6" w:rsidRPr="000655DF" w:rsidRDefault="00B45EE6" w:rsidP="00A55DF5">
      <w:pPr>
        <w:pStyle w:val="3GPPText"/>
        <w:numPr>
          <w:ilvl w:val="0"/>
          <w:numId w:val="177"/>
        </w:numPr>
      </w:pPr>
    </w:p>
    <w:p w14:paraId="4196FBE0" w14:textId="77777777" w:rsidR="00B45EE6" w:rsidRPr="003A6729" w:rsidRDefault="00B45EE6" w:rsidP="00B45EE6">
      <w:pPr>
        <w:pStyle w:val="3GPPText"/>
        <w:numPr>
          <w:ilvl w:val="1"/>
          <w:numId w:val="11"/>
        </w:numPr>
        <w:rPr>
          <w:b/>
        </w:rPr>
      </w:pPr>
      <w:r>
        <w:rPr>
          <w:b/>
        </w:rPr>
        <w:t>Sidelink s</w:t>
      </w:r>
      <w:r w:rsidRPr="003A6729">
        <w:rPr>
          <w:b/>
        </w:rPr>
        <w:t>lots for a resource pool is (pre-)configured with bitmap, which is applied with periodicity</w:t>
      </w:r>
      <w:r w:rsidRPr="003A6729" w:rsidDel="00514DFA">
        <w:rPr>
          <w:b/>
        </w:rPr>
        <w:t xml:space="preserve"> </w:t>
      </w:r>
    </w:p>
    <w:p w14:paraId="46639A39" w14:textId="77777777" w:rsidR="00B45EE6" w:rsidRPr="000655DF" w:rsidRDefault="00B45EE6" w:rsidP="00A55DF5">
      <w:pPr>
        <w:pStyle w:val="3GPPText"/>
        <w:numPr>
          <w:ilvl w:val="0"/>
          <w:numId w:val="177"/>
        </w:numPr>
      </w:pPr>
    </w:p>
    <w:p w14:paraId="762064B4" w14:textId="77777777" w:rsidR="00B45EE6" w:rsidRPr="003A6729" w:rsidRDefault="00B45EE6" w:rsidP="00B45EE6">
      <w:pPr>
        <w:pStyle w:val="3GPPText"/>
        <w:numPr>
          <w:ilvl w:val="1"/>
          <w:numId w:val="12"/>
        </w:numPr>
      </w:pPr>
      <w:r>
        <w:rPr>
          <w:b/>
        </w:rPr>
        <w:t>The remaining PRB after the resource pool is divided into sub-channels are distributed between the sub-channels</w:t>
      </w:r>
    </w:p>
    <w:p w14:paraId="53C45216" w14:textId="77777777" w:rsidR="00B45EE6" w:rsidRPr="003A6729" w:rsidRDefault="00B45EE6" w:rsidP="00B45EE6">
      <w:pPr>
        <w:pStyle w:val="3GPPText"/>
        <w:numPr>
          <w:ilvl w:val="1"/>
          <w:numId w:val="12"/>
        </w:numPr>
      </w:pPr>
      <w:r>
        <w:rPr>
          <w:b/>
        </w:rPr>
        <w:t>Introduce a sub-channel size of 6 PRBs for operation in systems with narrow bandwidths</w:t>
      </w:r>
    </w:p>
    <w:p w14:paraId="4103B37D" w14:textId="77777777" w:rsidR="00B45EE6" w:rsidRDefault="00B45EE6" w:rsidP="0055330C">
      <w:pPr>
        <w:pStyle w:val="3GPPText"/>
      </w:pPr>
    </w:p>
    <w:p w14:paraId="4609A8FD" w14:textId="77777777" w:rsidR="00B45EE6" w:rsidRDefault="00B45EE6" w:rsidP="0055330C">
      <w:pPr>
        <w:pStyle w:val="3GPPText"/>
      </w:pPr>
    </w:p>
    <w:p w14:paraId="19FF5BD8" w14:textId="77777777" w:rsidR="0055330C" w:rsidRPr="000655DF" w:rsidRDefault="0055330C" w:rsidP="0055330C">
      <w:pPr>
        <w:pStyle w:val="3GPPH1"/>
        <w:rPr>
          <w:lang w:val="en-US"/>
        </w:rPr>
      </w:pPr>
      <w:r w:rsidRPr="000655DF">
        <w:rPr>
          <w:lang w:val="en-US"/>
        </w:rPr>
        <w:t>References</w:t>
      </w:r>
    </w:p>
    <w:p w14:paraId="74731CF8"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48" w:name="_Ref16868255"/>
      <w:r w:rsidRPr="000655DF">
        <w:rPr>
          <w:rFonts w:ascii="Times New Roman" w:eastAsia="SimSun" w:hAnsi="Times New Roman"/>
          <w:szCs w:val="20"/>
        </w:rPr>
        <w:t>3GPP RP-190766, “New WID on 5G V2X with NR sidelink”, Shenzhen, China, 2019.</w:t>
      </w:r>
      <w:bookmarkEnd w:id="48"/>
      <w:r w:rsidRPr="000655DF">
        <w:rPr>
          <w:rFonts w:ascii="Times New Roman" w:eastAsia="SimSun" w:hAnsi="Times New Roman"/>
          <w:szCs w:val="20"/>
        </w:rPr>
        <w:t xml:space="preserve"> </w:t>
      </w:r>
    </w:p>
    <w:p w14:paraId="7F2B5C70" w14:textId="2644C778"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49" w:name="_Ref16868311"/>
      <w:r w:rsidRPr="000655DF">
        <w:rPr>
          <w:rFonts w:ascii="Times New Roman" w:eastAsia="SimSun" w:hAnsi="Times New Roman"/>
          <w:szCs w:val="20"/>
        </w:rPr>
        <w:t>3GPP R4-1905241, “Reply LS on NR V2X UE RF parameters for NR V2X service”, RAN4 WG, Xian, China, 8th – 12th April 2019</w:t>
      </w:r>
      <w:bookmarkEnd w:id="49"/>
      <w:r w:rsidR="001545FC">
        <w:rPr>
          <w:rFonts w:ascii="Times New Roman" w:eastAsia="SimSun" w:hAnsi="Times New Roman"/>
          <w:szCs w:val="20"/>
        </w:rPr>
        <w:t>.</w:t>
      </w:r>
    </w:p>
    <w:p w14:paraId="3D8628C0" w14:textId="014A96CB"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0" w:name="_Ref16868374"/>
      <w:r w:rsidRPr="000655DF">
        <w:rPr>
          <w:rFonts w:ascii="Times New Roman" w:eastAsia="SimSun" w:hAnsi="Times New Roman"/>
          <w:szCs w:val="20"/>
        </w:rPr>
        <w:t>3GPP R4-1902514, “Reply LS on NR UE transient period in sidelink channels”, Athens, Greece, February 2019.</w:t>
      </w:r>
      <w:bookmarkEnd w:id="50"/>
    </w:p>
    <w:p w14:paraId="5ED63586" w14:textId="6E0072AB" w:rsidR="0055330C" w:rsidRPr="000655DF" w:rsidRDefault="0055330C" w:rsidP="0055330C">
      <w:pPr>
        <w:pStyle w:val="ListParagraph"/>
        <w:widowControl w:val="0"/>
        <w:numPr>
          <w:ilvl w:val="0"/>
          <w:numId w:val="2"/>
        </w:numPr>
        <w:tabs>
          <w:tab w:val="num" w:pos="708"/>
        </w:tabs>
        <w:autoSpaceDN w:val="0"/>
        <w:spacing w:after="60"/>
        <w:jc w:val="both"/>
        <w:rPr>
          <w:rFonts w:ascii="Times New Roman" w:hAnsi="Times New Roman"/>
        </w:rPr>
      </w:pPr>
      <w:bookmarkStart w:id="51" w:name="_Ref16847135"/>
      <w:r w:rsidRPr="000655DF">
        <w:rPr>
          <w:rFonts w:ascii="Times New Roman" w:hAnsi="Times New Roman"/>
        </w:rPr>
        <w:t>3GPP 38.101-1, “User Equipment (UE) radio transmission and reception; Part 1: Range 1 Standalone”, V15.4.0, December 2018.</w:t>
      </w:r>
      <w:bookmarkEnd w:id="51"/>
      <w:r w:rsidRPr="000655DF">
        <w:rPr>
          <w:rFonts w:ascii="Times New Roman" w:hAnsi="Times New Roman"/>
        </w:rPr>
        <w:t xml:space="preserve"> </w:t>
      </w:r>
    </w:p>
    <w:p w14:paraId="5AD04579" w14:textId="63361360"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2" w:name="_Ref16849559"/>
      <w:r w:rsidRPr="000655DF">
        <w:rPr>
          <w:rFonts w:ascii="Times New Roman" w:eastAsia="SimSun" w:hAnsi="Times New Roman"/>
          <w:szCs w:val="20"/>
        </w:rPr>
        <w:t>3GPP 38.214, “NR; Physical layer procedures for data”, v15.</w:t>
      </w:r>
      <w:r w:rsidR="00D67D4F">
        <w:rPr>
          <w:rFonts w:ascii="Times New Roman" w:eastAsia="SimSun" w:hAnsi="Times New Roman"/>
          <w:szCs w:val="20"/>
        </w:rPr>
        <w:t>7</w:t>
      </w:r>
      <w:r w:rsidRPr="000655DF">
        <w:rPr>
          <w:rFonts w:ascii="Times New Roman" w:eastAsia="SimSun" w:hAnsi="Times New Roman"/>
          <w:szCs w:val="20"/>
        </w:rPr>
        <w:t xml:space="preserve">.0, </w:t>
      </w:r>
      <w:r w:rsidR="00D67D4F">
        <w:rPr>
          <w:rFonts w:ascii="Times New Roman" w:eastAsia="SimSun" w:hAnsi="Times New Roman"/>
          <w:szCs w:val="20"/>
        </w:rPr>
        <w:t>September</w:t>
      </w:r>
      <w:r w:rsidR="00D67D4F" w:rsidRPr="000655DF">
        <w:rPr>
          <w:rFonts w:ascii="Times New Roman" w:eastAsia="SimSun" w:hAnsi="Times New Roman"/>
          <w:szCs w:val="20"/>
        </w:rPr>
        <w:t xml:space="preserve"> </w:t>
      </w:r>
      <w:r w:rsidRPr="000655DF">
        <w:rPr>
          <w:rFonts w:ascii="Times New Roman" w:eastAsia="SimSun" w:hAnsi="Times New Roman"/>
          <w:szCs w:val="20"/>
        </w:rPr>
        <w:t>201</w:t>
      </w:r>
      <w:r w:rsidR="00D67D4F">
        <w:rPr>
          <w:rFonts w:ascii="Times New Roman" w:eastAsia="SimSun" w:hAnsi="Times New Roman"/>
          <w:szCs w:val="20"/>
        </w:rPr>
        <w:t>9</w:t>
      </w:r>
      <w:r w:rsidRPr="000655DF">
        <w:rPr>
          <w:rFonts w:ascii="Times New Roman" w:eastAsia="SimSun" w:hAnsi="Times New Roman"/>
          <w:szCs w:val="20"/>
        </w:rPr>
        <w:t>.</w:t>
      </w:r>
      <w:bookmarkEnd w:id="52"/>
    </w:p>
    <w:p w14:paraId="44E0AB18" w14:textId="50DEE315"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3" w:name="_Ref16847215"/>
      <w:r w:rsidRPr="000655DF">
        <w:rPr>
          <w:rFonts w:ascii="Times New Roman" w:eastAsia="SimSun" w:hAnsi="Times New Roman"/>
          <w:szCs w:val="20"/>
        </w:rPr>
        <w:t>R1-</w:t>
      </w:r>
      <w:r w:rsidR="009A37CB">
        <w:rPr>
          <w:rFonts w:ascii="Times New Roman" w:eastAsia="SimSun" w:hAnsi="Times New Roman"/>
          <w:szCs w:val="20"/>
        </w:rPr>
        <w:t>191</w:t>
      </w:r>
      <w:r w:rsidR="007527E6">
        <w:rPr>
          <w:rFonts w:ascii="Times New Roman" w:eastAsia="SimSun" w:hAnsi="Times New Roman"/>
          <w:szCs w:val="20"/>
        </w:rPr>
        <w:t>2204</w:t>
      </w:r>
      <w:r w:rsidRPr="000655DF">
        <w:rPr>
          <w:rFonts w:ascii="Times New Roman" w:eastAsia="SimSun" w:hAnsi="Times New Roman"/>
          <w:szCs w:val="20"/>
        </w:rPr>
        <w:t>, “</w:t>
      </w:r>
      <w:r w:rsidR="001F0DD0">
        <w:rPr>
          <w:rFonts w:ascii="Times New Roman" w:eastAsia="SimSun" w:hAnsi="Times New Roman"/>
          <w:szCs w:val="20"/>
        </w:rPr>
        <w:t>NR V2X sidelink communication in resource allocation mode-1</w:t>
      </w:r>
      <w:r w:rsidRPr="000655DF">
        <w:rPr>
          <w:rFonts w:ascii="Times New Roman" w:eastAsia="SimSun" w:hAnsi="Times New Roman"/>
          <w:szCs w:val="20"/>
        </w:rPr>
        <w:t xml:space="preserve">”, Intel Corporation, </w:t>
      </w:r>
      <w:r w:rsidR="007527E6">
        <w:rPr>
          <w:rFonts w:ascii="Times New Roman" w:eastAsia="SimSun" w:hAnsi="Times New Roman"/>
          <w:szCs w:val="20"/>
        </w:rPr>
        <w:t>Reno</w:t>
      </w:r>
      <w:r w:rsidRPr="000655DF">
        <w:rPr>
          <w:rFonts w:ascii="Times New Roman" w:eastAsia="SimSun" w:hAnsi="Times New Roman"/>
          <w:szCs w:val="20"/>
        </w:rPr>
        <w:t>,</w:t>
      </w:r>
      <w:r w:rsidR="007527E6">
        <w:rPr>
          <w:rFonts w:ascii="Times New Roman" w:eastAsia="SimSun" w:hAnsi="Times New Roman"/>
          <w:szCs w:val="20"/>
        </w:rPr>
        <w:t xml:space="preserve"> Nevada, US</w:t>
      </w:r>
      <w:r w:rsidRPr="000655DF">
        <w:rPr>
          <w:rFonts w:ascii="Times New Roman" w:eastAsia="SimSun" w:hAnsi="Times New Roman"/>
          <w:szCs w:val="20"/>
        </w:rPr>
        <w:t>,</w:t>
      </w:r>
      <w:r w:rsidR="007527E6">
        <w:rPr>
          <w:rFonts w:ascii="Times New Roman" w:eastAsia="SimSun" w:hAnsi="Times New Roman"/>
          <w:szCs w:val="20"/>
        </w:rPr>
        <w:t xml:space="preserve"> November</w:t>
      </w:r>
      <w:r w:rsidR="009A37CB" w:rsidRPr="000655DF">
        <w:rPr>
          <w:rFonts w:ascii="Times New Roman" w:eastAsia="SimSun" w:hAnsi="Times New Roman"/>
          <w:szCs w:val="20"/>
        </w:rPr>
        <w:t xml:space="preserve"> </w:t>
      </w:r>
      <w:r w:rsidRPr="000655DF">
        <w:rPr>
          <w:rFonts w:ascii="Times New Roman" w:eastAsia="SimSun" w:hAnsi="Times New Roman"/>
          <w:szCs w:val="20"/>
        </w:rPr>
        <w:t>2019.</w:t>
      </w:r>
      <w:bookmarkEnd w:id="53"/>
      <w:r w:rsidRPr="000655DF">
        <w:rPr>
          <w:rFonts w:ascii="Times New Roman" w:eastAsia="SimSun" w:hAnsi="Times New Roman"/>
          <w:szCs w:val="20"/>
        </w:rPr>
        <w:t xml:space="preserve"> </w:t>
      </w:r>
    </w:p>
    <w:p w14:paraId="7A1085CA" w14:textId="3EB027E6"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4" w:name="_Ref16888497"/>
      <w:r w:rsidRPr="000655DF">
        <w:rPr>
          <w:rFonts w:ascii="Times New Roman" w:eastAsia="SimSun" w:hAnsi="Times New Roman"/>
          <w:szCs w:val="20"/>
        </w:rPr>
        <w:t>R1-</w:t>
      </w:r>
      <w:r w:rsidR="009A37CB">
        <w:rPr>
          <w:rFonts w:ascii="Times New Roman" w:eastAsia="SimSun" w:hAnsi="Times New Roman"/>
          <w:szCs w:val="20"/>
        </w:rPr>
        <w:t>191</w:t>
      </w:r>
      <w:r w:rsidR="007527E6">
        <w:rPr>
          <w:rFonts w:ascii="Times New Roman" w:eastAsia="SimSun" w:hAnsi="Times New Roman"/>
          <w:szCs w:val="20"/>
        </w:rPr>
        <w:t>2205</w:t>
      </w:r>
      <w:r w:rsidRPr="000655DF">
        <w:rPr>
          <w:rFonts w:ascii="Times New Roman" w:eastAsia="SimSun" w:hAnsi="Times New Roman"/>
          <w:szCs w:val="20"/>
        </w:rPr>
        <w:t>, “</w:t>
      </w:r>
      <w:r w:rsidR="001F0DD0">
        <w:rPr>
          <w:rFonts w:ascii="Times New Roman" w:eastAsia="SimSun" w:hAnsi="Times New Roman"/>
          <w:szCs w:val="20"/>
        </w:rPr>
        <w:t>Design of resource allocation mode-2 for NR V2X sidelink communication</w:t>
      </w:r>
      <w:r w:rsidRPr="000655DF">
        <w:rPr>
          <w:rFonts w:ascii="Times New Roman" w:eastAsia="SimSun" w:hAnsi="Times New Roman"/>
          <w:szCs w:val="20"/>
        </w:rPr>
        <w:t xml:space="preserve">”, Intel Corporation, </w:t>
      </w:r>
      <w:r w:rsidR="001F0DD0">
        <w:rPr>
          <w:rFonts w:ascii="Times New Roman" w:eastAsia="SimSun" w:hAnsi="Times New Roman"/>
          <w:szCs w:val="20"/>
        </w:rPr>
        <w:t xml:space="preserve">Reno, </w:t>
      </w:r>
      <w:r w:rsidR="007527E6">
        <w:rPr>
          <w:rFonts w:ascii="Times New Roman" w:eastAsia="SimSun" w:hAnsi="Times New Roman"/>
          <w:szCs w:val="20"/>
        </w:rPr>
        <w:t>Nevada, US</w:t>
      </w:r>
      <w:r w:rsidR="007527E6" w:rsidRPr="000655DF">
        <w:rPr>
          <w:rFonts w:ascii="Times New Roman" w:eastAsia="SimSun" w:hAnsi="Times New Roman"/>
          <w:szCs w:val="20"/>
        </w:rPr>
        <w:t>,</w:t>
      </w:r>
      <w:r w:rsidR="007527E6">
        <w:rPr>
          <w:rFonts w:ascii="Times New Roman" w:eastAsia="SimSun" w:hAnsi="Times New Roman"/>
          <w:szCs w:val="20"/>
        </w:rPr>
        <w:t xml:space="preserve"> November</w:t>
      </w:r>
      <w:r w:rsidR="007527E6" w:rsidRPr="000655DF">
        <w:rPr>
          <w:rFonts w:ascii="Times New Roman" w:eastAsia="SimSun" w:hAnsi="Times New Roman"/>
          <w:szCs w:val="20"/>
        </w:rPr>
        <w:t xml:space="preserve"> 2019. </w:t>
      </w:r>
      <w:bookmarkEnd w:id="54"/>
    </w:p>
    <w:p w14:paraId="66E9A0EC" w14:textId="020C0914"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655DF">
        <w:rPr>
          <w:rFonts w:ascii="Times New Roman" w:eastAsia="SimSun" w:hAnsi="Times New Roman"/>
          <w:szCs w:val="20"/>
        </w:rPr>
        <w:t>R1-</w:t>
      </w:r>
      <w:r w:rsidR="009A37CB">
        <w:rPr>
          <w:rFonts w:ascii="Times New Roman" w:eastAsia="SimSun" w:hAnsi="Times New Roman"/>
          <w:szCs w:val="20"/>
        </w:rPr>
        <w:t>191</w:t>
      </w:r>
      <w:r w:rsidR="001F0DD0">
        <w:rPr>
          <w:rFonts w:ascii="Times New Roman" w:eastAsia="SimSun" w:hAnsi="Times New Roman"/>
          <w:szCs w:val="20"/>
        </w:rPr>
        <w:t>2206,</w:t>
      </w:r>
      <w:r w:rsidRPr="000655DF">
        <w:rPr>
          <w:rFonts w:ascii="Times New Roman" w:eastAsia="SimSun" w:hAnsi="Times New Roman"/>
          <w:szCs w:val="20"/>
        </w:rPr>
        <w:t xml:space="preserve"> “</w:t>
      </w:r>
      <w:r w:rsidR="001F0DD0">
        <w:rPr>
          <w:rFonts w:ascii="Times New Roman" w:eastAsia="SimSun" w:hAnsi="Times New Roman"/>
          <w:szCs w:val="20"/>
        </w:rPr>
        <w:t>Synchronization for NR V2X sidelink</w:t>
      </w:r>
      <w:r w:rsidRPr="000655DF">
        <w:rPr>
          <w:rFonts w:ascii="Times New Roman" w:eastAsia="SimSun" w:hAnsi="Times New Roman"/>
          <w:szCs w:val="20"/>
        </w:rPr>
        <w:t>”, Intel Corporation,</w:t>
      </w:r>
      <w:r w:rsidR="001F0DD0">
        <w:rPr>
          <w:rFonts w:ascii="Times New Roman" w:eastAsia="SimSun" w:hAnsi="Times New Roman"/>
          <w:szCs w:val="20"/>
        </w:rPr>
        <w:t xml:space="preserve"> Reno, Nevada, US</w:t>
      </w:r>
      <w:r w:rsidR="001F0DD0" w:rsidRPr="000655DF">
        <w:rPr>
          <w:rFonts w:ascii="Times New Roman" w:eastAsia="SimSun" w:hAnsi="Times New Roman"/>
          <w:szCs w:val="20"/>
        </w:rPr>
        <w:t>,</w:t>
      </w:r>
      <w:r w:rsidR="001F0DD0">
        <w:rPr>
          <w:rFonts w:ascii="Times New Roman" w:eastAsia="SimSun" w:hAnsi="Times New Roman"/>
          <w:szCs w:val="20"/>
        </w:rPr>
        <w:t xml:space="preserve"> November</w:t>
      </w:r>
      <w:r w:rsidR="001F0DD0" w:rsidRPr="000655DF">
        <w:rPr>
          <w:rFonts w:ascii="Times New Roman" w:eastAsia="SimSun" w:hAnsi="Times New Roman"/>
          <w:szCs w:val="20"/>
        </w:rPr>
        <w:t xml:space="preserve"> 2019. </w:t>
      </w:r>
      <w:r w:rsidR="009A37CB" w:rsidRPr="000655DF">
        <w:rPr>
          <w:rFonts w:ascii="Times New Roman" w:eastAsia="SimSun" w:hAnsi="Times New Roman"/>
          <w:szCs w:val="20"/>
        </w:rPr>
        <w:t xml:space="preserve"> </w:t>
      </w:r>
      <w:r w:rsidRPr="000655DF">
        <w:rPr>
          <w:rFonts w:ascii="Times New Roman" w:eastAsia="SimSun" w:hAnsi="Times New Roman"/>
          <w:szCs w:val="20"/>
        </w:rPr>
        <w:t xml:space="preserve"> </w:t>
      </w:r>
    </w:p>
    <w:p w14:paraId="2BCF7865" w14:textId="54FD4ADA"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655DF">
        <w:rPr>
          <w:rFonts w:ascii="Times New Roman" w:eastAsia="SimSun" w:hAnsi="Times New Roman"/>
          <w:szCs w:val="20"/>
        </w:rPr>
        <w:t>R1-</w:t>
      </w:r>
      <w:r w:rsidR="009A37CB">
        <w:rPr>
          <w:rFonts w:ascii="Times New Roman" w:eastAsia="SimSun" w:hAnsi="Times New Roman"/>
          <w:szCs w:val="20"/>
        </w:rPr>
        <w:t>191</w:t>
      </w:r>
      <w:r w:rsidR="001F0DD0">
        <w:rPr>
          <w:rFonts w:ascii="Times New Roman" w:eastAsia="SimSun" w:hAnsi="Times New Roman"/>
          <w:szCs w:val="20"/>
        </w:rPr>
        <w:t>2207</w:t>
      </w:r>
      <w:r w:rsidRPr="000655DF">
        <w:rPr>
          <w:rFonts w:ascii="Times New Roman" w:eastAsia="SimSun" w:hAnsi="Times New Roman"/>
          <w:szCs w:val="20"/>
        </w:rPr>
        <w:t>, “</w:t>
      </w:r>
      <w:r w:rsidR="001F0DD0">
        <w:rPr>
          <w:rFonts w:ascii="Times New Roman" w:eastAsia="SimSun" w:hAnsi="Times New Roman"/>
          <w:szCs w:val="20"/>
        </w:rPr>
        <w:t>Remaining opens of sidelink in-device coexistence</w:t>
      </w:r>
      <w:r w:rsidRPr="000655DF">
        <w:rPr>
          <w:rFonts w:ascii="Times New Roman" w:eastAsia="SimSun" w:hAnsi="Times New Roman"/>
          <w:szCs w:val="20"/>
        </w:rPr>
        <w:t xml:space="preserve">”, Intel Corporation, </w:t>
      </w:r>
      <w:r w:rsidR="001F0DD0">
        <w:rPr>
          <w:rFonts w:ascii="Times New Roman" w:eastAsia="SimSun" w:hAnsi="Times New Roman"/>
          <w:szCs w:val="20"/>
        </w:rPr>
        <w:t>Reno, Nevada, US</w:t>
      </w:r>
      <w:r w:rsidR="001F0DD0" w:rsidRPr="000655DF">
        <w:rPr>
          <w:rFonts w:ascii="Times New Roman" w:eastAsia="SimSun" w:hAnsi="Times New Roman"/>
          <w:szCs w:val="20"/>
        </w:rPr>
        <w:t>,</w:t>
      </w:r>
      <w:r w:rsidR="001F0DD0">
        <w:rPr>
          <w:rFonts w:ascii="Times New Roman" w:eastAsia="SimSun" w:hAnsi="Times New Roman"/>
          <w:szCs w:val="20"/>
        </w:rPr>
        <w:t xml:space="preserve"> November</w:t>
      </w:r>
      <w:r w:rsidR="001F0DD0" w:rsidRPr="000655DF">
        <w:rPr>
          <w:rFonts w:ascii="Times New Roman" w:eastAsia="SimSun" w:hAnsi="Times New Roman"/>
          <w:szCs w:val="20"/>
        </w:rPr>
        <w:t xml:space="preserve"> 2019. </w:t>
      </w:r>
      <w:r w:rsidR="009A37CB" w:rsidRPr="000655DF">
        <w:rPr>
          <w:rFonts w:ascii="Times New Roman" w:eastAsia="SimSun" w:hAnsi="Times New Roman"/>
          <w:szCs w:val="20"/>
        </w:rPr>
        <w:t xml:space="preserve"> </w:t>
      </w:r>
    </w:p>
    <w:p w14:paraId="514A7B6E" w14:textId="23052E4D"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5" w:name="_Ref16841585"/>
      <w:r w:rsidRPr="000655DF">
        <w:rPr>
          <w:rFonts w:ascii="Times New Roman" w:eastAsia="SimSun" w:hAnsi="Times New Roman"/>
          <w:szCs w:val="20"/>
        </w:rPr>
        <w:t>R1-</w:t>
      </w:r>
      <w:r w:rsidR="009A37CB">
        <w:rPr>
          <w:rFonts w:ascii="Times New Roman" w:eastAsia="SimSun" w:hAnsi="Times New Roman"/>
          <w:szCs w:val="20"/>
        </w:rPr>
        <w:t>191</w:t>
      </w:r>
      <w:r w:rsidR="001F0DD0">
        <w:rPr>
          <w:rFonts w:ascii="Times New Roman" w:eastAsia="SimSun" w:hAnsi="Times New Roman"/>
          <w:szCs w:val="20"/>
        </w:rPr>
        <w:t>2208</w:t>
      </w:r>
      <w:r w:rsidRPr="000655DF">
        <w:rPr>
          <w:rFonts w:ascii="Times New Roman" w:eastAsia="SimSun" w:hAnsi="Times New Roman"/>
          <w:szCs w:val="20"/>
        </w:rPr>
        <w:t>, “</w:t>
      </w:r>
      <w:r w:rsidR="001F0DD0">
        <w:rPr>
          <w:rFonts w:ascii="Times New Roman" w:eastAsia="SimSun" w:hAnsi="Times New Roman"/>
          <w:szCs w:val="20"/>
        </w:rPr>
        <w:t>Physical layer procedures for NR V2X sidelink</w:t>
      </w:r>
      <w:r w:rsidRPr="000655DF">
        <w:rPr>
          <w:rFonts w:ascii="Times New Roman" w:eastAsia="SimSun" w:hAnsi="Times New Roman"/>
          <w:szCs w:val="20"/>
        </w:rPr>
        <w:t>”, Intel Corporation</w:t>
      </w:r>
      <w:proofErr w:type="gramStart"/>
      <w:r w:rsidRPr="000655DF">
        <w:rPr>
          <w:rFonts w:ascii="Times New Roman" w:eastAsia="SimSun" w:hAnsi="Times New Roman"/>
          <w:szCs w:val="20"/>
        </w:rPr>
        <w:t xml:space="preserve">, </w:t>
      </w:r>
      <w:r w:rsidR="001F0DD0" w:rsidRPr="001F0DD0">
        <w:rPr>
          <w:rFonts w:ascii="Times New Roman" w:eastAsia="SimSun" w:hAnsi="Times New Roman"/>
          <w:szCs w:val="20"/>
        </w:rPr>
        <w:t xml:space="preserve"> </w:t>
      </w:r>
      <w:r w:rsidR="001F0DD0">
        <w:rPr>
          <w:rFonts w:ascii="Times New Roman" w:eastAsia="SimSun" w:hAnsi="Times New Roman"/>
          <w:szCs w:val="20"/>
        </w:rPr>
        <w:t>Reno</w:t>
      </w:r>
      <w:proofErr w:type="gramEnd"/>
      <w:r w:rsidR="001F0DD0">
        <w:rPr>
          <w:rFonts w:ascii="Times New Roman" w:eastAsia="SimSun" w:hAnsi="Times New Roman"/>
          <w:szCs w:val="20"/>
        </w:rPr>
        <w:t>, Nevada, US</w:t>
      </w:r>
      <w:r w:rsidR="001F0DD0" w:rsidRPr="000655DF">
        <w:rPr>
          <w:rFonts w:ascii="Times New Roman" w:eastAsia="SimSun" w:hAnsi="Times New Roman"/>
          <w:szCs w:val="20"/>
        </w:rPr>
        <w:t>,</w:t>
      </w:r>
      <w:r w:rsidR="001F0DD0">
        <w:rPr>
          <w:rFonts w:ascii="Times New Roman" w:eastAsia="SimSun" w:hAnsi="Times New Roman"/>
          <w:szCs w:val="20"/>
        </w:rPr>
        <w:t xml:space="preserve"> November</w:t>
      </w:r>
      <w:r w:rsidR="001F0DD0" w:rsidRPr="000655DF">
        <w:rPr>
          <w:rFonts w:ascii="Times New Roman" w:eastAsia="SimSun" w:hAnsi="Times New Roman"/>
          <w:szCs w:val="20"/>
        </w:rPr>
        <w:t xml:space="preserve"> 2019. </w:t>
      </w:r>
      <w:r w:rsidR="009A37CB" w:rsidRPr="000655DF">
        <w:rPr>
          <w:rFonts w:ascii="Times New Roman" w:eastAsia="SimSun" w:hAnsi="Times New Roman"/>
          <w:szCs w:val="20"/>
        </w:rPr>
        <w:t xml:space="preserve"> </w:t>
      </w:r>
      <w:bookmarkEnd w:id="55"/>
    </w:p>
    <w:p w14:paraId="316E0267" w14:textId="5F65FB68"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655DF">
        <w:rPr>
          <w:rFonts w:ascii="Times New Roman" w:eastAsia="SimSun" w:hAnsi="Times New Roman"/>
          <w:szCs w:val="20"/>
        </w:rPr>
        <w:t>R1-</w:t>
      </w:r>
      <w:r w:rsidR="009A37CB">
        <w:rPr>
          <w:rFonts w:ascii="Times New Roman" w:eastAsia="SimSun" w:hAnsi="Times New Roman"/>
          <w:szCs w:val="20"/>
        </w:rPr>
        <w:t>191</w:t>
      </w:r>
      <w:r w:rsidR="001F0DD0">
        <w:rPr>
          <w:rFonts w:ascii="Times New Roman" w:eastAsia="SimSun" w:hAnsi="Times New Roman"/>
          <w:szCs w:val="20"/>
        </w:rPr>
        <w:t>2209</w:t>
      </w:r>
      <w:r w:rsidRPr="000655DF">
        <w:rPr>
          <w:rFonts w:ascii="Times New Roman" w:eastAsia="SimSun" w:hAnsi="Times New Roman"/>
          <w:szCs w:val="20"/>
        </w:rPr>
        <w:t>, “</w:t>
      </w:r>
      <w:r w:rsidR="001F0DD0">
        <w:rPr>
          <w:rFonts w:ascii="Times New Roman" w:eastAsia="SimSun" w:hAnsi="Times New Roman"/>
          <w:szCs w:val="20"/>
        </w:rPr>
        <w:t>Congestion control for NR V2X sidelink</w:t>
      </w:r>
      <w:r w:rsidRPr="000655DF">
        <w:rPr>
          <w:rFonts w:ascii="Times New Roman" w:eastAsia="SimSun" w:hAnsi="Times New Roman"/>
          <w:szCs w:val="20"/>
        </w:rPr>
        <w:t>”, Intel Corporation,</w:t>
      </w:r>
      <w:r w:rsidR="001F0DD0" w:rsidRPr="001F0DD0">
        <w:rPr>
          <w:rFonts w:ascii="Times New Roman" w:eastAsia="SimSun" w:hAnsi="Times New Roman"/>
          <w:szCs w:val="20"/>
        </w:rPr>
        <w:t xml:space="preserve"> </w:t>
      </w:r>
      <w:r w:rsidR="001F0DD0">
        <w:rPr>
          <w:rFonts w:ascii="Times New Roman" w:eastAsia="SimSun" w:hAnsi="Times New Roman"/>
          <w:szCs w:val="20"/>
        </w:rPr>
        <w:t>Reno, Nevada, US</w:t>
      </w:r>
      <w:r w:rsidR="001F0DD0" w:rsidRPr="000655DF">
        <w:rPr>
          <w:rFonts w:ascii="Times New Roman" w:eastAsia="SimSun" w:hAnsi="Times New Roman"/>
          <w:szCs w:val="20"/>
        </w:rPr>
        <w:t>,</w:t>
      </w:r>
      <w:r w:rsidR="001F0DD0">
        <w:rPr>
          <w:rFonts w:ascii="Times New Roman" w:eastAsia="SimSun" w:hAnsi="Times New Roman"/>
          <w:szCs w:val="20"/>
        </w:rPr>
        <w:t xml:space="preserve"> November</w:t>
      </w:r>
      <w:r w:rsidR="001F0DD0" w:rsidRPr="000655DF">
        <w:rPr>
          <w:rFonts w:ascii="Times New Roman" w:eastAsia="SimSun" w:hAnsi="Times New Roman"/>
          <w:szCs w:val="20"/>
        </w:rPr>
        <w:t xml:space="preserve"> 2019. </w:t>
      </w:r>
      <w:r w:rsidR="009A37CB" w:rsidRPr="000655DF">
        <w:rPr>
          <w:rFonts w:ascii="Times New Roman" w:eastAsia="SimSun" w:hAnsi="Times New Roman"/>
          <w:szCs w:val="20"/>
        </w:rPr>
        <w:t xml:space="preserve"> </w:t>
      </w:r>
    </w:p>
    <w:p w14:paraId="186A8FFF" w14:textId="427400D6" w:rsidR="00BD24E0" w:rsidRDefault="0055330C" w:rsidP="00BD24E0">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6" w:name="_Ref21333845"/>
      <w:bookmarkStart w:id="57" w:name="_Ref16847226"/>
      <w:r w:rsidRPr="000655DF">
        <w:rPr>
          <w:rFonts w:ascii="Times New Roman" w:eastAsia="SimSun" w:hAnsi="Times New Roman"/>
          <w:szCs w:val="20"/>
        </w:rPr>
        <w:t>R1-</w:t>
      </w:r>
      <w:r w:rsidR="009A37CB">
        <w:rPr>
          <w:rFonts w:ascii="Times New Roman" w:eastAsia="SimSun" w:hAnsi="Times New Roman"/>
          <w:szCs w:val="20"/>
        </w:rPr>
        <w:t>191</w:t>
      </w:r>
      <w:r w:rsidR="001F0DD0">
        <w:rPr>
          <w:rFonts w:ascii="Times New Roman" w:eastAsia="SimSun" w:hAnsi="Times New Roman"/>
          <w:szCs w:val="20"/>
        </w:rPr>
        <w:t>2210</w:t>
      </w:r>
      <w:r w:rsidRPr="000655DF">
        <w:rPr>
          <w:rFonts w:ascii="Times New Roman" w:eastAsia="SimSun" w:hAnsi="Times New Roman"/>
          <w:szCs w:val="20"/>
        </w:rPr>
        <w:t>, “</w:t>
      </w:r>
      <w:r w:rsidR="001F0DD0">
        <w:rPr>
          <w:rFonts w:ascii="Times New Roman" w:eastAsia="SimSun" w:hAnsi="Times New Roman"/>
          <w:szCs w:val="20"/>
        </w:rPr>
        <w:t xml:space="preserve">LTE sidelink communication under NR </w:t>
      </w:r>
      <w:proofErr w:type="spellStart"/>
      <w:r w:rsidR="001F0DD0">
        <w:rPr>
          <w:rFonts w:ascii="Times New Roman" w:eastAsia="SimSun" w:hAnsi="Times New Roman"/>
          <w:szCs w:val="20"/>
        </w:rPr>
        <w:t>Uu</w:t>
      </w:r>
      <w:proofErr w:type="spellEnd"/>
      <w:r w:rsidR="001F0DD0">
        <w:rPr>
          <w:rFonts w:ascii="Times New Roman" w:eastAsia="SimSun" w:hAnsi="Times New Roman"/>
          <w:szCs w:val="20"/>
        </w:rPr>
        <w:t xml:space="preserve"> control</w:t>
      </w:r>
      <w:r w:rsidRPr="000655DF">
        <w:rPr>
          <w:rFonts w:ascii="Times New Roman" w:eastAsia="SimSun" w:hAnsi="Times New Roman"/>
          <w:szCs w:val="20"/>
        </w:rPr>
        <w:t xml:space="preserve">”, Intel Corporation, </w:t>
      </w:r>
      <w:r w:rsidR="001F0DD0">
        <w:rPr>
          <w:rFonts w:ascii="Times New Roman" w:eastAsia="SimSun" w:hAnsi="Times New Roman"/>
          <w:szCs w:val="20"/>
        </w:rPr>
        <w:t>Reno, Nevada, US</w:t>
      </w:r>
      <w:r w:rsidR="001F0DD0" w:rsidRPr="000655DF">
        <w:rPr>
          <w:rFonts w:ascii="Times New Roman" w:eastAsia="SimSun" w:hAnsi="Times New Roman"/>
          <w:szCs w:val="20"/>
        </w:rPr>
        <w:t>,</w:t>
      </w:r>
      <w:r w:rsidR="001F0DD0">
        <w:rPr>
          <w:rFonts w:ascii="Times New Roman" w:eastAsia="SimSun" w:hAnsi="Times New Roman"/>
          <w:szCs w:val="20"/>
        </w:rPr>
        <w:t xml:space="preserve"> November</w:t>
      </w:r>
      <w:r w:rsidR="001F0DD0" w:rsidRPr="000655DF">
        <w:rPr>
          <w:rFonts w:ascii="Times New Roman" w:eastAsia="SimSun" w:hAnsi="Times New Roman"/>
          <w:szCs w:val="20"/>
        </w:rPr>
        <w:t xml:space="preserve"> 2019</w:t>
      </w:r>
      <w:r w:rsidR="009A37CB" w:rsidRPr="000655DF">
        <w:rPr>
          <w:rFonts w:ascii="Times New Roman" w:eastAsia="SimSun" w:hAnsi="Times New Roman"/>
          <w:szCs w:val="20"/>
        </w:rPr>
        <w:t>.</w:t>
      </w:r>
      <w:bookmarkEnd w:id="56"/>
      <w:r w:rsidR="009A37CB" w:rsidRPr="000655DF">
        <w:rPr>
          <w:rFonts w:ascii="Times New Roman" w:eastAsia="SimSun" w:hAnsi="Times New Roman"/>
          <w:szCs w:val="20"/>
        </w:rPr>
        <w:t xml:space="preserve"> </w:t>
      </w:r>
      <w:bookmarkStart w:id="58" w:name="_Ref21700706"/>
      <w:bookmarkEnd w:id="57"/>
    </w:p>
    <w:p w14:paraId="3C682A48" w14:textId="4468444C" w:rsidR="00F70FA5" w:rsidRPr="00A55DF5" w:rsidRDefault="00E7467D" w:rsidP="00BD24E0">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9" w:name="_Ref23843662"/>
      <w:r w:rsidRPr="00A55DF5">
        <w:rPr>
          <w:rFonts w:ascii="Times New Roman" w:eastAsia="SimSun" w:hAnsi="Times New Roman"/>
          <w:szCs w:val="20"/>
        </w:rPr>
        <w:t xml:space="preserve">3GPP </w:t>
      </w:r>
      <w:r w:rsidR="00F70FA5" w:rsidRPr="00AD12CB">
        <w:rPr>
          <w:rFonts w:ascii="Times New Roman" w:eastAsia="SimSun" w:hAnsi="Times New Roman"/>
          <w:szCs w:val="20"/>
        </w:rPr>
        <w:t>38.21</w:t>
      </w:r>
      <w:bookmarkEnd w:id="59"/>
      <w:r w:rsidR="00475A83" w:rsidRPr="00A55DF5">
        <w:rPr>
          <w:rFonts w:ascii="Times New Roman" w:eastAsia="SimSun" w:hAnsi="Times New Roman"/>
          <w:szCs w:val="20"/>
        </w:rPr>
        <w:t>1</w:t>
      </w:r>
      <w:r w:rsidR="00AD12CB" w:rsidRPr="00A55DF5">
        <w:rPr>
          <w:rFonts w:ascii="Times New Roman" w:eastAsia="SimSun" w:hAnsi="Times New Roman"/>
          <w:szCs w:val="20"/>
        </w:rPr>
        <w:t xml:space="preserve">, “NR, Physical channels and modulation”, v15.7.0, </w:t>
      </w:r>
      <w:r w:rsidR="00AD12CB" w:rsidRPr="00AD12CB">
        <w:rPr>
          <w:rFonts w:ascii="Times New Roman" w:eastAsia="SimSun" w:hAnsi="Times New Roman"/>
          <w:szCs w:val="20"/>
        </w:rPr>
        <w:t>September 2019.</w:t>
      </w:r>
    </w:p>
    <w:bookmarkEnd w:id="58"/>
    <w:p w14:paraId="4BD90C79" w14:textId="77777777" w:rsidR="00475A83" w:rsidRPr="001F34B8" w:rsidRDefault="00475A83" w:rsidP="001F34B8">
      <w:pPr>
        <w:widowControl w:val="0"/>
        <w:tabs>
          <w:tab w:val="num" w:pos="708"/>
        </w:tabs>
        <w:spacing w:after="60"/>
        <w:jc w:val="both"/>
      </w:pPr>
    </w:p>
    <w:p w14:paraId="2BE76E55" w14:textId="21490563" w:rsidR="0055330C" w:rsidRPr="000655DF" w:rsidRDefault="0055330C" w:rsidP="0055330C">
      <w:pPr>
        <w:pStyle w:val="3GPPH1"/>
        <w:rPr>
          <w:lang w:val="en-US"/>
        </w:rPr>
      </w:pPr>
      <w:r w:rsidRPr="000655DF">
        <w:rPr>
          <w:lang w:val="en-US"/>
        </w:rPr>
        <w:t xml:space="preserve">Annex A – Simulation </w:t>
      </w:r>
      <w:r w:rsidR="00C23D7F">
        <w:rPr>
          <w:lang w:val="en-US"/>
        </w:rPr>
        <w:t>A</w:t>
      </w:r>
      <w:r w:rsidR="00C23D7F" w:rsidRPr="000655DF">
        <w:rPr>
          <w:lang w:val="en-US"/>
        </w:rPr>
        <w:t>ssumptions</w:t>
      </w:r>
    </w:p>
    <w:p w14:paraId="6880751D" w14:textId="007CE56F" w:rsidR="0055330C" w:rsidRPr="000655DF" w:rsidRDefault="0055330C" w:rsidP="0055330C">
      <w:pPr>
        <w:pStyle w:val="Caption"/>
        <w:keepNext/>
        <w:rPr>
          <w:lang w:val="en-US"/>
        </w:rPr>
      </w:pPr>
      <w:bookmarkStart w:id="60" w:name="_Ref16868491"/>
      <w:r w:rsidRPr="000655DF">
        <w:rPr>
          <w:lang w:val="en-US"/>
        </w:rPr>
        <w:t xml:space="preserve">Table </w:t>
      </w:r>
      <w:r w:rsidRPr="000655DF">
        <w:rPr>
          <w:lang w:val="en-US"/>
        </w:rPr>
        <w:fldChar w:fldCharType="begin"/>
      </w:r>
      <w:r w:rsidRPr="000655DF">
        <w:rPr>
          <w:lang w:val="en-US"/>
        </w:rPr>
        <w:instrText xml:space="preserve"> SEQ Table \* ARABIC </w:instrText>
      </w:r>
      <w:r w:rsidRPr="000655DF">
        <w:rPr>
          <w:lang w:val="en-US"/>
        </w:rPr>
        <w:fldChar w:fldCharType="separate"/>
      </w:r>
      <w:r w:rsidR="009575BD">
        <w:rPr>
          <w:noProof/>
          <w:lang w:val="en-US"/>
        </w:rPr>
        <w:t>4</w:t>
      </w:r>
      <w:r w:rsidRPr="000655DF">
        <w:rPr>
          <w:lang w:val="en-US"/>
        </w:rPr>
        <w:fldChar w:fldCharType="end"/>
      </w:r>
      <w:bookmarkEnd w:id="60"/>
      <w:r w:rsidRPr="000655DF">
        <w:rPr>
          <w:lang w:val="en-US"/>
        </w:rPr>
        <w:t>: PSCCH simulations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55330C" w:rsidRPr="000655DF" w14:paraId="5B610B52" w14:textId="77777777" w:rsidTr="000F6B71">
        <w:trPr>
          <w:trHeight w:val="264"/>
        </w:trPr>
        <w:tc>
          <w:tcPr>
            <w:tcW w:w="3261" w:type="dxa"/>
            <w:shd w:val="clear" w:color="auto" w:fill="auto"/>
          </w:tcPr>
          <w:p w14:paraId="2319C941" w14:textId="77777777" w:rsidR="0055330C" w:rsidRPr="000655DF" w:rsidRDefault="0055330C" w:rsidP="000F6B71">
            <w:pPr>
              <w:pStyle w:val="3GPPText"/>
              <w:spacing w:before="0" w:after="0"/>
              <w:rPr>
                <w:b/>
              </w:rPr>
            </w:pPr>
            <w:r w:rsidRPr="000655DF">
              <w:rPr>
                <w:b/>
              </w:rPr>
              <w:t>Parameter</w:t>
            </w:r>
          </w:p>
        </w:tc>
        <w:tc>
          <w:tcPr>
            <w:tcW w:w="6657" w:type="dxa"/>
            <w:shd w:val="clear" w:color="auto" w:fill="auto"/>
          </w:tcPr>
          <w:p w14:paraId="2F4A95C9" w14:textId="77777777" w:rsidR="0055330C" w:rsidRPr="000655DF" w:rsidRDefault="0055330C" w:rsidP="000F6B71">
            <w:pPr>
              <w:pStyle w:val="3GPPText"/>
              <w:spacing w:before="0" w:after="0"/>
              <w:rPr>
                <w:b/>
              </w:rPr>
            </w:pPr>
            <w:r w:rsidRPr="000655DF">
              <w:rPr>
                <w:b/>
              </w:rPr>
              <w:t>Value</w:t>
            </w:r>
          </w:p>
        </w:tc>
      </w:tr>
      <w:tr w:rsidR="0055330C" w:rsidRPr="000655DF" w14:paraId="5747C1D3" w14:textId="77777777" w:rsidTr="000F6B71">
        <w:trPr>
          <w:trHeight w:val="248"/>
        </w:trPr>
        <w:tc>
          <w:tcPr>
            <w:tcW w:w="3261" w:type="dxa"/>
            <w:shd w:val="clear" w:color="auto" w:fill="auto"/>
          </w:tcPr>
          <w:p w14:paraId="34FC37AF" w14:textId="77777777" w:rsidR="0055330C" w:rsidRPr="000655DF" w:rsidRDefault="0055330C" w:rsidP="000F6B71">
            <w:pPr>
              <w:pStyle w:val="3GPPText"/>
              <w:spacing w:before="0" w:after="0"/>
            </w:pPr>
            <w:r w:rsidRPr="000655DF">
              <w:t xml:space="preserve">SCI Size </w:t>
            </w:r>
          </w:p>
        </w:tc>
        <w:tc>
          <w:tcPr>
            <w:tcW w:w="6657" w:type="dxa"/>
            <w:shd w:val="clear" w:color="auto" w:fill="auto"/>
          </w:tcPr>
          <w:p w14:paraId="1BC5D590" w14:textId="77777777" w:rsidR="0055330C" w:rsidRPr="000655DF" w:rsidRDefault="0055330C" w:rsidP="000F6B71">
            <w:pPr>
              <w:pStyle w:val="3GPPText"/>
              <w:spacing w:before="0" w:after="0"/>
            </w:pPr>
            <w:r w:rsidRPr="000655DF">
              <w:t>44 bits SCI + 24 bit CRC for the first stage in the two stage design</w:t>
            </w:r>
          </w:p>
          <w:p w14:paraId="0F9EB9BA" w14:textId="59E1A2E3" w:rsidR="0055330C" w:rsidRPr="000655DF" w:rsidRDefault="000551EC" w:rsidP="000F6B71">
            <w:pPr>
              <w:pStyle w:val="3GPPText"/>
              <w:spacing w:before="0" w:after="0"/>
            </w:pPr>
            <w:r>
              <w:t>3</w:t>
            </w:r>
            <w:r w:rsidR="0055330C" w:rsidRPr="000655DF">
              <w:t xml:space="preserve">2 bit SCI + 6 bit CRC for the second stage in the two stage </w:t>
            </w:r>
            <w:proofErr w:type="spellStart"/>
            <w:r w:rsidR="0055330C" w:rsidRPr="000655DF">
              <w:t>desgin</w:t>
            </w:r>
            <w:proofErr w:type="spellEnd"/>
          </w:p>
        </w:tc>
      </w:tr>
      <w:tr w:rsidR="0055330C" w:rsidRPr="000655DF" w14:paraId="7F038327" w14:textId="77777777" w:rsidTr="000F6B71">
        <w:trPr>
          <w:trHeight w:val="248"/>
        </w:trPr>
        <w:tc>
          <w:tcPr>
            <w:tcW w:w="3261" w:type="dxa"/>
            <w:shd w:val="clear" w:color="auto" w:fill="auto"/>
          </w:tcPr>
          <w:p w14:paraId="76E3B0C3" w14:textId="77777777" w:rsidR="0055330C" w:rsidRPr="000655DF" w:rsidRDefault="0055330C" w:rsidP="000F6B71">
            <w:pPr>
              <w:pStyle w:val="3GPPText"/>
              <w:spacing w:before="0" w:after="0"/>
            </w:pPr>
            <w:r w:rsidRPr="000655DF">
              <w:t>PSCCH FEC</w:t>
            </w:r>
          </w:p>
        </w:tc>
        <w:tc>
          <w:tcPr>
            <w:tcW w:w="6657" w:type="dxa"/>
            <w:shd w:val="clear" w:color="auto" w:fill="auto"/>
          </w:tcPr>
          <w:p w14:paraId="18012560" w14:textId="77777777" w:rsidR="0055330C" w:rsidRPr="000655DF" w:rsidRDefault="0055330C" w:rsidP="000F6B71">
            <w:pPr>
              <w:pStyle w:val="3GPPText"/>
              <w:spacing w:before="0" w:after="0"/>
            </w:pPr>
            <w:r w:rsidRPr="000655DF">
              <w:t>DL Polar code</w:t>
            </w:r>
          </w:p>
        </w:tc>
      </w:tr>
      <w:tr w:rsidR="0055330C" w:rsidRPr="000655DF" w14:paraId="146C58F9" w14:textId="77777777" w:rsidTr="000F6B71">
        <w:trPr>
          <w:trHeight w:val="248"/>
        </w:trPr>
        <w:tc>
          <w:tcPr>
            <w:tcW w:w="3261" w:type="dxa"/>
            <w:shd w:val="clear" w:color="auto" w:fill="auto"/>
          </w:tcPr>
          <w:p w14:paraId="44CB609C" w14:textId="77777777" w:rsidR="0055330C" w:rsidRPr="000655DF" w:rsidRDefault="0055330C" w:rsidP="000F6B71">
            <w:pPr>
              <w:pStyle w:val="3GPPText"/>
              <w:spacing w:before="0" w:after="0"/>
            </w:pPr>
            <w:r w:rsidRPr="000655DF">
              <w:t>PSCCH allocation</w:t>
            </w:r>
          </w:p>
        </w:tc>
        <w:tc>
          <w:tcPr>
            <w:tcW w:w="6657" w:type="dxa"/>
            <w:shd w:val="clear" w:color="auto" w:fill="auto"/>
          </w:tcPr>
          <w:p w14:paraId="217F64BF" w14:textId="77777777" w:rsidR="0055330C" w:rsidRPr="000655DF" w:rsidRDefault="0055330C" w:rsidP="000F6B71">
            <w:pPr>
              <w:pStyle w:val="3GPPText"/>
              <w:spacing w:before="0" w:after="0"/>
            </w:pPr>
            <w:r w:rsidRPr="000655DF">
              <w:t>Two stage, first stage: 3 OFDM symbols 10 PRBs</w:t>
            </w:r>
          </w:p>
          <w:p w14:paraId="2F48BC4B" w14:textId="78C08CDF" w:rsidR="0055330C" w:rsidRPr="000655DF" w:rsidRDefault="0055330C">
            <w:pPr>
              <w:pStyle w:val="3GPPText"/>
              <w:spacing w:before="0" w:after="0"/>
            </w:pPr>
            <w:r w:rsidRPr="000655DF">
              <w:t xml:space="preserve">Two stage, second stage: 2 OFDM Symbols </w:t>
            </w:r>
            <w:r w:rsidR="008234CF">
              <w:t>6</w:t>
            </w:r>
            <w:r w:rsidRPr="000655DF">
              <w:t xml:space="preserve"> PRBs</w:t>
            </w:r>
          </w:p>
        </w:tc>
      </w:tr>
      <w:tr w:rsidR="0055330C" w:rsidRPr="000655DF" w14:paraId="5F980FA8" w14:textId="77777777" w:rsidTr="000F6B71">
        <w:trPr>
          <w:trHeight w:val="248"/>
        </w:trPr>
        <w:tc>
          <w:tcPr>
            <w:tcW w:w="3261" w:type="dxa"/>
            <w:shd w:val="clear" w:color="auto" w:fill="auto"/>
          </w:tcPr>
          <w:p w14:paraId="1B9E0620" w14:textId="77777777" w:rsidR="0055330C" w:rsidRPr="000655DF" w:rsidRDefault="0055330C" w:rsidP="000F6B71">
            <w:pPr>
              <w:pStyle w:val="3GPPText"/>
              <w:spacing w:before="0" w:after="0"/>
            </w:pPr>
            <w:r w:rsidRPr="000655DF">
              <w:t>Channel model</w:t>
            </w:r>
          </w:p>
        </w:tc>
        <w:tc>
          <w:tcPr>
            <w:tcW w:w="6657" w:type="dxa"/>
            <w:shd w:val="clear" w:color="auto" w:fill="auto"/>
          </w:tcPr>
          <w:p w14:paraId="185DBFE9" w14:textId="06DF16CE" w:rsidR="0055330C" w:rsidRPr="000655DF" w:rsidRDefault="0055330C" w:rsidP="00690041">
            <w:pPr>
              <w:pStyle w:val="3GPPText"/>
              <w:spacing w:before="0" w:after="0"/>
            </w:pPr>
            <w:r w:rsidRPr="000655DF">
              <w:t xml:space="preserve">CDL Urban LOS, NLOS with 120 km/h according </w:t>
            </w:r>
          </w:p>
        </w:tc>
      </w:tr>
      <w:tr w:rsidR="0055330C" w:rsidRPr="000655DF" w14:paraId="5567408B" w14:textId="77777777" w:rsidTr="000F6B71">
        <w:trPr>
          <w:trHeight w:val="248"/>
        </w:trPr>
        <w:tc>
          <w:tcPr>
            <w:tcW w:w="3261" w:type="dxa"/>
            <w:shd w:val="clear" w:color="auto" w:fill="auto"/>
          </w:tcPr>
          <w:p w14:paraId="679D7AD8" w14:textId="77777777" w:rsidR="0055330C" w:rsidRPr="000655DF" w:rsidRDefault="0055330C" w:rsidP="000F6B71">
            <w:pPr>
              <w:pStyle w:val="3GPPText"/>
              <w:spacing w:before="0" w:after="0"/>
            </w:pPr>
            <w:r w:rsidRPr="000655DF">
              <w:t>Carrier frequency</w:t>
            </w:r>
          </w:p>
        </w:tc>
        <w:tc>
          <w:tcPr>
            <w:tcW w:w="6657" w:type="dxa"/>
            <w:shd w:val="clear" w:color="auto" w:fill="auto"/>
          </w:tcPr>
          <w:p w14:paraId="1F7E9001" w14:textId="77777777" w:rsidR="0055330C" w:rsidRPr="000655DF" w:rsidRDefault="0055330C" w:rsidP="000F6B71">
            <w:pPr>
              <w:pStyle w:val="3GPPText"/>
              <w:spacing w:before="0" w:after="0"/>
            </w:pPr>
            <w:r w:rsidRPr="000655DF">
              <w:t>5.9 GHz</w:t>
            </w:r>
          </w:p>
        </w:tc>
      </w:tr>
      <w:tr w:rsidR="0055330C" w:rsidRPr="000655DF" w14:paraId="1168F23E" w14:textId="77777777" w:rsidTr="000F6B71">
        <w:trPr>
          <w:trHeight w:val="248"/>
        </w:trPr>
        <w:tc>
          <w:tcPr>
            <w:tcW w:w="3261" w:type="dxa"/>
            <w:shd w:val="clear" w:color="auto" w:fill="auto"/>
          </w:tcPr>
          <w:p w14:paraId="7523E797" w14:textId="77777777" w:rsidR="0055330C" w:rsidRPr="000655DF" w:rsidRDefault="0055330C" w:rsidP="000F6B71">
            <w:pPr>
              <w:pStyle w:val="3GPPText"/>
              <w:spacing w:before="0" w:after="0"/>
            </w:pPr>
            <w:r w:rsidRPr="000655DF">
              <w:t>Modulation format</w:t>
            </w:r>
          </w:p>
        </w:tc>
        <w:tc>
          <w:tcPr>
            <w:tcW w:w="6657" w:type="dxa"/>
            <w:shd w:val="clear" w:color="auto" w:fill="auto"/>
          </w:tcPr>
          <w:p w14:paraId="7D78768D" w14:textId="77777777" w:rsidR="0055330C" w:rsidRPr="000655DF" w:rsidRDefault="0055330C" w:rsidP="000F6B71">
            <w:pPr>
              <w:pStyle w:val="3GPPText"/>
              <w:spacing w:before="0" w:after="0"/>
            </w:pPr>
            <w:r w:rsidRPr="000655DF">
              <w:t>QPSK</w:t>
            </w:r>
          </w:p>
        </w:tc>
      </w:tr>
      <w:tr w:rsidR="0055330C" w:rsidRPr="000655DF" w14:paraId="016DA6F0" w14:textId="77777777" w:rsidTr="000F6B71">
        <w:trPr>
          <w:trHeight w:val="248"/>
        </w:trPr>
        <w:tc>
          <w:tcPr>
            <w:tcW w:w="3261" w:type="dxa"/>
            <w:shd w:val="clear" w:color="auto" w:fill="auto"/>
          </w:tcPr>
          <w:p w14:paraId="0221E11C" w14:textId="77777777" w:rsidR="0055330C" w:rsidRPr="000655DF" w:rsidRDefault="0055330C" w:rsidP="000F6B71">
            <w:pPr>
              <w:pStyle w:val="3GPPText"/>
              <w:spacing w:before="0" w:after="0"/>
            </w:pPr>
            <w:r w:rsidRPr="000655DF">
              <w:t>SCS</w:t>
            </w:r>
          </w:p>
        </w:tc>
        <w:tc>
          <w:tcPr>
            <w:tcW w:w="6657" w:type="dxa"/>
            <w:shd w:val="clear" w:color="auto" w:fill="auto"/>
          </w:tcPr>
          <w:p w14:paraId="68C5A591" w14:textId="77777777" w:rsidR="0055330C" w:rsidRPr="000655DF" w:rsidRDefault="0055330C" w:rsidP="000F6B71">
            <w:pPr>
              <w:pStyle w:val="3GPPText"/>
              <w:spacing w:before="0" w:after="0"/>
            </w:pPr>
            <w:r w:rsidRPr="000655DF">
              <w:t xml:space="preserve">30 kHz </w:t>
            </w:r>
          </w:p>
        </w:tc>
      </w:tr>
      <w:tr w:rsidR="0055330C" w:rsidRPr="000655DF" w14:paraId="26D0B983" w14:textId="77777777" w:rsidTr="000F6B71">
        <w:trPr>
          <w:trHeight w:val="248"/>
        </w:trPr>
        <w:tc>
          <w:tcPr>
            <w:tcW w:w="3261" w:type="dxa"/>
            <w:shd w:val="clear" w:color="auto" w:fill="auto"/>
          </w:tcPr>
          <w:p w14:paraId="66AA07F2" w14:textId="77777777" w:rsidR="0055330C" w:rsidRPr="000655DF" w:rsidRDefault="0055330C" w:rsidP="000F6B71">
            <w:pPr>
              <w:pStyle w:val="3GPPText"/>
              <w:spacing w:before="0" w:after="0"/>
            </w:pPr>
            <w:r w:rsidRPr="000655DF">
              <w:t>Channel Estimation</w:t>
            </w:r>
          </w:p>
        </w:tc>
        <w:tc>
          <w:tcPr>
            <w:tcW w:w="6657" w:type="dxa"/>
            <w:shd w:val="clear" w:color="auto" w:fill="auto"/>
          </w:tcPr>
          <w:p w14:paraId="23FFC90D" w14:textId="77777777" w:rsidR="0055330C" w:rsidRPr="000655DF" w:rsidRDefault="0055330C" w:rsidP="000F6B71">
            <w:pPr>
              <w:pStyle w:val="3GPPText"/>
              <w:spacing w:before="0" w:after="0"/>
            </w:pPr>
            <w:r w:rsidRPr="000655DF">
              <w:t>MMSE based on ideal knowledge of Doppler-delay statistics</w:t>
            </w:r>
          </w:p>
        </w:tc>
      </w:tr>
      <w:tr w:rsidR="0055330C" w:rsidRPr="000655DF" w14:paraId="12F94254" w14:textId="77777777" w:rsidTr="000F6B71">
        <w:trPr>
          <w:trHeight w:val="248"/>
        </w:trPr>
        <w:tc>
          <w:tcPr>
            <w:tcW w:w="3261" w:type="dxa"/>
            <w:shd w:val="clear" w:color="auto" w:fill="auto"/>
          </w:tcPr>
          <w:p w14:paraId="30699C80" w14:textId="77777777" w:rsidR="0055330C" w:rsidRPr="000655DF" w:rsidRDefault="0055330C" w:rsidP="000F6B71">
            <w:pPr>
              <w:pStyle w:val="3GPPText"/>
              <w:spacing w:before="0" w:after="0"/>
            </w:pPr>
            <w:proofErr w:type="spellStart"/>
            <w:r w:rsidRPr="000655DF">
              <w:t>Tx</w:t>
            </w:r>
            <w:proofErr w:type="spellEnd"/>
            <w:r w:rsidRPr="000655DF">
              <w:t xml:space="preserve"> antenna configuration</w:t>
            </w:r>
          </w:p>
        </w:tc>
        <w:tc>
          <w:tcPr>
            <w:tcW w:w="6657" w:type="dxa"/>
            <w:shd w:val="clear" w:color="auto" w:fill="auto"/>
          </w:tcPr>
          <w:p w14:paraId="5EA5A008" w14:textId="77777777" w:rsidR="0055330C" w:rsidRPr="000655DF" w:rsidRDefault="0055330C" w:rsidP="000F6B71">
            <w:pPr>
              <w:pStyle w:val="3GPPText"/>
              <w:spacing w:before="0" w:after="0"/>
            </w:pPr>
            <w:r w:rsidRPr="000655DF">
              <w:t>2 cross polarized antennas</w:t>
            </w:r>
          </w:p>
        </w:tc>
      </w:tr>
      <w:tr w:rsidR="0055330C" w:rsidRPr="000655DF" w14:paraId="6B478DCD" w14:textId="77777777" w:rsidTr="000F6B71">
        <w:trPr>
          <w:trHeight w:val="248"/>
        </w:trPr>
        <w:tc>
          <w:tcPr>
            <w:tcW w:w="3261" w:type="dxa"/>
            <w:shd w:val="clear" w:color="auto" w:fill="auto"/>
          </w:tcPr>
          <w:p w14:paraId="7F7247CF" w14:textId="77777777" w:rsidR="0055330C" w:rsidRPr="000655DF" w:rsidRDefault="0055330C" w:rsidP="000F6B71">
            <w:pPr>
              <w:pStyle w:val="3GPPText"/>
              <w:spacing w:before="0" w:after="0"/>
            </w:pPr>
            <w:r w:rsidRPr="000655DF">
              <w:t>Rx antenna configuration</w:t>
            </w:r>
          </w:p>
        </w:tc>
        <w:tc>
          <w:tcPr>
            <w:tcW w:w="6657" w:type="dxa"/>
            <w:shd w:val="clear" w:color="auto" w:fill="auto"/>
          </w:tcPr>
          <w:p w14:paraId="5E39D259" w14:textId="77777777" w:rsidR="0055330C" w:rsidRPr="000655DF" w:rsidRDefault="0055330C" w:rsidP="000F6B71">
            <w:pPr>
              <w:pStyle w:val="3GPPText"/>
              <w:spacing w:before="0" w:after="0"/>
            </w:pPr>
            <w:r w:rsidRPr="000655DF">
              <w:t>4 antennas with 2 polarizations</w:t>
            </w:r>
          </w:p>
        </w:tc>
      </w:tr>
      <w:tr w:rsidR="0055330C" w:rsidRPr="000655DF" w14:paraId="392A5F03" w14:textId="77777777" w:rsidTr="000F6B71">
        <w:trPr>
          <w:trHeight w:val="248"/>
        </w:trPr>
        <w:tc>
          <w:tcPr>
            <w:tcW w:w="3261" w:type="dxa"/>
            <w:shd w:val="clear" w:color="auto" w:fill="auto"/>
          </w:tcPr>
          <w:p w14:paraId="3BF32B4C" w14:textId="77777777" w:rsidR="0055330C" w:rsidRPr="000655DF" w:rsidRDefault="0055330C" w:rsidP="000F6B71">
            <w:pPr>
              <w:pStyle w:val="3GPPText"/>
              <w:spacing w:before="0" w:after="0"/>
            </w:pPr>
            <w:r w:rsidRPr="000655DF">
              <w:t>EVM</w:t>
            </w:r>
          </w:p>
        </w:tc>
        <w:tc>
          <w:tcPr>
            <w:tcW w:w="6657" w:type="dxa"/>
            <w:shd w:val="clear" w:color="auto" w:fill="auto"/>
          </w:tcPr>
          <w:p w14:paraId="7AD0D939" w14:textId="77777777" w:rsidR="0055330C" w:rsidRPr="000655DF" w:rsidRDefault="0055330C" w:rsidP="000F6B71">
            <w:pPr>
              <w:pStyle w:val="3GPPText"/>
              <w:spacing w:before="0" w:after="0"/>
            </w:pPr>
            <w:r w:rsidRPr="000655DF">
              <w:t>No EVM is applied</w:t>
            </w:r>
          </w:p>
        </w:tc>
      </w:tr>
      <w:tr w:rsidR="0055330C" w:rsidRPr="000655DF" w14:paraId="4EACCA9C" w14:textId="77777777" w:rsidTr="000F6B71">
        <w:trPr>
          <w:trHeight w:val="248"/>
        </w:trPr>
        <w:tc>
          <w:tcPr>
            <w:tcW w:w="3261" w:type="dxa"/>
            <w:shd w:val="clear" w:color="auto" w:fill="auto"/>
          </w:tcPr>
          <w:p w14:paraId="298BC0F2" w14:textId="77777777" w:rsidR="0055330C" w:rsidRPr="000655DF" w:rsidRDefault="0055330C" w:rsidP="000F6B71">
            <w:pPr>
              <w:pStyle w:val="3GPPText"/>
              <w:spacing w:before="0" w:after="0"/>
            </w:pPr>
            <w:r w:rsidRPr="000655DF">
              <w:t>UE receiver algorithm</w:t>
            </w:r>
          </w:p>
        </w:tc>
        <w:tc>
          <w:tcPr>
            <w:tcW w:w="6657" w:type="dxa"/>
            <w:shd w:val="clear" w:color="auto" w:fill="auto"/>
          </w:tcPr>
          <w:p w14:paraId="7175C8FF" w14:textId="77777777" w:rsidR="0055330C" w:rsidRPr="000655DF" w:rsidRDefault="0055330C" w:rsidP="000F6B71">
            <w:pPr>
              <w:pStyle w:val="3GPPText"/>
              <w:spacing w:before="0" w:after="0"/>
            </w:pPr>
            <w:r w:rsidRPr="000655DF">
              <w:t>MMSE</w:t>
            </w:r>
          </w:p>
        </w:tc>
      </w:tr>
      <w:tr w:rsidR="0055330C" w:rsidRPr="000655DF" w14:paraId="20A460F2" w14:textId="77777777" w:rsidTr="000F6B71">
        <w:trPr>
          <w:trHeight w:val="248"/>
        </w:trPr>
        <w:tc>
          <w:tcPr>
            <w:tcW w:w="3261" w:type="dxa"/>
            <w:shd w:val="clear" w:color="auto" w:fill="auto"/>
          </w:tcPr>
          <w:p w14:paraId="55E592C5" w14:textId="77777777" w:rsidR="0055330C" w:rsidRPr="000655DF" w:rsidRDefault="0055330C" w:rsidP="000F6B71">
            <w:pPr>
              <w:pStyle w:val="3GPPText"/>
              <w:spacing w:before="0" w:after="0"/>
            </w:pPr>
            <w:r w:rsidRPr="000655DF">
              <w:t>AGC settling time</w:t>
            </w:r>
          </w:p>
        </w:tc>
        <w:tc>
          <w:tcPr>
            <w:tcW w:w="6657" w:type="dxa"/>
            <w:shd w:val="clear" w:color="auto" w:fill="auto"/>
          </w:tcPr>
          <w:p w14:paraId="633C7012" w14:textId="77777777" w:rsidR="0055330C" w:rsidRPr="000655DF" w:rsidRDefault="0055330C" w:rsidP="000F6B71">
            <w:pPr>
              <w:pStyle w:val="3GPPText"/>
              <w:spacing w:before="0" w:after="0"/>
            </w:pPr>
            <w:r w:rsidRPr="000655DF">
              <w:t>1 OFDM symbol (Current LLS assumption, currently waiting till final guidance from RAN4 is available)</w:t>
            </w:r>
          </w:p>
        </w:tc>
      </w:tr>
      <w:tr w:rsidR="0055330C" w:rsidRPr="000655DF" w14:paraId="61FA1471" w14:textId="77777777" w:rsidTr="000F6B71">
        <w:trPr>
          <w:trHeight w:val="248"/>
        </w:trPr>
        <w:tc>
          <w:tcPr>
            <w:tcW w:w="3261" w:type="dxa"/>
            <w:shd w:val="clear" w:color="auto" w:fill="auto"/>
          </w:tcPr>
          <w:p w14:paraId="5D27E7CC" w14:textId="77777777" w:rsidR="0055330C" w:rsidRPr="000655DF" w:rsidRDefault="0055330C" w:rsidP="000F6B71">
            <w:pPr>
              <w:pStyle w:val="3GPPText"/>
              <w:spacing w:before="0" w:after="0"/>
            </w:pPr>
            <w:proofErr w:type="spellStart"/>
            <w:r w:rsidRPr="000655DF">
              <w:t>Tx</w:t>
            </w:r>
            <w:proofErr w:type="spellEnd"/>
            <w:r w:rsidRPr="000655DF">
              <w:t>/Rx switching gap</w:t>
            </w:r>
          </w:p>
        </w:tc>
        <w:tc>
          <w:tcPr>
            <w:tcW w:w="6657" w:type="dxa"/>
            <w:shd w:val="clear" w:color="auto" w:fill="auto"/>
          </w:tcPr>
          <w:p w14:paraId="5EF46CAD" w14:textId="77777777" w:rsidR="0055330C" w:rsidRPr="000655DF" w:rsidRDefault="0055330C" w:rsidP="000F6B71">
            <w:pPr>
              <w:pStyle w:val="3GPPText"/>
              <w:spacing w:before="0" w:after="0"/>
            </w:pPr>
            <w:r w:rsidRPr="000655DF">
              <w:t>1 OFDM symbol</w:t>
            </w:r>
          </w:p>
        </w:tc>
      </w:tr>
    </w:tbl>
    <w:p w14:paraId="7A629B2B" w14:textId="081D5E1D" w:rsidR="0055330C" w:rsidRPr="000655DF" w:rsidRDefault="0055330C" w:rsidP="0055330C">
      <w:pPr>
        <w:pStyle w:val="Caption"/>
        <w:keepNext/>
        <w:rPr>
          <w:lang w:val="en-US"/>
        </w:rPr>
      </w:pPr>
      <w:bookmarkStart w:id="61" w:name="_Ref16868540"/>
      <w:r w:rsidRPr="000655DF">
        <w:rPr>
          <w:lang w:val="en-US"/>
        </w:rPr>
        <w:t xml:space="preserve">Table </w:t>
      </w:r>
      <w:r w:rsidRPr="000655DF">
        <w:rPr>
          <w:lang w:val="en-US"/>
        </w:rPr>
        <w:fldChar w:fldCharType="begin"/>
      </w:r>
      <w:r w:rsidRPr="000655DF">
        <w:rPr>
          <w:lang w:val="en-US"/>
        </w:rPr>
        <w:instrText xml:space="preserve"> SEQ Table \* ARABIC </w:instrText>
      </w:r>
      <w:r w:rsidRPr="000655DF">
        <w:rPr>
          <w:lang w:val="en-US"/>
        </w:rPr>
        <w:fldChar w:fldCharType="separate"/>
      </w:r>
      <w:r w:rsidR="009575BD">
        <w:rPr>
          <w:noProof/>
          <w:lang w:val="en-US"/>
        </w:rPr>
        <w:t>5</w:t>
      </w:r>
      <w:r w:rsidRPr="000655DF">
        <w:rPr>
          <w:lang w:val="en-US"/>
        </w:rPr>
        <w:fldChar w:fldCharType="end"/>
      </w:r>
      <w:bookmarkEnd w:id="61"/>
      <w:r w:rsidRPr="000655DF">
        <w:rPr>
          <w:lang w:val="en-US"/>
        </w:rPr>
        <w:t xml:space="preserve">: </w:t>
      </w:r>
      <w:proofErr w:type="spellStart"/>
      <w:proofErr w:type="gramStart"/>
      <w:r w:rsidRPr="000655DF">
        <w:rPr>
          <w:lang w:val="en-US"/>
        </w:rPr>
        <w:t>Tx</w:t>
      </w:r>
      <w:proofErr w:type="spellEnd"/>
      <w:proofErr w:type="gramEnd"/>
      <w:r w:rsidRPr="000655DF">
        <w:rPr>
          <w:lang w:val="en-US"/>
        </w:rPr>
        <w:t xml:space="preserve"> diversity simulation assumptions.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55330C" w:rsidRPr="000655DF" w14:paraId="4A38DC34" w14:textId="77777777" w:rsidTr="000F6B71">
        <w:trPr>
          <w:trHeight w:val="264"/>
        </w:trPr>
        <w:tc>
          <w:tcPr>
            <w:tcW w:w="3261" w:type="dxa"/>
            <w:shd w:val="clear" w:color="auto" w:fill="auto"/>
          </w:tcPr>
          <w:p w14:paraId="33E7BD74" w14:textId="77777777" w:rsidR="0055330C" w:rsidRPr="000655DF" w:rsidRDefault="0055330C" w:rsidP="000F6B71">
            <w:pPr>
              <w:pStyle w:val="3GPPText"/>
              <w:spacing w:before="0" w:after="0"/>
              <w:rPr>
                <w:b/>
              </w:rPr>
            </w:pPr>
            <w:r w:rsidRPr="000655DF">
              <w:rPr>
                <w:b/>
              </w:rPr>
              <w:t>Parameter</w:t>
            </w:r>
          </w:p>
        </w:tc>
        <w:tc>
          <w:tcPr>
            <w:tcW w:w="6657" w:type="dxa"/>
            <w:shd w:val="clear" w:color="auto" w:fill="auto"/>
          </w:tcPr>
          <w:p w14:paraId="5C5BD64B" w14:textId="77777777" w:rsidR="0055330C" w:rsidRPr="000655DF" w:rsidRDefault="0055330C" w:rsidP="000F6B71">
            <w:pPr>
              <w:pStyle w:val="3GPPText"/>
              <w:spacing w:before="0" w:after="0"/>
              <w:rPr>
                <w:b/>
              </w:rPr>
            </w:pPr>
            <w:r w:rsidRPr="000655DF">
              <w:rPr>
                <w:b/>
              </w:rPr>
              <w:t>Value</w:t>
            </w:r>
          </w:p>
        </w:tc>
      </w:tr>
      <w:tr w:rsidR="0055330C" w:rsidRPr="000655DF" w14:paraId="1236584C" w14:textId="77777777" w:rsidTr="000F6B71">
        <w:trPr>
          <w:trHeight w:val="248"/>
        </w:trPr>
        <w:tc>
          <w:tcPr>
            <w:tcW w:w="3261" w:type="dxa"/>
            <w:shd w:val="clear" w:color="auto" w:fill="auto"/>
          </w:tcPr>
          <w:p w14:paraId="02649262" w14:textId="77777777" w:rsidR="0055330C" w:rsidRPr="000655DF" w:rsidRDefault="0055330C" w:rsidP="000F6B71">
            <w:pPr>
              <w:pStyle w:val="3GPPText"/>
              <w:spacing w:before="0" w:after="0"/>
            </w:pPr>
            <w:r w:rsidRPr="000655DF">
              <w:t>Relative speed</w:t>
            </w:r>
          </w:p>
        </w:tc>
        <w:tc>
          <w:tcPr>
            <w:tcW w:w="6657" w:type="dxa"/>
            <w:shd w:val="clear" w:color="auto" w:fill="auto"/>
          </w:tcPr>
          <w:p w14:paraId="675064C2" w14:textId="77777777" w:rsidR="0055330C" w:rsidRPr="000655DF" w:rsidRDefault="0055330C" w:rsidP="000F6B71">
            <w:pPr>
              <w:pStyle w:val="3GPPText"/>
              <w:spacing w:before="0" w:after="0"/>
            </w:pPr>
            <w:r w:rsidRPr="000655DF">
              <w:t>120 km/h</w:t>
            </w:r>
          </w:p>
        </w:tc>
      </w:tr>
      <w:tr w:rsidR="0055330C" w:rsidRPr="003018D5" w14:paraId="40140280" w14:textId="77777777" w:rsidTr="000F6B71">
        <w:trPr>
          <w:trHeight w:val="248"/>
        </w:trPr>
        <w:tc>
          <w:tcPr>
            <w:tcW w:w="3261" w:type="dxa"/>
            <w:shd w:val="clear" w:color="auto" w:fill="auto"/>
          </w:tcPr>
          <w:p w14:paraId="49E622B7" w14:textId="77777777" w:rsidR="0055330C" w:rsidRPr="000655DF" w:rsidRDefault="0055330C" w:rsidP="000F6B71">
            <w:pPr>
              <w:pStyle w:val="3GPPText"/>
              <w:spacing w:before="0" w:after="0"/>
            </w:pPr>
            <w:r w:rsidRPr="000655DF">
              <w:t xml:space="preserve">Channel model </w:t>
            </w:r>
          </w:p>
        </w:tc>
        <w:tc>
          <w:tcPr>
            <w:tcW w:w="6657" w:type="dxa"/>
            <w:shd w:val="clear" w:color="auto" w:fill="auto"/>
          </w:tcPr>
          <w:p w14:paraId="1CCEAEC8" w14:textId="77777777" w:rsidR="0055330C" w:rsidRPr="00A55DF5" w:rsidRDefault="0055330C" w:rsidP="000F6B71">
            <w:pPr>
              <w:pStyle w:val="3GPPText"/>
              <w:spacing w:before="0" w:after="0"/>
              <w:rPr>
                <w:lang w:val="pt-BR"/>
              </w:rPr>
            </w:pPr>
            <w:r w:rsidRPr="00A55DF5">
              <w:rPr>
                <w:lang w:val="pt-BR"/>
              </w:rPr>
              <w:t>V2X CDL Urban LOS/NLOS</w:t>
            </w:r>
          </w:p>
        </w:tc>
      </w:tr>
      <w:tr w:rsidR="0055330C" w:rsidRPr="000655DF" w14:paraId="2A088DDC" w14:textId="77777777" w:rsidTr="000F6B71">
        <w:trPr>
          <w:trHeight w:val="248"/>
        </w:trPr>
        <w:tc>
          <w:tcPr>
            <w:tcW w:w="3261" w:type="dxa"/>
            <w:shd w:val="clear" w:color="auto" w:fill="auto"/>
          </w:tcPr>
          <w:p w14:paraId="5AB0CC27" w14:textId="77777777" w:rsidR="0055330C" w:rsidRPr="000655DF" w:rsidRDefault="0055330C" w:rsidP="000F6B71">
            <w:pPr>
              <w:pStyle w:val="3GPPText"/>
              <w:spacing w:before="0" w:after="0"/>
            </w:pPr>
            <w:r w:rsidRPr="000655DF">
              <w:t>Rx Antennas</w:t>
            </w:r>
          </w:p>
        </w:tc>
        <w:tc>
          <w:tcPr>
            <w:tcW w:w="6657" w:type="dxa"/>
            <w:shd w:val="clear" w:color="auto" w:fill="auto"/>
          </w:tcPr>
          <w:p w14:paraId="4B94E456" w14:textId="77777777" w:rsidR="0055330C" w:rsidRPr="000655DF" w:rsidRDefault="0055330C" w:rsidP="000F6B71">
            <w:pPr>
              <w:pStyle w:val="3GPPText"/>
              <w:spacing w:before="0" w:after="0"/>
            </w:pPr>
            <w:r w:rsidRPr="000655DF">
              <w:t>4</w:t>
            </w:r>
          </w:p>
        </w:tc>
      </w:tr>
      <w:tr w:rsidR="0055330C" w:rsidRPr="000655DF" w14:paraId="5C2E004A" w14:textId="77777777" w:rsidTr="000F6B71">
        <w:trPr>
          <w:trHeight w:val="248"/>
        </w:trPr>
        <w:tc>
          <w:tcPr>
            <w:tcW w:w="3261" w:type="dxa"/>
            <w:shd w:val="clear" w:color="auto" w:fill="auto"/>
          </w:tcPr>
          <w:p w14:paraId="253709DD" w14:textId="77777777" w:rsidR="0055330C" w:rsidRPr="000655DF" w:rsidRDefault="0055330C" w:rsidP="000F6B71">
            <w:pPr>
              <w:pStyle w:val="3GPPText"/>
              <w:spacing w:before="0" w:after="0"/>
            </w:pPr>
            <w:proofErr w:type="spellStart"/>
            <w:r w:rsidRPr="000655DF">
              <w:t>Tx</w:t>
            </w:r>
            <w:proofErr w:type="spellEnd"/>
            <w:r w:rsidRPr="000655DF">
              <w:t xml:space="preserve"> Antennas</w:t>
            </w:r>
          </w:p>
        </w:tc>
        <w:tc>
          <w:tcPr>
            <w:tcW w:w="6657" w:type="dxa"/>
            <w:shd w:val="clear" w:color="auto" w:fill="auto"/>
          </w:tcPr>
          <w:p w14:paraId="4B822E10" w14:textId="77777777" w:rsidR="0055330C" w:rsidRPr="000655DF" w:rsidRDefault="0055330C" w:rsidP="000F6B71">
            <w:pPr>
              <w:pStyle w:val="3GPPText"/>
              <w:spacing w:before="0" w:after="0"/>
            </w:pPr>
            <w:r w:rsidRPr="000655DF">
              <w:t>2</w:t>
            </w:r>
          </w:p>
        </w:tc>
      </w:tr>
      <w:tr w:rsidR="0055330C" w:rsidRPr="000655DF" w14:paraId="2BF6FCBB" w14:textId="77777777" w:rsidTr="000F6B71">
        <w:trPr>
          <w:trHeight w:val="248"/>
        </w:trPr>
        <w:tc>
          <w:tcPr>
            <w:tcW w:w="3261" w:type="dxa"/>
            <w:shd w:val="clear" w:color="auto" w:fill="auto"/>
          </w:tcPr>
          <w:p w14:paraId="6BCE06F9" w14:textId="77777777" w:rsidR="0055330C" w:rsidRPr="000655DF" w:rsidRDefault="0055330C" w:rsidP="000F6B71">
            <w:pPr>
              <w:pStyle w:val="3GPPText"/>
              <w:spacing w:before="0" w:after="0"/>
            </w:pPr>
            <w:r w:rsidRPr="000655DF">
              <w:t>Waveform</w:t>
            </w:r>
          </w:p>
        </w:tc>
        <w:tc>
          <w:tcPr>
            <w:tcW w:w="6657" w:type="dxa"/>
            <w:shd w:val="clear" w:color="auto" w:fill="auto"/>
          </w:tcPr>
          <w:p w14:paraId="59EE7478" w14:textId="77777777" w:rsidR="0055330C" w:rsidRPr="000655DF" w:rsidRDefault="0055330C" w:rsidP="000F6B71">
            <w:pPr>
              <w:pStyle w:val="3GPPText"/>
              <w:spacing w:before="0" w:after="0"/>
            </w:pPr>
            <w:r w:rsidRPr="000655DF">
              <w:t>OFDM</w:t>
            </w:r>
          </w:p>
        </w:tc>
      </w:tr>
      <w:tr w:rsidR="0055330C" w:rsidRPr="000655DF" w14:paraId="00799BB2" w14:textId="77777777" w:rsidTr="000F6B71">
        <w:trPr>
          <w:trHeight w:val="248"/>
        </w:trPr>
        <w:tc>
          <w:tcPr>
            <w:tcW w:w="3261" w:type="dxa"/>
            <w:shd w:val="clear" w:color="auto" w:fill="auto"/>
          </w:tcPr>
          <w:p w14:paraId="3D4A634E" w14:textId="77777777" w:rsidR="0055330C" w:rsidRPr="000655DF" w:rsidRDefault="0055330C" w:rsidP="000F6B71">
            <w:pPr>
              <w:pStyle w:val="3GPPText"/>
              <w:spacing w:before="0" w:after="0"/>
            </w:pPr>
            <w:r w:rsidRPr="000655DF">
              <w:t>RBs</w:t>
            </w:r>
          </w:p>
        </w:tc>
        <w:tc>
          <w:tcPr>
            <w:tcW w:w="6657" w:type="dxa"/>
            <w:shd w:val="clear" w:color="auto" w:fill="auto"/>
          </w:tcPr>
          <w:p w14:paraId="69D08B37" w14:textId="77777777" w:rsidR="0055330C" w:rsidRPr="000655DF" w:rsidRDefault="0055330C" w:rsidP="000F6B71">
            <w:pPr>
              <w:pStyle w:val="3GPPText"/>
              <w:spacing w:before="0" w:after="0"/>
            </w:pPr>
            <w:r w:rsidRPr="000655DF">
              <w:t>25</w:t>
            </w:r>
          </w:p>
        </w:tc>
      </w:tr>
      <w:tr w:rsidR="0055330C" w:rsidRPr="000655DF" w14:paraId="53D7A658" w14:textId="77777777" w:rsidTr="000F6B71">
        <w:trPr>
          <w:trHeight w:val="248"/>
        </w:trPr>
        <w:tc>
          <w:tcPr>
            <w:tcW w:w="3261" w:type="dxa"/>
            <w:shd w:val="clear" w:color="auto" w:fill="auto"/>
          </w:tcPr>
          <w:p w14:paraId="54569F8E" w14:textId="77777777" w:rsidR="0055330C" w:rsidRPr="000655DF" w:rsidRDefault="0055330C" w:rsidP="000F6B71">
            <w:pPr>
              <w:pStyle w:val="3GPPText"/>
              <w:spacing w:before="0" w:after="0"/>
            </w:pPr>
            <w:r w:rsidRPr="000655DF">
              <w:t>Carrier Frequency</w:t>
            </w:r>
          </w:p>
        </w:tc>
        <w:tc>
          <w:tcPr>
            <w:tcW w:w="6657" w:type="dxa"/>
            <w:shd w:val="clear" w:color="auto" w:fill="auto"/>
          </w:tcPr>
          <w:p w14:paraId="1A33E4A7" w14:textId="77777777" w:rsidR="0055330C" w:rsidRPr="000655DF" w:rsidRDefault="0055330C" w:rsidP="000F6B71">
            <w:pPr>
              <w:pStyle w:val="3GPPText"/>
              <w:spacing w:before="0" w:after="0"/>
            </w:pPr>
            <w:r w:rsidRPr="000655DF">
              <w:t>5.9 GHz</w:t>
            </w:r>
          </w:p>
        </w:tc>
      </w:tr>
      <w:tr w:rsidR="0055330C" w:rsidRPr="000655DF" w14:paraId="6E381BD0" w14:textId="77777777" w:rsidTr="000F6B71">
        <w:trPr>
          <w:trHeight w:val="248"/>
        </w:trPr>
        <w:tc>
          <w:tcPr>
            <w:tcW w:w="3261" w:type="dxa"/>
            <w:shd w:val="clear" w:color="auto" w:fill="auto"/>
          </w:tcPr>
          <w:p w14:paraId="13156958" w14:textId="77777777" w:rsidR="0055330C" w:rsidRPr="000655DF" w:rsidRDefault="0055330C" w:rsidP="000F6B71">
            <w:pPr>
              <w:pStyle w:val="3GPPText"/>
              <w:spacing w:before="0" w:after="0"/>
            </w:pPr>
            <w:r w:rsidRPr="000655DF">
              <w:t>Modulation format</w:t>
            </w:r>
          </w:p>
        </w:tc>
        <w:tc>
          <w:tcPr>
            <w:tcW w:w="6657" w:type="dxa"/>
            <w:shd w:val="clear" w:color="auto" w:fill="auto"/>
          </w:tcPr>
          <w:p w14:paraId="3777139C" w14:textId="77777777" w:rsidR="0055330C" w:rsidRPr="000655DF" w:rsidRDefault="0055330C" w:rsidP="000F6B71">
            <w:pPr>
              <w:pStyle w:val="3GPPText"/>
              <w:spacing w:before="0" w:after="0"/>
            </w:pPr>
            <w:r w:rsidRPr="000655DF">
              <w:t>16 QAM, 64 QAM</w:t>
            </w:r>
          </w:p>
        </w:tc>
      </w:tr>
      <w:tr w:rsidR="0055330C" w:rsidRPr="000655DF" w14:paraId="1FCB2B91" w14:textId="77777777" w:rsidTr="000F6B71">
        <w:trPr>
          <w:trHeight w:val="248"/>
        </w:trPr>
        <w:tc>
          <w:tcPr>
            <w:tcW w:w="3261" w:type="dxa"/>
            <w:shd w:val="clear" w:color="auto" w:fill="auto"/>
          </w:tcPr>
          <w:p w14:paraId="798FFA16" w14:textId="77777777" w:rsidR="0055330C" w:rsidRPr="000655DF" w:rsidRDefault="0055330C" w:rsidP="000F6B71">
            <w:pPr>
              <w:pStyle w:val="3GPPText"/>
              <w:spacing w:before="0" w:after="0"/>
            </w:pPr>
            <w:r w:rsidRPr="000655DF">
              <w:t>SCS</w:t>
            </w:r>
          </w:p>
        </w:tc>
        <w:tc>
          <w:tcPr>
            <w:tcW w:w="6657" w:type="dxa"/>
            <w:shd w:val="clear" w:color="auto" w:fill="auto"/>
          </w:tcPr>
          <w:p w14:paraId="237A2431" w14:textId="77777777" w:rsidR="0055330C" w:rsidRPr="000655DF" w:rsidRDefault="0055330C" w:rsidP="000F6B71">
            <w:pPr>
              <w:pStyle w:val="3GPPText"/>
              <w:spacing w:before="0" w:after="0"/>
            </w:pPr>
            <w:r w:rsidRPr="000655DF">
              <w:t>30 kHz</w:t>
            </w:r>
          </w:p>
        </w:tc>
      </w:tr>
      <w:tr w:rsidR="0055330C" w:rsidRPr="000655DF" w14:paraId="5DFCB13D" w14:textId="77777777" w:rsidTr="000F6B71">
        <w:trPr>
          <w:trHeight w:val="248"/>
        </w:trPr>
        <w:tc>
          <w:tcPr>
            <w:tcW w:w="3261" w:type="dxa"/>
            <w:shd w:val="clear" w:color="auto" w:fill="auto"/>
          </w:tcPr>
          <w:p w14:paraId="50532341" w14:textId="77777777" w:rsidR="0055330C" w:rsidRPr="000655DF" w:rsidRDefault="0055330C" w:rsidP="000F6B71">
            <w:pPr>
              <w:pStyle w:val="3GPPText"/>
              <w:spacing w:before="0" w:after="0"/>
            </w:pPr>
            <w:r w:rsidRPr="000655DF">
              <w:t>Code rate</w:t>
            </w:r>
          </w:p>
        </w:tc>
        <w:tc>
          <w:tcPr>
            <w:tcW w:w="6657" w:type="dxa"/>
            <w:shd w:val="clear" w:color="auto" w:fill="auto"/>
          </w:tcPr>
          <w:p w14:paraId="207C5CB1" w14:textId="77777777" w:rsidR="0055330C" w:rsidRPr="000655DF" w:rsidRDefault="0055330C" w:rsidP="000F6B71">
            <w:pPr>
              <w:pStyle w:val="3GPPText"/>
              <w:spacing w:before="0" w:after="0"/>
            </w:pPr>
            <w:r w:rsidRPr="000655DF">
              <w:t>0.5</w:t>
            </w:r>
          </w:p>
        </w:tc>
      </w:tr>
      <w:tr w:rsidR="0055330C" w:rsidRPr="000655DF" w14:paraId="7D40DF82" w14:textId="77777777" w:rsidTr="000F6B71">
        <w:trPr>
          <w:trHeight w:val="248"/>
        </w:trPr>
        <w:tc>
          <w:tcPr>
            <w:tcW w:w="3261" w:type="dxa"/>
            <w:shd w:val="clear" w:color="auto" w:fill="auto"/>
          </w:tcPr>
          <w:p w14:paraId="4228612E" w14:textId="77777777" w:rsidR="0055330C" w:rsidRPr="000655DF" w:rsidRDefault="0055330C" w:rsidP="000F6B71">
            <w:pPr>
              <w:pStyle w:val="3GPPText"/>
              <w:spacing w:before="0" w:after="0"/>
            </w:pPr>
            <w:proofErr w:type="spellStart"/>
            <w:r w:rsidRPr="000655DF">
              <w:t>Tx</w:t>
            </w:r>
            <w:proofErr w:type="spellEnd"/>
            <w:r w:rsidRPr="000655DF">
              <w:t xml:space="preserve"> Diversity Schemes</w:t>
            </w:r>
          </w:p>
        </w:tc>
        <w:tc>
          <w:tcPr>
            <w:tcW w:w="6657" w:type="dxa"/>
            <w:shd w:val="clear" w:color="auto" w:fill="auto"/>
          </w:tcPr>
          <w:p w14:paraId="2224EA65" w14:textId="77777777" w:rsidR="0055330C" w:rsidRPr="000655DF" w:rsidRDefault="0055330C" w:rsidP="000F6B71">
            <w:pPr>
              <w:pStyle w:val="3GPPText"/>
              <w:spacing w:before="0" w:after="0"/>
            </w:pPr>
            <w:r w:rsidRPr="000655DF">
              <w:t xml:space="preserve">SFBC, CDD, </w:t>
            </w:r>
            <w:proofErr w:type="spellStart"/>
            <w:r w:rsidRPr="000655DF">
              <w:t>Precoder</w:t>
            </w:r>
            <w:proofErr w:type="spellEnd"/>
            <w:r w:rsidRPr="000655DF">
              <w:t xml:space="preserve"> cycling, CDD + </w:t>
            </w:r>
            <w:proofErr w:type="spellStart"/>
            <w:r w:rsidRPr="000655DF">
              <w:t>Precoder</w:t>
            </w:r>
            <w:proofErr w:type="spellEnd"/>
            <w:r w:rsidRPr="000655DF">
              <w:t xml:space="preserve"> cycling</w:t>
            </w:r>
          </w:p>
        </w:tc>
      </w:tr>
      <w:tr w:rsidR="0055330C" w:rsidRPr="000655DF" w14:paraId="63FAC04F" w14:textId="77777777" w:rsidTr="000F6B71">
        <w:trPr>
          <w:trHeight w:val="248"/>
        </w:trPr>
        <w:tc>
          <w:tcPr>
            <w:tcW w:w="3261" w:type="dxa"/>
            <w:shd w:val="clear" w:color="auto" w:fill="auto"/>
          </w:tcPr>
          <w:p w14:paraId="3CCB6E9F" w14:textId="77777777" w:rsidR="0055330C" w:rsidRPr="000655DF" w:rsidRDefault="0055330C" w:rsidP="000F6B71">
            <w:pPr>
              <w:pStyle w:val="3GPPText"/>
              <w:spacing w:before="0" w:after="0"/>
            </w:pPr>
            <w:r w:rsidRPr="000655DF">
              <w:t>Channel Estimation</w:t>
            </w:r>
          </w:p>
        </w:tc>
        <w:tc>
          <w:tcPr>
            <w:tcW w:w="6657" w:type="dxa"/>
            <w:shd w:val="clear" w:color="auto" w:fill="auto"/>
          </w:tcPr>
          <w:p w14:paraId="635F8EEB" w14:textId="77777777" w:rsidR="0055330C" w:rsidRPr="000655DF" w:rsidRDefault="0055330C" w:rsidP="000F6B71">
            <w:pPr>
              <w:pStyle w:val="3GPPText"/>
              <w:spacing w:before="0" w:after="0"/>
            </w:pPr>
            <w:r w:rsidRPr="000655DF">
              <w:t>Ideal knowledge, MMSE based</w:t>
            </w:r>
          </w:p>
        </w:tc>
      </w:tr>
      <w:tr w:rsidR="0055330C" w:rsidRPr="000655DF" w14:paraId="4713A395" w14:textId="77777777" w:rsidTr="000F6B71">
        <w:trPr>
          <w:trHeight w:val="248"/>
        </w:trPr>
        <w:tc>
          <w:tcPr>
            <w:tcW w:w="3261" w:type="dxa"/>
            <w:shd w:val="clear" w:color="auto" w:fill="auto"/>
          </w:tcPr>
          <w:p w14:paraId="25B088F7" w14:textId="77777777" w:rsidR="0055330C" w:rsidRPr="000655DF" w:rsidRDefault="0055330C" w:rsidP="000F6B71">
            <w:pPr>
              <w:pStyle w:val="3GPPText"/>
              <w:spacing w:before="0" w:after="0"/>
            </w:pPr>
            <w:r w:rsidRPr="000655DF">
              <w:t>DMRS</w:t>
            </w:r>
          </w:p>
        </w:tc>
        <w:tc>
          <w:tcPr>
            <w:tcW w:w="6657" w:type="dxa"/>
            <w:shd w:val="clear" w:color="auto" w:fill="auto"/>
          </w:tcPr>
          <w:p w14:paraId="008345A6" w14:textId="77777777" w:rsidR="0055330C" w:rsidRPr="000655DF" w:rsidRDefault="0055330C" w:rsidP="000F6B71">
            <w:pPr>
              <w:pStyle w:val="3GPPText"/>
              <w:spacing w:before="0" w:after="0"/>
            </w:pPr>
            <w:r w:rsidRPr="000655DF">
              <w:t>NR CP-OFDM type I DMRS on symbols 3 and 10 with 1 and 2 ports (2 ports only for SFBC)</w:t>
            </w:r>
          </w:p>
        </w:tc>
      </w:tr>
    </w:tbl>
    <w:p w14:paraId="1AAB4AFE" w14:textId="09484962" w:rsidR="00360F40" w:rsidRPr="00B03BBF" w:rsidRDefault="00360F40" w:rsidP="00360F40">
      <w:pPr>
        <w:pStyle w:val="Caption"/>
        <w:keepNext/>
        <w:rPr>
          <w:lang w:val="en-US"/>
        </w:rPr>
      </w:pPr>
      <w:bookmarkStart w:id="62" w:name="_Ref24139666"/>
      <w:r w:rsidRPr="000655DF">
        <w:rPr>
          <w:lang w:val="en-US"/>
        </w:rPr>
        <w:t xml:space="preserve">Table </w:t>
      </w:r>
      <w:r w:rsidRPr="000655DF">
        <w:rPr>
          <w:lang w:val="en-US"/>
        </w:rPr>
        <w:fldChar w:fldCharType="begin"/>
      </w:r>
      <w:r w:rsidRPr="000655DF">
        <w:rPr>
          <w:lang w:val="en-US"/>
        </w:rPr>
        <w:instrText xml:space="preserve"> SEQ Table \* ARABIC </w:instrText>
      </w:r>
      <w:r w:rsidRPr="000655DF">
        <w:rPr>
          <w:lang w:val="en-US"/>
        </w:rPr>
        <w:fldChar w:fldCharType="separate"/>
      </w:r>
      <w:r w:rsidR="009575BD">
        <w:rPr>
          <w:noProof/>
          <w:lang w:val="en-US"/>
        </w:rPr>
        <w:t>6</w:t>
      </w:r>
      <w:r w:rsidRPr="000655DF">
        <w:rPr>
          <w:lang w:val="en-US"/>
        </w:rPr>
        <w:fldChar w:fldCharType="end"/>
      </w:r>
      <w:bookmarkEnd w:id="62"/>
      <w:r w:rsidRPr="000655DF">
        <w:rPr>
          <w:lang w:val="en-US"/>
        </w:rPr>
        <w:t xml:space="preserve">: </w:t>
      </w:r>
      <w:r>
        <w:rPr>
          <w:lang w:val="en-US"/>
        </w:rPr>
        <w:t>2</w:t>
      </w:r>
      <w:r w:rsidRPr="00B03BBF">
        <w:rPr>
          <w:vertAlign w:val="superscript"/>
          <w:lang w:val="en-US"/>
        </w:rPr>
        <w:t>nd</w:t>
      </w:r>
      <w:r>
        <w:rPr>
          <w:lang w:val="en-US"/>
        </w:rPr>
        <w:t xml:space="preserve"> stage PSCCH localized vs distributed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36"/>
      </w:tblGrid>
      <w:tr w:rsidR="00360F40" w:rsidRPr="000655DF" w14:paraId="7B1C9DE7" w14:textId="77777777" w:rsidTr="00154262">
        <w:trPr>
          <w:trHeight w:val="264"/>
        </w:trPr>
        <w:tc>
          <w:tcPr>
            <w:tcW w:w="3114" w:type="dxa"/>
            <w:shd w:val="clear" w:color="auto" w:fill="auto"/>
          </w:tcPr>
          <w:p w14:paraId="3868C465" w14:textId="77777777" w:rsidR="00360F40" w:rsidRPr="000655DF" w:rsidRDefault="00360F40" w:rsidP="00154262">
            <w:pPr>
              <w:pStyle w:val="3GPPText"/>
              <w:spacing w:before="0" w:after="0"/>
              <w:rPr>
                <w:b/>
              </w:rPr>
            </w:pPr>
            <w:r w:rsidRPr="000655DF">
              <w:rPr>
                <w:b/>
              </w:rPr>
              <w:t>Parameter</w:t>
            </w:r>
          </w:p>
        </w:tc>
        <w:tc>
          <w:tcPr>
            <w:tcW w:w="6236" w:type="dxa"/>
            <w:shd w:val="clear" w:color="auto" w:fill="auto"/>
          </w:tcPr>
          <w:p w14:paraId="26433388" w14:textId="77777777" w:rsidR="00360F40" w:rsidRPr="000655DF" w:rsidRDefault="00360F40" w:rsidP="00154262">
            <w:pPr>
              <w:pStyle w:val="3GPPText"/>
              <w:spacing w:before="0" w:after="0"/>
              <w:rPr>
                <w:b/>
              </w:rPr>
            </w:pPr>
            <w:r w:rsidRPr="000655DF">
              <w:rPr>
                <w:b/>
              </w:rPr>
              <w:t>Value</w:t>
            </w:r>
          </w:p>
        </w:tc>
      </w:tr>
      <w:tr w:rsidR="00360F40" w:rsidRPr="000655DF" w14:paraId="03DA2C5D" w14:textId="77777777" w:rsidTr="00154262">
        <w:trPr>
          <w:trHeight w:val="248"/>
        </w:trPr>
        <w:tc>
          <w:tcPr>
            <w:tcW w:w="3114" w:type="dxa"/>
            <w:shd w:val="clear" w:color="auto" w:fill="auto"/>
          </w:tcPr>
          <w:p w14:paraId="13E29B49" w14:textId="77777777" w:rsidR="00360F40" w:rsidRPr="000655DF" w:rsidRDefault="00360F40" w:rsidP="00154262">
            <w:pPr>
              <w:pStyle w:val="3GPPText"/>
              <w:spacing w:before="0" w:after="0"/>
            </w:pPr>
            <w:r w:rsidRPr="000655DF">
              <w:t xml:space="preserve">SCI Size </w:t>
            </w:r>
          </w:p>
        </w:tc>
        <w:tc>
          <w:tcPr>
            <w:tcW w:w="6236" w:type="dxa"/>
            <w:shd w:val="clear" w:color="auto" w:fill="auto"/>
          </w:tcPr>
          <w:p w14:paraId="776BF670" w14:textId="77777777" w:rsidR="00360F40" w:rsidRPr="000655DF" w:rsidRDefault="00360F40" w:rsidP="00154262">
            <w:pPr>
              <w:pStyle w:val="3GPPText"/>
              <w:spacing w:before="0" w:after="0"/>
            </w:pPr>
            <w:r>
              <w:t>3</w:t>
            </w:r>
            <w:r w:rsidRPr="000655DF">
              <w:t xml:space="preserve">2 bit SCI + 6 bit CRC </w:t>
            </w:r>
          </w:p>
        </w:tc>
      </w:tr>
      <w:tr w:rsidR="00360F40" w:rsidRPr="000655DF" w14:paraId="0680FCDC" w14:textId="77777777" w:rsidTr="00154262">
        <w:trPr>
          <w:trHeight w:val="248"/>
        </w:trPr>
        <w:tc>
          <w:tcPr>
            <w:tcW w:w="3114" w:type="dxa"/>
            <w:shd w:val="clear" w:color="auto" w:fill="auto"/>
          </w:tcPr>
          <w:p w14:paraId="63E4A10F" w14:textId="77777777" w:rsidR="00360F40" w:rsidRPr="000655DF" w:rsidRDefault="00360F40" w:rsidP="00154262">
            <w:pPr>
              <w:pStyle w:val="3GPPText"/>
              <w:spacing w:before="0" w:after="0"/>
            </w:pPr>
            <w:r w:rsidRPr="000655DF">
              <w:t>PSCCH FEC</w:t>
            </w:r>
          </w:p>
        </w:tc>
        <w:tc>
          <w:tcPr>
            <w:tcW w:w="6236" w:type="dxa"/>
            <w:shd w:val="clear" w:color="auto" w:fill="auto"/>
          </w:tcPr>
          <w:p w14:paraId="55039BE8" w14:textId="77777777" w:rsidR="00360F40" w:rsidRPr="000655DF" w:rsidRDefault="00360F40" w:rsidP="00154262">
            <w:pPr>
              <w:pStyle w:val="3GPPText"/>
              <w:spacing w:before="0" w:after="0"/>
            </w:pPr>
            <w:r w:rsidRPr="000655DF">
              <w:t>DL Polar code</w:t>
            </w:r>
          </w:p>
        </w:tc>
      </w:tr>
      <w:tr w:rsidR="00360F40" w:rsidRPr="000655DF" w14:paraId="4918DFC9" w14:textId="77777777" w:rsidTr="00154262">
        <w:trPr>
          <w:trHeight w:val="248"/>
        </w:trPr>
        <w:tc>
          <w:tcPr>
            <w:tcW w:w="3114" w:type="dxa"/>
            <w:shd w:val="clear" w:color="auto" w:fill="auto"/>
          </w:tcPr>
          <w:p w14:paraId="1D7134C7" w14:textId="77777777" w:rsidR="00360F40" w:rsidRPr="000655DF" w:rsidRDefault="00360F40" w:rsidP="00154262">
            <w:pPr>
              <w:pStyle w:val="3GPPText"/>
              <w:spacing w:before="0" w:after="0"/>
            </w:pPr>
            <w:r w:rsidRPr="000655DF">
              <w:t>PSCCH allocation</w:t>
            </w:r>
          </w:p>
        </w:tc>
        <w:tc>
          <w:tcPr>
            <w:tcW w:w="6236" w:type="dxa"/>
            <w:shd w:val="clear" w:color="auto" w:fill="auto"/>
          </w:tcPr>
          <w:p w14:paraId="1B027A41" w14:textId="77777777" w:rsidR="00360F40" w:rsidRPr="000655DF" w:rsidRDefault="00360F40" w:rsidP="00154262">
            <w:pPr>
              <w:pStyle w:val="3GPPText"/>
              <w:spacing w:before="0" w:after="0"/>
            </w:pPr>
            <w:r>
              <w:t>2 OFDM symbols 10 PRBs and 1 OFDM symbol 20 PRBs</w:t>
            </w:r>
          </w:p>
        </w:tc>
      </w:tr>
      <w:tr w:rsidR="00360F40" w:rsidRPr="000655DF" w14:paraId="6B3400B5" w14:textId="77777777" w:rsidTr="00154262">
        <w:trPr>
          <w:trHeight w:val="248"/>
        </w:trPr>
        <w:tc>
          <w:tcPr>
            <w:tcW w:w="3114" w:type="dxa"/>
            <w:shd w:val="clear" w:color="auto" w:fill="auto"/>
          </w:tcPr>
          <w:p w14:paraId="5A4E097F" w14:textId="77777777" w:rsidR="00360F40" w:rsidRPr="000655DF" w:rsidRDefault="00360F40" w:rsidP="00154262">
            <w:pPr>
              <w:pStyle w:val="3GPPText"/>
              <w:spacing w:before="0" w:after="0"/>
            </w:pPr>
            <w:r w:rsidRPr="000655DF">
              <w:t>Channel model</w:t>
            </w:r>
          </w:p>
        </w:tc>
        <w:tc>
          <w:tcPr>
            <w:tcW w:w="6236" w:type="dxa"/>
            <w:shd w:val="clear" w:color="auto" w:fill="auto"/>
          </w:tcPr>
          <w:p w14:paraId="7ECF210E" w14:textId="77777777" w:rsidR="00360F40" w:rsidRPr="000655DF" w:rsidRDefault="00360F40" w:rsidP="00154262">
            <w:pPr>
              <w:pStyle w:val="3GPPText"/>
              <w:spacing w:before="0" w:after="0"/>
            </w:pPr>
            <w:r w:rsidRPr="000655DF">
              <w:t xml:space="preserve">CDL Urban LOS with 120 km/h according </w:t>
            </w:r>
          </w:p>
        </w:tc>
      </w:tr>
      <w:tr w:rsidR="00360F40" w:rsidRPr="000655DF" w14:paraId="2F088A69" w14:textId="77777777" w:rsidTr="00154262">
        <w:trPr>
          <w:trHeight w:val="248"/>
        </w:trPr>
        <w:tc>
          <w:tcPr>
            <w:tcW w:w="3114" w:type="dxa"/>
            <w:shd w:val="clear" w:color="auto" w:fill="auto"/>
          </w:tcPr>
          <w:p w14:paraId="450C0BE0" w14:textId="77777777" w:rsidR="00360F40" w:rsidRPr="000655DF" w:rsidRDefault="00360F40" w:rsidP="00154262">
            <w:pPr>
              <w:pStyle w:val="3GPPText"/>
              <w:spacing w:before="0" w:after="0"/>
            </w:pPr>
            <w:r w:rsidRPr="000655DF">
              <w:t>Carrier frequency</w:t>
            </w:r>
          </w:p>
        </w:tc>
        <w:tc>
          <w:tcPr>
            <w:tcW w:w="6236" w:type="dxa"/>
            <w:shd w:val="clear" w:color="auto" w:fill="auto"/>
          </w:tcPr>
          <w:p w14:paraId="7A306E68" w14:textId="77777777" w:rsidR="00360F40" w:rsidRPr="000655DF" w:rsidRDefault="00360F40" w:rsidP="00154262">
            <w:pPr>
              <w:pStyle w:val="3GPPText"/>
              <w:spacing w:before="0" w:after="0"/>
            </w:pPr>
            <w:r w:rsidRPr="000655DF">
              <w:t>5.9 GHz</w:t>
            </w:r>
          </w:p>
        </w:tc>
      </w:tr>
      <w:tr w:rsidR="00360F40" w:rsidRPr="000655DF" w14:paraId="36B31732" w14:textId="77777777" w:rsidTr="00154262">
        <w:trPr>
          <w:trHeight w:val="248"/>
        </w:trPr>
        <w:tc>
          <w:tcPr>
            <w:tcW w:w="3114" w:type="dxa"/>
            <w:shd w:val="clear" w:color="auto" w:fill="auto"/>
          </w:tcPr>
          <w:p w14:paraId="75B2B715" w14:textId="77777777" w:rsidR="00360F40" w:rsidRPr="000655DF" w:rsidRDefault="00360F40" w:rsidP="00154262">
            <w:pPr>
              <w:pStyle w:val="3GPPText"/>
              <w:spacing w:before="0" w:after="0"/>
            </w:pPr>
            <w:r w:rsidRPr="000655DF">
              <w:t>Modulation format</w:t>
            </w:r>
          </w:p>
        </w:tc>
        <w:tc>
          <w:tcPr>
            <w:tcW w:w="6236" w:type="dxa"/>
            <w:shd w:val="clear" w:color="auto" w:fill="auto"/>
          </w:tcPr>
          <w:p w14:paraId="642691C5" w14:textId="77777777" w:rsidR="00360F40" w:rsidRPr="000655DF" w:rsidRDefault="00360F40" w:rsidP="00154262">
            <w:pPr>
              <w:pStyle w:val="3GPPText"/>
              <w:spacing w:before="0" w:after="0"/>
            </w:pPr>
            <w:r w:rsidRPr="000655DF">
              <w:t>QPSK</w:t>
            </w:r>
          </w:p>
        </w:tc>
      </w:tr>
      <w:tr w:rsidR="00360F40" w:rsidRPr="000655DF" w14:paraId="3E02D6D5" w14:textId="77777777" w:rsidTr="00154262">
        <w:trPr>
          <w:trHeight w:val="248"/>
        </w:trPr>
        <w:tc>
          <w:tcPr>
            <w:tcW w:w="3114" w:type="dxa"/>
            <w:shd w:val="clear" w:color="auto" w:fill="auto"/>
          </w:tcPr>
          <w:p w14:paraId="0F8DB0D5" w14:textId="77777777" w:rsidR="00360F40" w:rsidRPr="000655DF" w:rsidRDefault="00360F40" w:rsidP="00154262">
            <w:pPr>
              <w:pStyle w:val="3GPPText"/>
              <w:spacing w:before="0" w:after="0"/>
            </w:pPr>
            <w:r w:rsidRPr="000655DF">
              <w:t>SCS</w:t>
            </w:r>
          </w:p>
        </w:tc>
        <w:tc>
          <w:tcPr>
            <w:tcW w:w="6236" w:type="dxa"/>
            <w:shd w:val="clear" w:color="auto" w:fill="auto"/>
          </w:tcPr>
          <w:p w14:paraId="49C5A2C9" w14:textId="77777777" w:rsidR="00360F40" w:rsidRPr="000655DF" w:rsidRDefault="00360F40" w:rsidP="00154262">
            <w:pPr>
              <w:pStyle w:val="3GPPText"/>
              <w:spacing w:before="0" w:after="0"/>
            </w:pPr>
            <w:r w:rsidRPr="000655DF">
              <w:t xml:space="preserve">30 kHz </w:t>
            </w:r>
          </w:p>
        </w:tc>
      </w:tr>
      <w:tr w:rsidR="00360F40" w:rsidRPr="000655DF" w14:paraId="0B17D4A6" w14:textId="77777777" w:rsidTr="00154262">
        <w:trPr>
          <w:trHeight w:val="248"/>
        </w:trPr>
        <w:tc>
          <w:tcPr>
            <w:tcW w:w="3114" w:type="dxa"/>
            <w:shd w:val="clear" w:color="auto" w:fill="auto"/>
          </w:tcPr>
          <w:p w14:paraId="0DF86CBE" w14:textId="77777777" w:rsidR="00360F40" w:rsidRPr="000655DF" w:rsidRDefault="00360F40" w:rsidP="00154262">
            <w:pPr>
              <w:pStyle w:val="3GPPText"/>
              <w:spacing w:before="0" w:after="0"/>
            </w:pPr>
            <w:r w:rsidRPr="000655DF">
              <w:t>Channel Estimation</w:t>
            </w:r>
          </w:p>
        </w:tc>
        <w:tc>
          <w:tcPr>
            <w:tcW w:w="6236" w:type="dxa"/>
            <w:shd w:val="clear" w:color="auto" w:fill="auto"/>
          </w:tcPr>
          <w:p w14:paraId="0E7073D1" w14:textId="77777777" w:rsidR="00360F40" w:rsidRPr="000655DF" w:rsidRDefault="00360F40" w:rsidP="00154262">
            <w:pPr>
              <w:pStyle w:val="3GPPText"/>
              <w:spacing w:before="0" w:after="0"/>
            </w:pPr>
            <w:r w:rsidRPr="000655DF">
              <w:t>MMSE based on ideal knowledge of Doppler-delay statistics</w:t>
            </w:r>
          </w:p>
        </w:tc>
      </w:tr>
      <w:tr w:rsidR="00360F40" w:rsidRPr="000655DF" w14:paraId="5D0427EA" w14:textId="77777777" w:rsidTr="00154262">
        <w:trPr>
          <w:trHeight w:val="248"/>
        </w:trPr>
        <w:tc>
          <w:tcPr>
            <w:tcW w:w="3114" w:type="dxa"/>
            <w:shd w:val="clear" w:color="auto" w:fill="auto"/>
          </w:tcPr>
          <w:p w14:paraId="2C458EDE" w14:textId="77777777" w:rsidR="00360F40" w:rsidRPr="000655DF" w:rsidRDefault="00360F40" w:rsidP="00154262">
            <w:pPr>
              <w:pStyle w:val="3GPPText"/>
              <w:spacing w:before="0" w:after="0"/>
            </w:pPr>
            <w:proofErr w:type="spellStart"/>
            <w:r w:rsidRPr="000655DF">
              <w:t>Tx</w:t>
            </w:r>
            <w:proofErr w:type="spellEnd"/>
            <w:r w:rsidRPr="000655DF">
              <w:t xml:space="preserve"> antenna configuration</w:t>
            </w:r>
          </w:p>
        </w:tc>
        <w:tc>
          <w:tcPr>
            <w:tcW w:w="6236" w:type="dxa"/>
            <w:shd w:val="clear" w:color="auto" w:fill="auto"/>
          </w:tcPr>
          <w:p w14:paraId="038694B9" w14:textId="77777777" w:rsidR="00360F40" w:rsidRPr="000655DF" w:rsidRDefault="00360F40" w:rsidP="00154262">
            <w:pPr>
              <w:pStyle w:val="3GPPText"/>
              <w:spacing w:before="0" w:after="0"/>
            </w:pPr>
            <w:r w:rsidRPr="000655DF">
              <w:t>2 cross polarized antennas</w:t>
            </w:r>
          </w:p>
        </w:tc>
      </w:tr>
      <w:tr w:rsidR="00360F40" w:rsidRPr="000655DF" w14:paraId="3FA73F4B" w14:textId="77777777" w:rsidTr="00154262">
        <w:trPr>
          <w:trHeight w:val="248"/>
        </w:trPr>
        <w:tc>
          <w:tcPr>
            <w:tcW w:w="3114" w:type="dxa"/>
            <w:shd w:val="clear" w:color="auto" w:fill="auto"/>
          </w:tcPr>
          <w:p w14:paraId="037C2A62" w14:textId="77777777" w:rsidR="00360F40" w:rsidRPr="000655DF" w:rsidRDefault="00360F40" w:rsidP="00154262">
            <w:pPr>
              <w:pStyle w:val="3GPPText"/>
              <w:spacing w:before="0" w:after="0"/>
            </w:pPr>
            <w:r w:rsidRPr="000655DF">
              <w:t>Rx antenna configuration</w:t>
            </w:r>
          </w:p>
        </w:tc>
        <w:tc>
          <w:tcPr>
            <w:tcW w:w="6236" w:type="dxa"/>
            <w:shd w:val="clear" w:color="auto" w:fill="auto"/>
          </w:tcPr>
          <w:p w14:paraId="4D729411" w14:textId="77777777" w:rsidR="00360F40" w:rsidRPr="000655DF" w:rsidRDefault="00360F40" w:rsidP="00154262">
            <w:pPr>
              <w:pStyle w:val="3GPPText"/>
              <w:spacing w:before="0" w:after="0"/>
            </w:pPr>
            <w:r w:rsidRPr="000655DF">
              <w:t>4 antennas with 2 polarizations</w:t>
            </w:r>
          </w:p>
        </w:tc>
      </w:tr>
      <w:tr w:rsidR="00360F40" w:rsidRPr="000655DF" w14:paraId="27392744" w14:textId="77777777" w:rsidTr="00154262">
        <w:trPr>
          <w:trHeight w:val="248"/>
        </w:trPr>
        <w:tc>
          <w:tcPr>
            <w:tcW w:w="3114" w:type="dxa"/>
            <w:shd w:val="clear" w:color="auto" w:fill="auto"/>
          </w:tcPr>
          <w:p w14:paraId="0E340866" w14:textId="77777777" w:rsidR="00360F40" w:rsidRPr="000655DF" w:rsidRDefault="00360F40" w:rsidP="00154262">
            <w:pPr>
              <w:pStyle w:val="3GPPText"/>
              <w:spacing w:before="0" w:after="0"/>
            </w:pPr>
            <w:r w:rsidRPr="000655DF">
              <w:t>EVM</w:t>
            </w:r>
          </w:p>
        </w:tc>
        <w:tc>
          <w:tcPr>
            <w:tcW w:w="6236" w:type="dxa"/>
            <w:shd w:val="clear" w:color="auto" w:fill="auto"/>
          </w:tcPr>
          <w:p w14:paraId="7D32F6F6" w14:textId="77777777" w:rsidR="00360F40" w:rsidRPr="000655DF" w:rsidRDefault="00360F40" w:rsidP="00154262">
            <w:pPr>
              <w:pStyle w:val="3GPPText"/>
              <w:spacing w:before="0" w:after="0"/>
            </w:pPr>
            <w:r w:rsidRPr="000655DF">
              <w:t>No EVM is applied</w:t>
            </w:r>
          </w:p>
        </w:tc>
      </w:tr>
      <w:tr w:rsidR="00360F40" w:rsidRPr="000655DF" w14:paraId="44628E81" w14:textId="77777777" w:rsidTr="00154262">
        <w:trPr>
          <w:trHeight w:val="248"/>
        </w:trPr>
        <w:tc>
          <w:tcPr>
            <w:tcW w:w="3114" w:type="dxa"/>
            <w:shd w:val="clear" w:color="auto" w:fill="auto"/>
          </w:tcPr>
          <w:p w14:paraId="56A424C2" w14:textId="77777777" w:rsidR="00360F40" w:rsidRPr="000655DF" w:rsidRDefault="00360F40" w:rsidP="00154262">
            <w:pPr>
              <w:pStyle w:val="3GPPText"/>
              <w:spacing w:before="0" w:after="0"/>
            </w:pPr>
            <w:r w:rsidRPr="000655DF">
              <w:t>UE receiver algorithm</w:t>
            </w:r>
          </w:p>
        </w:tc>
        <w:tc>
          <w:tcPr>
            <w:tcW w:w="6236" w:type="dxa"/>
            <w:shd w:val="clear" w:color="auto" w:fill="auto"/>
          </w:tcPr>
          <w:p w14:paraId="72230422" w14:textId="77777777" w:rsidR="00360F40" w:rsidRPr="000655DF" w:rsidRDefault="00360F40" w:rsidP="00154262">
            <w:pPr>
              <w:pStyle w:val="3GPPText"/>
              <w:spacing w:before="0" w:after="0"/>
            </w:pPr>
            <w:r w:rsidRPr="000655DF">
              <w:t>MMSE</w:t>
            </w:r>
          </w:p>
        </w:tc>
      </w:tr>
      <w:tr w:rsidR="00360F40" w:rsidRPr="000655DF" w14:paraId="6EF97989" w14:textId="77777777" w:rsidTr="00154262">
        <w:trPr>
          <w:trHeight w:val="248"/>
        </w:trPr>
        <w:tc>
          <w:tcPr>
            <w:tcW w:w="3114" w:type="dxa"/>
            <w:shd w:val="clear" w:color="auto" w:fill="auto"/>
          </w:tcPr>
          <w:p w14:paraId="1401B1F9" w14:textId="77777777" w:rsidR="00360F40" w:rsidRPr="000655DF" w:rsidRDefault="00360F40" w:rsidP="00154262">
            <w:pPr>
              <w:pStyle w:val="3GPPText"/>
              <w:spacing w:before="0" w:after="0"/>
            </w:pPr>
            <w:r w:rsidRPr="000655DF">
              <w:t>AGC settling time</w:t>
            </w:r>
          </w:p>
        </w:tc>
        <w:tc>
          <w:tcPr>
            <w:tcW w:w="6236" w:type="dxa"/>
            <w:shd w:val="clear" w:color="auto" w:fill="auto"/>
          </w:tcPr>
          <w:p w14:paraId="20155F65" w14:textId="77777777" w:rsidR="00360F40" w:rsidRPr="000655DF" w:rsidRDefault="00360F40" w:rsidP="00154262">
            <w:pPr>
              <w:pStyle w:val="3GPPText"/>
              <w:spacing w:before="0" w:after="0"/>
            </w:pPr>
            <w:r w:rsidRPr="000655DF">
              <w:t>1 OFDM symbol (Current LLS assumption, currently waiting till final guidance from RAN4 is available)</w:t>
            </w:r>
          </w:p>
        </w:tc>
      </w:tr>
      <w:tr w:rsidR="00360F40" w:rsidRPr="000655DF" w14:paraId="61F3A8D9" w14:textId="77777777" w:rsidTr="00154262">
        <w:trPr>
          <w:trHeight w:val="248"/>
        </w:trPr>
        <w:tc>
          <w:tcPr>
            <w:tcW w:w="3114" w:type="dxa"/>
            <w:shd w:val="clear" w:color="auto" w:fill="auto"/>
          </w:tcPr>
          <w:p w14:paraId="73B8606C" w14:textId="77777777" w:rsidR="00360F40" w:rsidRPr="000655DF" w:rsidRDefault="00360F40" w:rsidP="00154262">
            <w:pPr>
              <w:pStyle w:val="3GPPText"/>
              <w:spacing w:before="0" w:after="0"/>
            </w:pPr>
            <w:proofErr w:type="spellStart"/>
            <w:r w:rsidRPr="000655DF">
              <w:t>Tx</w:t>
            </w:r>
            <w:proofErr w:type="spellEnd"/>
            <w:r w:rsidRPr="000655DF">
              <w:t>/Rx switching gap</w:t>
            </w:r>
          </w:p>
        </w:tc>
        <w:tc>
          <w:tcPr>
            <w:tcW w:w="6236" w:type="dxa"/>
            <w:shd w:val="clear" w:color="auto" w:fill="auto"/>
          </w:tcPr>
          <w:p w14:paraId="0357FF8E" w14:textId="77777777" w:rsidR="00360F40" w:rsidRPr="000655DF" w:rsidRDefault="00360F40" w:rsidP="00154262">
            <w:pPr>
              <w:pStyle w:val="3GPPText"/>
              <w:spacing w:before="0" w:after="0"/>
            </w:pPr>
            <w:r w:rsidRPr="000655DF">
              <w:t>1 OFDM symbol</w:t>
            </w:r>
          </w:p>
        </w:tc>
      </w:tr>
    </w:tbl>
    <w:p w14:paraId="5BA18ADC" w14:textId="653A1069" w:rsidR="00360F40" w:rsidRPr="00B03BBF" w:rsidRDefault="00360F40" w:rsidP="00360F40">
      <w:pPr>
        <w:pStyle w:val="Caption"/>
        <w:keepNext/>
        <w:rPr>
          <w:lang w:val="en-US"/>
        </w:rPr>
      </w:pPr>
      <w:bookmarkStart w:id="63" w:name="_Ref24139700"/>
      <w:r w:rsidRPr="000655DF">
        <w:rPr>
          <w:lang w:val="en-US"/>
        </w:rPr>
        <w:t xml:space="preserve">Table </w:t>
      </w:r>
      <w:r w:rsidRPr="000655DF">
        <w:rPr>
          <w:lang w:val="en-US"/>
        </w:rPr>
        <w:fldChar w:fldCharType="begin"/>
      </w:r>
      <w:r w:rsidRPr="000655DF">
        <w:rPr>
          <w:lang w:val="en-US"/>
        </w:rPr>
        <w:instrText xml:space="preserve"> SEQ Table \* ARABIC </w:instrText>
      </w:r>
      <w:r w:rsidRPr="000655DF">
        <w:rPr>
          <w:lang w:val="en-US"/>
        </w:rPr>
        <w:fldChar w:fldCharType="separate"/>
      </w:r>
      <w:r w:rsidR="009575BD">
        <w:rPr>
          <w:noProof/>
          <w:lang w:val="en-US"/>
        </w:rPr>
        <w:t>7</w:t>
      </w:r>
      <w:r w:rsidRPr="000655DF">
        <w:rPr>
          <w:lang w:val="en-US"/>
        </w:rPr>
        <w:fldChar w:fldCharType="end"/>
      </w:r>
      <w:bookmarkEnd w:id="63"/>
      <w:r w:rsidRPr="000655DF">
        <w:rPr>
          <w:lang w:val="en-US"/>
        </w:rPr>
        <w:t xml:space="preserve">: </w:t>
      </w:r>
      <w:r>
        <w:rPr>
          <w:lang w:val="en-US"/>
        </w:rPr>
        <w:t>PSSCH time first vs frequency first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360F40" w:rsidRPr="000655DF" w14:paraId="2149EEE6" w14:textId="77777777" w:rsidTr="00154262">
        <w:trPr>
          <w:trHeight w:val="264"/>
        </w:trPr>
        <w:tc>
          <w:tcPr>
            <w:tcW w:w="3261" w:type="dxa"/>
            <w:shd w:val="clear" w:color="auto" w:fill="auto"/>
          </w:tcPr>
          <w:p w14:paraId="5F5907B1" w14:textId="77777777" w:rsidR="00360F40" w:rsidRPr="000655DF" w:rsidRDefault="00360F40" w:rsidP="00154262">
            <w:pPr>
              <w:pStyle w:val="3GPPText"/>
              <w:spacing w:before="0" w:after="0"/>
              <w:rPr>
                <w:b/>
              </w:rPr>
            </w:pPr>
            <w:r w:rsidRPr="000655DF">
              <w:rPr>
                <w:b/>
              </w:rPr>
              <w:t>Parameter</w:t>
            </w:r>
          </w:p>
        </w:tc>
        <w:tc>
          <w:tcPr>
            <w:tcW w:w="6657" w:type="dxa"/>
            <w:shd w:val="clear" w:color="auto" w:fill="auto"/>
          </w:tcPr>
          <w:p w14:paraId="7588EF1C" w14:textId="77777777" w:rsidR="00360F40" w:rsidRPr="000655DF" w:rsidRDefault="00360F40" w:rsidP="00154262">
            <w:pPr>
              <w:pStyle w:val="3GPPText"/>
              <w:spacing w:before="0" w:after="0"/>
              <w:rPr>
                <w:b/>
              </w:rPr>
            </w:pPr>
            <w:r w:rsidRPr="000655DF">
              <w:rPr>
                <w:b/>
              </w:rPr>
              <w:t>Value</w:t>
            </w:r>
          </w:p>
        </w:tc>
      </w:tr>
      <w:tr w:rsidR="00360F40" w:rsidRPr="000655DF" w14:paraId="4FCAC389" w14:textId="77777777" w:rsidTr="00154262">
        <w:trPr>
          <w:trHeight w:val="248"/>
        </w:trPr>
        <w:tc>
          <w:tcPr>
            <w:tcW w:w="3261" w:type="dxa"/>
            <w:shd w:val="clear" w:color="auto" w:fill="auto"/>
          </w:tcPr>
          <w:p w14:paraId="2C5EAC6C" w14:textId="77777777" w:rsidR="00360F40" w:rsidRPr="000655DF" w:rsidRDefault="00360F40" w:rsidP="00154262">
            <w:pPr>
              <w:pStyle w:val="3GPPText"/>
              <w:spacing w:before="0" w:after="0"/>
            </w:pPr>
            <w:r>
              <w:t>MCS</w:t>
            </w:r>
            <w:r w:rsidRPr="000655DF">
              <w:t xml:space="preserve"> </w:t>
            </w:r>
          </w:p>
        </w:tc>
        <w:tc>
          <w:tcPr>
            <w:tcW w:w="6657" w:type="dxa"/>
            <w:shd w:val="clear" w:color="auto" w:fill="auto"/>
          </w:tcPr>
          <w:p w14:paraId="47096DEC" w14:textId="77777777" w:rsidR="00360F40" w:rsidRPr="000655DF" w:rsidRDefault="00360F40" w:rsidP="00154262">
            <w:pPr>
              <w:pStyle w:val="3GPPText"/>
              <w:spacing w:before="0" w:after="0"/>
            </w:pPr>
            <w:r>
              <w:t>Table 1 MCS20</w:t>
            </w:r>
            <w:r w:rsidRPr="000655DF">
              <w:t xml:space="preserve"> </w:t>
            </w:r>
          </w:p>
        </w:tc>
      </w:tr>
      <w:tr w:rsidR="00360F40" w:rsidRPr="000655DF" w14:paraId="6760A330" w14:textId="77777777" w:rsidTr="00154262">
        <w:trPr>
          <w:trHeight w:val="248"/>
        </w:trPr>
        <w:tc>
          <w:tcPr>
            <w:tcW w:w="3261" w:type="dxa"/>
            <w:shd w:val="clear" w:color="auto" w:fill="auto"/>
          </w:tcPr>
          <w:p w14:paraId="30BC3F94" w14:textId="77777777" w:rsidR="00360F40" w:rsidRPr="000655DF" w:rsidRDefault="00360F40" w:rsidP="00154262">
            <w:pPr>
              <w:pStyle w:val="3GPPText"/>
              <w:spacing w:before="0" w:after="0"/>
            </w:pPr>
            <w:r w:rsidRPr="000655DF">
              <w:t>PS</w:t>
            </w:r>
            <w:r>
              <w:t>S</w:t>
            </w:r>
            <w:r w:rsidRPr="000655DF">
              <w:t>CH FEC</w:t>
            </w:r>
          </w:p>
        </w:tc>
        <w:tc>
          <w:tcPr>
            <w:tcW w:w="6657" w:type="dxa"/>
            <w:shd w:val="clear" w:color="auto" w:fill="auto"/>
          </w:tcPr>
          <w:p w14:paraId="40DFDE51" w14:textId="77777777" w:rsidR="00360F40" w:rsidRPr="000655DF" w:rsidRDefault="00360F40" w:rsidP="00154262">
            <w:pPr>
              <w:pStyle w:val="3GPPText"/>
              <w:spacing w:before="0" w:after="0"/>
            </w:pPr>
            <w:r>
              <w:t>LDPC code</w:t>
            </w:r>
          </w:p>
        </w:tc>
      </w:tr>
      <w:tr w:rsidR="00360F40" w:rsidRPr="000655DF" w14:paraId="185D3BBB" w14:textId="77777777" w:rsidTr="00154262">
        <w:trPr>
          <w:trHeight w:val="248"/>
        </w:trPr>
        <w:tc>
          <w:tcPr>
            <w:tcW w:w="3261" w:type="dxa"/>
            <w:shd w:val="clear" w:color="auto" w:fill="auto"/>
          </w:tcPr>
          <w:p w14:paraId="01615982" w14:textId="77777777" w:rsidR="00360F40" w:rsidRPr="000655DF" w:rsidRDefault="00360F40" w:rsidP="00154262">
            <w:pPr>
              <w:pStyle w:val="3GPPText"/>
              <w:spacing w:before="0" w:after="0"/>
            </w:pPr>
            <w:r w:rsidRPr="000655DF">
              <w:t>PS</w:t>
            </w:r>
            <w:r>
              <w:t>S</w:t>
            </w:r>
            <w:r w:rsidRPr="000655DF">
              <w:t>CH allocation</w:t>
            </w:r>
          </w:p>
        </w:tc>
        <w:tc>
          <w:tcPr>
            <w:tcW w:w="6657" w:type="dxa"/>
            <w:shd w:val="clear" w:color="auto" w:fill="auto"/>
          </w:tcPr>
          <w:p w14:paraId="0EB38761" w14:textId="77777777" w:rsidR="00360F40" w:rsidRPr="000655DF" w:rsidRDefault="00360F40" w:rsidP="00154262">
            <w:pPr>
              <w:pStyle w:val="3GPPText"/>
              <w:spacing w:before="0" w:after="0"/>
            </w:pPr>
            <w:r>
              <w:t>50 PRBs</w:t>
            </w:r>
          </w:p>
        </w:tc>
      </w:tr>
      <w:tr w:rsidR="00360F40" w:rsidRPr="000655DF" w14:paraId="6F61F7FC" w14:textId="77777777" w:rsidTr="00154262">
        <w:trPr>
          <w:trHeight w:val="248"/>
        </w:trPr>
        <w:tc>
          <w:tcPr>
            <w:tcW w:w="3261" w:type="dxa"/>
            <w:shd w:val="clear" w:color="auto" w:fill="auto"/>
          </w:tcPr>
          <w:p w14:paraId="4BC92958" w14:textId="77777777" w:rsidR="00360F40" w:rsidRPr="000655DF" w:rsidRDefault="00360F40" w:rsidP="00154262">
            <w:pPr>
              <w:pStyle w:val="3GPPText"/>
              <w:spacing w:before="0" w:after="0"/>
            </w:pPr>
            <w:r w:rsidRPr="000655DF">
              <w:t>Channel model</w:t>
            </w:r>
          </w:p>
        </w:tc>
        <w:tc>
          <w:tcPr>
            <w:tcW w:w="6657" w:type="dxa"/>
            <w:shd w:val="clear" w:color="auto" w:fill="auto"/>
          </w:tcPr>
          <w:p w14:paraId="7F440432" w14:textId="77777777" w:rsidR="00360F40" w:rsidRPr="000655DF" w:rsidRDefault="00360F40" w:rsidP="00154262">
            <w:pPr>
              <w:pStyle w:val="3GPPText"/>
              <w:spacing w:before="0" w:after="0"/>
            </w:pPr>
            <w:r w:rsidRPr="000655DF">
              <w:t xml:space="preserve">CDL Urban </w:t>
            </w:r>
            <w:r>
              <w:t>N</w:t>
            </w:r>
            <w:r w:rsidRPr="000655DF">
              <w:t xml:space="preserve">LOS with </w:t>
            </w:r>
            <w:r>
              <w:t>3</w:t>
            </w:r>
            <w:r w:rsidRPr="000655DF">
              <w:t xml:space="preserve">0 km/h according </w:t>
            </w:r>
          </w:p>
        </w:tc>
      </w:tr>
      <w:tr w:rsidR="00360F40" w:rsidRPr="000655DF" w14:paraId="07D59A4D" w14:textId="77777777" w:rsidTr="00154262">
        <w:trPr>
          <w:trHeight w:val="248"/>
        </w:trPr>
        <w:tc>
          <w:tcPr>
            <w:tcW w:w="3261" w:type="dxa"/>
            <w:shd w:val="clear" w:color="auto" w:fill="auto"/>
          </w:tcPr>
          <w:p w14:paraId="1C736846" w14:textId="77777777" w:rsidR="00360F40" w:rsidRPr="000655DF" w:rsidRDefault="00360F40" w:rsidP="00154262">
            <w:pPr>
              <w:pStyle w:val="3GPPText"/>
              <w:spacing w:before="0" w:after="0"/>
            </w:pPr>
            <w:r w:rsidRPr="000655DF">
              <w:t>Carrier frequency</w:t>
            </w:r>
          </w:p>
        </w:tc>
        <w:tc>
          <w:tcPr>
            <w:tcW w:w="6657" w:type="dxa"/>
            <w:shd w:val="clear" w:color="auto" w:fill="auto"/>
          </w:tcPr>
          <w:p w14:paraId="1274044C" w14:textId="77777777" w:rsidR="00360F40" w:rsidRPr="000655DF" w:rsidRDefault="00360F40" w:rsidP="00154262">
            <w:pPr>
              <w:pStyle w:val="3GPPText"/>
              <w:spacing w:before="0" w:after="0"/>
            </w:pPr>
            <w:r w:rsidRPr="000655DF">
              <w:t>5.9 GHz</w:t>
            </w:r>
          </w:p>
        </w:tc>
      </w:tr>
      <w:tr w:rsidR="00360F40" w:rsidRPr="000655DF" w14:paraId="1AA7BC32" w14:textId="77777777" w:rsidTr="00154262">
        <w:trPr>
          <w:trHeight w:val="248"/>
        </w:trPr>
        <w:tc>
          <w:tcPr>
            <w:tcW w:w="3261" w:type="dxa"/>
            <w:shd w:val="clear" w:color="auto" w:fill="auto"/>
          </w:tcPr>
          <w:p w14:paraId="288D226A" w14:textId="77777777" w:rsidR="00360F40" w:rsidRPr="000655DF" w:rsidRDefault="00360F40" w:rsidP="00154262">
            <w:pPr>
              <w:pStyle w:val="3GPPText"/>
              <w:spacing w:before="0" w:after="0"/>
            </w:pPr>
            <w:r w:rsidRPr="000655DF">
              <w:t>Modulation format</w:t>
            </w:r>
          </w:p>
        </w:tc>
        <w:tc>
          <w:tcPr>
            <w:tcW w:w="6657" w:type="dxa"/>
            <w:shd w:val="clear" w:color="auto" w:fill="auto"/>
          </w:tcPr>
          <w:p w14:paraId="496DF6F4" w14:textId="77777777" w:rsidR="00360F40" w:rsidRPr="000655DF" w:rsidRDefault="00360F40" w:rsidP="00154262">
            <w:pPr>
              <w:pStyle w:val="3GPPText"/>
              <w:spacing w:before="0" w:after="0"/>
            </w:pPr>
            <w:r w:rsidRPr="000655DF">
              <w:t>QPSK</w:t>
            </w:r>
          </w:p>
        </w:tc>
      </w:tr>
      <w:tr w:rsidR="00360F40" w:rsidRPr="000655DF" w14:paraId="5491DCBF" w14:textId="77777777" w:rsidTr="00154262">
        <w:trPr>
          <w:trHeight w:val="248"/>
        </w:trPr>
        <w:tc>
          <w:tcPr>
            <w:tcW w:w="3261" w:type="dxa"/>
            <w:shd w:val="clear" w:color="auto" w:fill="auto"/>
          </w:tcPr>
          <w:p w14:paraId="2FEB7D91" w14:textId="77777777" w:rsidR="00360F40" w:rsidRPr="000655DF" w:rsidRDefault="00360F40" w:rsidP="00154262">
            <w:pPr>
              <w:pStyle w:val="3GPPText"/>
              <w:spacing w:before="0" w:after="0"/>
            </w:pPr>
            <w:r w:rsidRPr="000655DF">
              <w:t>SCS</w:t>
            </w:r>
          </w:p>
        </w:tc>
        <w:tc>
          <w:tcPr>
            <w:tcW w:w="6657" w:type="dxa"/>
            <w:shd w:val="clear" w:color="auto" w:fill="auto"/>
          </w:tcPr>
          <w:p w14:paraId="783CEE60" w14:textId="77777777" w:rsidR="00360F40" w:rsidRPr="000655DF" w:rsidRDefault="00360F40" w:rsidP="00154262">
            <w:pPr>
              <w:pStyle w:val="3GPPText"/>
              <w:spacing w:before="0" w:after="0"/>
            </w:pPr>
            <w:r w:rsidRPr="000655DF">
              <w:t xml:space="preserve">30 kHz </w:t>
            </w:r>
          </w:p>
        </w:tc>
      </w:tr>
      <w:tr w:rsidR="00360F40" w:rsidRPr="000655DF" w14:paraId="6BB57313" w14:textId="77777777" w:rsidTr="00154262">
        <w:trPr>
          <w:trHeight w:val="248"/>
        </w:trPr>
        <w:tc>
          <w:tcPr>
            <w:tcW w:w="3261" w:type="dxa"/>
            <w:shd w:val="clear" w:color="auto" w:fill="auto"/>
          </w:tcPr>
          <w:p w14:paraId="7ACE7F99" w14:textId="77777777" w:rsidR="00360F40" w:rsidRPr="000655DF" w:rsidRDefault="00360F40" w:rsidP="00154262">
            <w:pPr>
              <w:pStyle w:val="3GPPText"/>
              <w:spacing w:before="0" w:after="0"/>
            </w:pPr>
            <w:r w:rsidRPr="000655DF">
              <w:t>Channel Estimation</w:t>
            </w:r>
          </w:p>
        </w:tc>
        <w:tc>
          <w:tcPr>
            <w:tcW w:w="6657" w:type="dxa"/>
            <w:shd w:val="clear" w:color="auto" w:fill="auto"/>
          </w:tcPr>
          <w:p w14:paraId="5F020638" w14:textId="77777777" w:rsidR="00360F40" w:rsidRPr="000655DF" w:rsidRDefault="00360F40" w:rsidP="00154262">
            <w:pPr>
              <w:pStyle w:val="3GPPText"/>
              <w:spacing w:before="0" w:after="0"/>
            </w:pPr>
            <w:r w:rsidRPr="000655DF">
              <w:t>MMSE based on ideal knowledge of Doppler-delay statistics</w:t>
            </w:r>
          </w:p>
        </w:tc>
      </w:tr>
      <w:tr w:rsidR="00360F40" w:rsidRPr="000655DF" w14:paraId="3B6CA2EA" w14:textId="77777777" w:rsidTr="00154262">
        <w:trPr>
          <w:trHeight w:val="248"/>
        </w:trPr>
        <w:tc>
          <w:tcPr>
            <w:tcW w:w="3261" w:type="dxa"/>
            <w:shd w:val="clear" w:color="auto" w:fill="auto"/>
          </w:tcPr>
          <w:p w14:paraId="2B0C8CDA" w14:textId="77777777" w:rsidR="00360F40" w:rsidRPr="000655DF" w:rsidRDefault="00360F40" w:rsidP="00154262">
            <w:pPr>
              <w:pStyle w:val="3GPPText"/>
              <w:spacing w:before="0" w:after="0"/>
            </w:pPr>
            <w:proofErr w:type="spellStart"/>
            <w:r w:rsidRPr="000655DF">
              <w:t>Tx</w:t>
            </w:r>
            <w:proofErr w:type="spellEnd"/>
            <w:r w:rsidRPr="000655DF">
              <w:t xml:space="preserve"> antenna configuration</w:t>
            </w:r>
          </w:p>
        </w:tc>
        <w:tc>
          <w:tcPr>
            <w:tcW w:w="6657" w:type="dxa"/>
            <w:shd w:val="clear" w:color="auto" w:fill="auto"/>
          </w:tcPr>
          <w:p w14:paraId="1B843EDF" w14:textId="77777777" w:rsidR="00360F40" w:rsidRPr="000655DF" w:rsidRDefault="00360F40" w:rsidP="00154262">
            <w:pPr>
              <w:pStyle w:val="3GPPText"/>
              <w:spacing w:before="0" w:after="0"/>
            </w:pPr>
            <w:r w:rsidRPr="000655DF">
              <w:t>2 cross polarized antennas</w:t>
            </w:r>
          </w:p>
        </w:tc>
      </w:tr>
      <w:tr w:rsidR="00360F40" w:rsidRPr="000655DF" w14:paraId="099285C9" w14:textId="77777777" w:rsidTr="00154262">
        <w:trPr>
          <w:trHeight w:val="248"/>
        </w:trPr>
        <w:tc>
          <w:tcPr>
            <w:tcW w:w="3261" w:type="dxa"/>
            <w:shd w:val="clear" w:color="auto" w:fill="auto"/>
          </w:tcPr>
          <w:p w14:paraId="51B2C3CC" w14:textId="77777777" w:rsidR="00360F40" w:rsidRPr="000655DF" w:rsidRDefault="00360F40" w:rsidP="00154262">
            <w:pPr>
              <w:pStyle w:val="3GPPText"/>
              <w:spacing w:before="0" w:after="0"/>
            </w:pPr>
            <w:r w:rsidRPr="000655DF">
              <w:t>Rx antenna configuration</w:t>
            </w:r>
          </w:p>
        </w:tc>
        <w:tc>
          <w:tcPr>
            <w:tcW w:w="6657" w:type="dxa"/>
            <w:shd w:val="clear" w:color="auto" w:fill="auto"/>
          </w:tcPr>
          <w:p w14:paraId="520E4C50" w14:textId="77777777" w:rsidR="00360F40" w:rsidRPr="000655DF" w:rsidRDefault="00360F40" w:rsidP="00154262">
            <w:pPr>
              <w:pStyle w:val="3GPPText"/>
              <w:spacing w:before="0" w:after="0"/>
            </w:pPr>
            <w:r w:rsidRPr="000655DF">
              <w:t>4 antennas with 2 polarizations</w:t>
            </w:r>
          </w:p>
        </w:tc>
      </w:tr>
      <w:tr w:rsidR="00360F40" w:rsidRPr="000655DF" w14:paraId="3751E536" w14:textId="77777777" w:rsidTr="00154262">
        <w:trPr>
          <w:trHeight w:val="248"/>
        </w:trPr>
        <w:tc>
          <w:tcPr>
            <w:tcW w:w="3261" w:type="dxa"/>
            <w:shd w:val="clear" w:color="auto" w:fill="auto"/>
          </w:tcPr>
          <w:p w14:paraId="55233900" w14:textId="77777777" w:rsidR="00360F40" w:rsidRPr="000655DF" w:rsidRDefault="00360F40" w:rsidP="00154262">
            <w:pPr>
              <w:pStyle w:val="3GPPText"/>
              <w:spacing w:before="0" w:after="0"/>
            </w:pPr>
            <w:r w:rsidRPr="000655DF">
              <w:t>EVM</w:t>
            </w:r>
          </w:p>
        </w:tc>
        <w:tc>
          <w:tcPr>
            <w:tcW w:w="6657" w:type="dxa"/>
            <w:shd w:val="clear" w:color="auto" w:fill="auto"/>
          </w:tcPr>
          <w:p w14:paraId="434E8BB1" w14:textId="77777777" w:rsidR="00360F40" w:rsidRPr="000655DF" w:rsidRDefault="00360F40" w:rsidP="00154262">
            <w:pPr>
              <w:pStyle w:val="3GPPText"/>
              <w:spacing w:before="0" w:after="0"/>
            </w:pPr>
            <w:r w:rsidRPr="000655DF">
              <w:t>No EVM is applied</w:t>
            </w:r>
          </w:p>
        </w:tc>
      </w:tr>
      <w:tr w:rsidR="00360F40" w:rsidRPr="000655DF" w14:paraId="06EC17BB" w14:textId="77777777" w:rsidTr="00154262">
        <w:trPr>
          <w:trHeight w:val="248"/>
        </w:trPr>
        <w:tc>
          <w:tcPr>
            <w:tcW w:w="3261" w:type="dxa"/>
            <w:shd w:val="clear" w:color="auto" w:fill="auto"/>
          </w:tcPr>
          <w:p w14:paraId="5BD30F46" w14:textId="77777777" w:rsidR="00360F40" w:rsidRPr="000655DF" w:rsidRDefault="00360F40" w:rsidP="00154262">
            <w:pPr>
              <w:pStyle w:val="3GPPText"/>
              <w:spacing w:before="0" w:after="0"/>
            </w:pPr>
            <w:r w:rsidRPr="000655DF">
              <w:t>UE receiver algorithm</w:t>
            </w:r>
          </w:p>
        </w:tc>
        <w:tc>
          <w:tcPr>
            <w:tcW w:w="6657" w:type="dxa"/>
            <w:shd w:val="clear" w:color="auto" w:fill="auto"/>
          </w:tcPr>
          <w:p w14:paraId="4AFDD548" w14:textId="77777777" w:rsidR="00360F40" w:rsidRPr="000655DF" w:rsidRDefault="00360F40" w:rsidP="00154262">
            <w:pPr>
              <w:pStyle w:val="3GPPText"/>
              <w:spacing w:before="0" w:after="0"/>
            </w:pPr>
            <w:r w:rsidRPr="000655DF">
              <w:t>MMSE</w:t>
            </w:r>
          </w:p>
        </w:tc>
      </w:tr>
      <w:tr w:rsidR="00360F40" w:rsidRPr="000655DF" w14:paraId="2763DF46" w14:textId="77777777" w:rsidTr="00154262">
        <w:trPr>
          <w:trHeight w:val="248"/>
        </w:trPr>
        <w:tc>
          <w:tcPr>
            <w:tcW w:w="3261" w:type="dxa"/>
            <w:shd w:val="clear" w:color="auto" w:fill="auto"/>
          </w:tcPr>
          <w:p w14:paraId="2A571BFB" w14:textId="77777777" w:rsidR="00360F40" w:rsidRPr="000655DF" w:rsidRDefault="00360F40" w:rsidP="00154262">
            <w:pPr>
              <w:pStyle w:val="3GPPText"/>
              <w:spacing w:before="0" w:after="0"/>
            </w:pPr>
            <w:r w:rsidRPr="000655DF">
              <w:t>AGC settling time</w:t>
            </w:r>
          </w:p>
        </w:tc>
        <w:tc>
          <w:tcPr>
            <w:tcW w:w="6657" w:type="dxa"/>
            <w:shd w:val="clear" w:color="auto" w:fill="auto"/>
          </w:tcPr>
          <w:p w14:paraId="6AD924C1" w14:textId="77777777" w:rsidR="00360F40" w:rsidRPr="000655DF" w:rsidRDefault="00360F40" w:rsidP="00154262">
            <w:pPr>
              <w:pStyle w:val="3GPPText"/>
              <w:spacing w:before="0" w:after="0"/>
            </w:pPr>
            <w:r>
              <w:t>0 OFDM symbols</w:t>
            </w:r>
          </w:p>
        </w:tc>
      </w:tr>
      <w:tr w:rsidR="00360F40" w:rsidRPr="000655DF" w14:paraId="783A2F8A" w14:textId="77777777" w:rsidTr="00154262">
        <w:trPr>
          <w:trHeight w:val="248"/>
        </w:trPr>
        <w:tc>
          <w:tcPr>
            <w:tcW w:w="3261" w:type="dxa"/>
            <w:shd w:val="clear" w:color="auto" w:fill="auto"/>
          </w:tcPr>
          <w:p w14:paraId="3D794E48" w14:textId="77777777" w:rsidR="00360F40" w:rsidRPr="000655DF" w:rsidRDefault="00360F40" w:rsidP="00154262">
            <w:pPr>
              <w:pStyle w:val="3GPPText"/>
              <w:spacing w:before="0" w:after="0"/>
            </w:pPr>
            <w:proofErr w:type="spellStart"/>
            <w:r w:rsidRPr="000655DF">
              <w:t>Tx</w:t>
            </w:r>
            <w:proofErr w:type="spellEnd"/>
            <w:r w:rsidRPr="000655DF">
              <w:t>/Rx switching gap</w:t>
            </w:r>
          </w:p>
        </w:tc>
        <w:tc>
          <w:tcPr>
            <w:tcW w:w="6657" w:type="dxa"/>
            <w:shd w:val="clear" w:color="auto" w:fill="auto"/>
          </w:tcPr>
          <w:p w14:paraId="71BCEF6D" w14:textId="77777777" w:rsidR="00360F40" w:rsidRPr="000655DF" w:rsidRDefault="00360F40" w:rsidP="00154262">
            <w:pPr>
              <w:pStyle w:val="3GPPText"/>
              <w:spacing w:before="0" w:after="0"/>
            </w:pPr>
            <w:r w:rsidRPr="000655DF">
              <w:t>1 OFDM symbol</w:t>
            </w:r>
          </w:p>
        </w:tc>
      </w:tr>
    </w:tbl>
    <w:p w14:paraId="6B3EC694" w14:textId="77777777" w:rsidR="00360F40" w:rsidRDefault="00360F40" w:rsidP="00360F40"/>
    <w:p w14:paraId="19BA031F" w14:textId="77777777" w:rsidR="0055330C" w:rsidRPr="000655DF" w:rsidRDefault="0055330C" w:rsidP="0055330C">
      <w:pPr>
        <w:pStyle w:val="3GPPText"/>
      </w:pPr>
    </w:p>
    <w:p w14:paraId="0CE726E4" w14:textId="5A29A3A6" w:rsidR="00C23D7F" w:rsidRPr="000655DF" w:rsidRDefault="00C23D7F" w:rsidP="00C23D7F">
      <w:pPr>
        <w:pStyle w:val="3GPPH1"/>
        <w:rPr>
          <w:lang w:val="en-US"/>
        </w:rPr>
      </w:pPr>
      <w:r w:rsidRPr="000655DF">
        <w:rPr>
          <w:lang w:val="en-US"/>
        </w:rPr>
        <w:t xml:space="preserve">Annex </w:t>
      </w:r>
      <w:r w:rsidR="006A0852">
        <w:rPr>
          <w:lang w:val="en-US"/>
        </w:rPr>
        <w:t>B</w:t>
      </w:r>
      <w:r w:rsidR="006A0852" w:rsidRPr="000655DF">
        <w:rPr>
          <w:lang w:val="en-US"/>
        </w:rPr>
        <w:t xml:space="preserve"> </w:t>
      </w:r>
      <w:r w:rsidRPr="000655DF">
        <w:rPr>
          <w:lang w:val="en-US"/>
        </w:rPr>
        <w:t xml:space="preserve">– </w:t>
      </w:r>
      <w:r>
        <w:rPr>
          <w:lang w:val="en-US"/>
        </w:rPr>
        <w:t>System Level Evaluation A</w:t>
      </w:r>
      <w:r w:rsidRPr="000655DF">
        <w:rPr>
          <w:lang w:val="en-US"/>
        </w:rPr>
        <w:t>ssumptions</w:t>
      </w:r>
    </w:p>
    <w:p w14:paraId="1FB3A543" w14:textId="2BC7704B" w:rsidR="00C23D7F" w:rsidRPr="00C23D7F" w:rsidRDefault="00C23D7F" w:rsidP="002D2F02">
      <w:pPr>
        <w:pStyle w:val="3GPPText"/>
      </w:pPr>
      <w:r w:rsidRPr="00C23D7F">
        <w:t xml:space="preserve">In this section, we provide summary of </w:t>
      </w:r>
      <w:r>
        <w:t>evaluation assumptions:</w:t>
      </w:r>
    </w:p>
    <w:p w14:paraId="49D7CE9F" w14:textId="0AE1E13D" w:rsidR="00C23D7F" w:rsidRPr="00C23D7F" w:rsidRDefault="00C23D7F" w:rsidP="00C23D7F">
      <w:pPr>
        <w:spacing w:before="120"/>
        <w:rPr>
          <w:b/>
          <w:bCs/>
          <w:lang w:val="en-US"/>
        </w:rPr>
      </w:pPr>
      <w:bookmarkStart w:id="64" w:name="_Ref534982661"/>
      <w:r w:rsidRPr="00C23D7F">
        <w:rPr>
          <w:b/>
          <w:bCs/>
        </w:rPr>
        <w:t xml:space="preserve">Table </w:t>
      </w:r>
      <w:r w:rsidRPr="00C23D7F">
        <w:rPr>
          <w:b/>
          <w:bCs/>
        </w:rPr>
        <w:fldChar w:fldCharType="begin"/>
      </w:r>
      <w:r w:rsidRPr="00C23D7F">
        <w:rPr>
          <w:b/>
          <w:bCs/>
        </w:rPr>
        <w:instrText xml:space="preserve"> SEQ Table \* ARABIC </w:instrText>
      </w:r>
      <w:r w:rsidRPr="00C23D7F">
        <w:rPr>
          <w:b/>
          <w:bCs/>
        </w:rPr>
        <w:fldChar w:fldCharType="separate"/>
      </w:r>
      <w:r w:rsidR="009575BD">
        <w:rPr>
          <w:b/>
          <w:bCs/>
          <w:noProof/>
        </w:rPr>
        <w:t>8</w:t>
      </w:r>
      <w:r w:rsidRPr="00C23D7F">
        <w:rPr>
          <w:b/>
          <w:bCs/>
        </w:rPr>
        <w:fldChar w:fldCharType="end"/>
      </w:r>
      <w:bookmarkEnd w:id="64"/>
      <w:r w:rsidRPr="00C23D7F">
        <w:rPr>
          <w:b/>
          <w:bCs/>
        </w:rPr>
        <w:t>: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C23D7F" w:rsidRPr="00C23D7F" w14:paraId="62465BD7" w14:textId="77777777" w:rsidTr="006477EB">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771E92B2" w14:textId="77777777" w:rsidR="00C23D7F" w:rsidRPr="00C23D7F" w:rsidRDefault="00C23D7F" w:rsidP="00C23D7F">
            <w:pPr>
              <w:widowControl w:val="0"/>
              <w:overflowPunct/>
              <w:autoSpaceDE/>
              <w:adjustRightInd/>
              <w:spacing w:after="0"/>
              <w:rPr>
                <w:b/>
              </w:rPr>
            </w:pPr>
            <w:r w:rsidRPr="00C23D7F">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6AEEB298" w14:textId="77777777" w:rsidR="00C23D7F" w:rsidRPr="00C23D7F" w:rsidRDefault="00C23D7F" w:rsidP="00C23D7F">
            <w:pPr>
              <w:widowControl w:val="0"/>
              <w:overflowPunct/>
              <w:autoSpaceDE/>
              <w:adjustRightInd/>
              <w:spacing w:after="0"/>
              <w:jc w:val="center"/>
              <w:rPr>
                <w:b/>
              </w:rPr>
            </w:pPr>
            <w:r w:rsidRPr="00C23D7F">
              <w:rPr>
                <w:b/>
              </w:rPr>
              <w:t>Value</w:t>
            </w:r>
          </w:p>
        </w:tc>
      </w:tr>
      <w:tr w:rsidR="00C23D7F" w:rsidRPr="00C23D7F" w14:paraId="455361CD" w14:textId="77777777" w:rsidTr="006477EB">
        <w:tc>
          <w:tcPr>
            <w:tcW w:w="2118" w:type="dxa"/>
            <w:tcBorders>
              <w:top w:val="single" w:sz="4" w:space="0" w:color="auto"/>
              <w:left w:val="single" w:sz="4" w:space="0" w:color="auto"/>
              <w:bottom w:val="single" w:sz="4" w:space="0" w:color="auto"/>
              <w:right w:val="single" w:sz="4" w:space="0" w:color="auto"/>
            </w:tcBorders>
          </w:tcPr>
          <w:p w14:paraId="403E333A" w14:textId="77777777" w:rsidR="00C23D7F" w:rsidRPr="00C23D7F" w:rsidRDefault="00C23D7F" w:rsidP="00C23D7F">
            <w:pPr>
              <w:widowControl w:val="0"/>
              <w:overflowPunct/>
              <w:autoSpaceDE/>
              <w:adjustRightInd/>
              <w:spacing w:after="0"/>
            </w:pPr>
            <w:r w:rsidRPr="00C23D7F">
              <w:t>Deployment scenario</w:t>
            </w:r>
          </w:p>
        </w:tc>
        <w:tc>
          <w:tcPr>
            <w:tcW w:w="7736" w:type="dxa"/>
            <w:tcBorders>
              <w:top w:val="single" w:sz="4" w:space="0" w:color="auto"/>
              <w:left w:val="single" w:sz="4" w:space="0" w:color="auto"/>
              <w:bottom w:val="single" w:sz="4" w:space="0" w:color="auto"/>
              <w:right w:val="single" w:sz="4" w:space="0" w:color="auto"/>
            </w:tcBorders>
          </w:tcPr>
          <w:p w14:paraId="2D401608" w14:textId="13A61BD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Highway Option A scenario from NR V2X methodology </w:t>
            </w:r>
          </w:p>
          <w:p w14:paraId="0E9A0235" w14:textId="77777777" w:rsidR="00C23D7F" w:rsidRPr="00C23D7F" w:rsidRDefault="00C23D7F" w:rsidP="00E46EB0">
            <w:pPr>
              <w:numPr>
                <w:ilvl w:val="1"/>
                <w:numId w:val="18"/>
              </w:numPr>
              <w:overflowPunct/>
              <w:autoSpaceDE/>
              <w:adjustRightInd/>
              <w:spacing w:after="0"/>
              <w:ind w:left="641" w:hanging="357"/>
              <w:textAlignment w:val="auto"/>
              <w:rPr>
                <w:rFonts w:eastAsia="MS Mincho"/>
                <w:iCs/>
                <w:lang w:eastAsia="ja-JP"/>
              </w:rPr>
            </w:pPr>
            <w:r w:rsidRPr="00C23D7F">
              <w:rPr>
                <w:rFonts w:eastAsia="MS Mincho"/>
                <w:iCs/>
                <w:lang w:eastAsia="ja-JP"/>
              </w:rPr>
              <w:t>Vehicle speed = 140 km/h</w:t>
            </w:r>
          </w:p>
        </w:tc>
      </w:tr>
      <w:tr w:rsidR="00C23D7F" w:rsidRPr="00C23D7F" w14:paraId="322A0591" w14:textId="77777777" w:rsidTr="006477EB">
        <w:tc>
          <w:tcPr>
            <w:tcW w:w="2118" w:type="dxa"/>
            <w:tcBorders>
              <w:top w:val="single" w:sz="4" w:space="0" w:color="auto"/>
              <w:left w:val="single" w:sz="4" w:space="0" w:color="auto"/>
              <w:bottom w:val="single" w:sz="4" w:space="0" w:color="auto"/>
              <w:right w:val="single" w:sz="4" w:space="0" w:color="auto"/>
            </w:tcBorders>
          </w:tcPr>
          <w:p w14:paraId="2ADBD84E" w14:textId="77777777" w:rsidR="00C23D7F" w:rsidRPr="00C23D7F" w:rsidRDefault="00C23D7F" w:rsidP="00C23D7F">
            <w:pPr>
              <w:widowControl w:val="0"/>
              <w:overflowPunct/>
              <w:autoSpaceDE/>
              <w:adjustRightInd/>
              <w:spacing w:after="0"/>
            </w:pPr>
            <w:r w:rsidRPr="00C23D7F">
              <w:t>Channel model</w:t>
            </w:r>
          </w:p>
        </w:tc>
        <w:tc>
          <w:tcPr>
            <w:tcW w:w="7736" w:type="dxa"/>
            <w:tcBorders>
              <w:top w:val="single" w:sz="4" w:space="0" w:color="auto"/>
              <w:left w:val="single" w:sz="4" w:space="0" w:color="auto"/>
              <w:bottom w:val="single" w:sz="4" w:space="0" w:color="auto"/>
              <w:right w:val="single" w:sz="4" w:space="0" w:color="auto"/>
            </w:tcBorders>
          </w:tcPr>
          <w:p w14:paraId="4F05F237" w14:textId="6686B376" w:rsidR="00C23D7F" w:rsidRPr="00C23D7F" w:rsidRDefault="00C23D7F">
            <w:pPr>
              <w:overflowPunct/>
              <w:autoSpaceDE/>
              <w:adjustRightInd/>
              <w:spacing w:after="0"/>
              <w:textAlignment w:val="auto"/>
              <w:rPr>
                <w:rFonts w:eastAsia="MS Mincho"/>
                <w:iCs/>
                <w:lang w:val="en-US" w:eastAsia="ja-JP"/>
              </w:rPr>
            </w:pPr>
            <w:r w:rsidRPr="00C23D7F">
              <w:rPr>
                <w:rFonts w:eastAsia="MS Mincho"/>
                <w:iCs/>
                <w:lang w:eastAsia="ja-JP"/>
              </w:rPr>
              <w:t>TR 37.885, NR V2X Channel Model</w:t>
            </w:r>
            <w:r w:rsidRPr="00C23D7F">
              <w:rPr>
                <w:rFonts w:eastAsia="MS Mincho"/>
                <w:iCs/>
                <w:lang w:val="en-US" w:eastAsia="ja-JP"/>
              </w:rPr>
              <w:t xml:space="preserve"> </w:t>
            </w:r>
          </w:p>
        </w:tc>
      </w:tr>
      <w:tr w:rsidR="00C23D7F" w:rsidRPr="00C23D7F" w14:paraId="1A055998" w14:textId="77777777" w:rsidTr="006477EB">
        <w:tc>
          <w:tcPr>
            <w:tcW w:w="2118" w:type="dxa"/>
            <w:tcBorders>
              <w:top w:val="single" w:sz="4" w:space="0" w:color="auto"/>
              <w:left w:val="single" w:sz="4" w:space="0" w:color="auto"/>
              <w:bottom w:val="single" w:sz="4" w:space="0" w:color="auto"/>
              <w:right w:val="single" w:sz="4" w:space="0" w:color="auto"/>
            </w:tcBorders>
          </w:tcPr>
          <w:p w14:paraId="1124607F" w14:textId="77777777" w:rsidR="00C23D7F" w:rsidRPr="00C23D7F" w:rsidRDefault="00C23D7F" w:rsidP="00C23D7F">
            <w:pPr>
              <w:widowControl w:val="0"/>
              <w:overflowPunct/>
              <w:autoSpaceDE/>
              <w:adjustRightInd/>
              <w:spacing w:after="0"/>
            </w:pPr>
            <w:r w:rsidRPr="00C23D7F">
              <w:t>Spectrum allocation</w:t>
            </w:r>
          </w:p>
        </w:tc>
        <w:tc>
          <w:tcPr>
            <w:tcW w:w="7736" w:type="dxa"/>
            <w:tcBorders>
              <w:top w:val="single" w:sz="4" w:space="0" w:color="auto"/>
              <w:left w:val="single" w:sz="4" w:space="0" w:color="auto"/>
              <w:bottom w:val="single" w:sz="4" w:space="0" w:color="auto"/>
              <w:right w:val="single" w:sz="4" w:space="0" w:color="auto"/>
            </w:tcBorders>
          </w:tcPr>
          <w:p w14:paraId="3B96B34A"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Carrier frequency: 6GHz</w:t>
            </w:r>
          </w:p>
          <w:p w14:paraId="1F68FED8"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Simulated Bandwidth:20 MHz</w:t>
            </w:r>
          </w:p>
        </w:tc>
      </w:tr>
      <w:tr w:rsidR="00C23D7F" w:rsidRPr="00C23D7F" w14:paraId="2201E7CA" w14:textId="77777777" w:rsidTr="006477EB">
        <w:tc>
          <w:tcPr>
            <w:tcW w:w="2118" w:type="dxa"/>
            <w:tcBorders>
              <w:top w:val="single" w:sz="4" w:space="0" w:color="auto"/>
              <w:left w:val="single" w:sz="4" w:space="0" w:color="auto"/>
              <w:bottom w:val="single" w:sz="4" w:space="0" w:color="auto"/>
              <w:right w:val="single" w:sz="4" w:space="0" w:color="auto"/>
            </w:tcBorders>
          </w:tcPr>
          <w:p w14:paraId="5A4AEDBD" w14:textId="77777777" w:rsidR="00C23D7F" w:rsidRPr="00C23D7F" w:rsidRDefault="00C23D7F" w:rsidP="00C23D7F">
            <w:pPr>
              <w:widowControl w:val="0"/>
              <w:overflowPunct/>
              <w:autoSpaceDE/>
              <w:adjustRightInd/>
              <w:spacing w:after="0"/>
            </w:pPr>
            <w:r w:rsidRPr="00C23D7F">
              <w:t>Subcarrier spacing</w:t>
            </w:r>
          </w:p>
        </w:tc>
        <w:tc>
          <w:tcPr>
            <w:tcW w:w="7736" w:type="dxa"/>
            <w:tcBorders>
              <w:top w:val="single" w:sz="4" w:space="0" w:color="auto"/>
              <w:left w:val="single" w:sz="4" w:space="0" w:color="auto"/>
              <w:bottom w:val="single" w:sz="4" w:space="0" w:color="auto"/>
              <w:right w:val="single" w:sz="4" w:space="0" w:color="auto"/>
            </w:tcBorders>
          </w:tcPr>
          <w:p w14:paraId="078F5D7B"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30 kHz</w:t>
            </w:r>
          </w:p>
        </w:tc>
      </w:tr>
      <w:tr w:rsidR="00C23D7F" w:rsidRPr="00C23D7F" w14:paraId="2F68B93B"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3E25FB63" w14:textId="77777777" w:rsidR="00C23D7F" w:rsidRPr="00C23D7F" w:rsidRDefault="00C23D7F" w:rsidP="00C23D7F">
            <w:pPr>
              <w:widowControl w:val="0"/>
              <w:overflowPunct/>
              <w:autoSpaceDE/>
              <w:adjustRightInd/>
              <w:spacing w:after="0"/>
            </w:pPr>
            <w:r w:rsidRPr="00C23D7F">
              <w:t>Traffic model</w:t>
            </w:r>
          </w:p>
        </w:tc>
        <w:tc>
          <w:tcPr>
            <w:tcW w:w="7736" w:type="dxa"/>
            <w:tcBorders>
              <w:top w:val="single" w:sz="4" w:space="0" w:color="auto"/>
              <w:left w:val="single" w:sz="4" w:space="0" w:color="auto"/>
              <w:bottom w:val="single" w:sz="4" w:space="0" w:color="auto"/>
              <w:right w:val="single" w:sz="4" w:space="0" w:color="auto"/>
            </w:tcBorders>
            <w:hideMark/>
          </w:tcPr>
          <w:p w14:paraId="5229D7FC" w14:textId="77777777" w:rsidR="00C23D7F" w:rsidRPr="00C23D7F" w:rsidRDefault="00C23D7F" w:rsidP="00C23D7F">
            <w:pPr>
              <w:overflowPunct/>
              <w:autoSpaceDE/>
              <w:adjustRightInd/>
              <w:spacing w:after="0"/>
              <w:textAlignment w:val="auto"/>
              <w:rPr>
                <w:rFonts w:eastAsia="MS Mincho"/>
                <w:iCs/>
                <w:u w:val="single"/>
                <w:lang w:eastAsia="ja-JP"/>
              </w:rPr>
            </w:pPr>
            <w:r w:rsidRPr="00C23D7F">
              <w:rPr>
                <w:rFonts w:eastAsia="MS Mincho"/>
                <w:iCs/>
                <w:u w:val="single"/>
                <w:lang w:eastAsia="ja-JP"/>
              </w:rPr>
              <w:t>Aperiodic variable packet size broadcast traffic (TR 37.885 Aperiodic Model 1 traffic):</w:t>
            </w:r>
          </w:p>
          <w:p w14:paraId="2A4FC247"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Packet size: uniform in the range [200..2000] Byte with quantization step of 200 Byte </w:t>
            </w:r>
          </w:p>
          <w:p w14:paraId="50DCEE91"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lang w:val="en-US" w:eastAsia="ko-KR"/>
              </w:rPr>
              <w:t>Inter-packet arrival time:</w:t>
            </w:r>
            <w:r w:rsidRPr="00C23D7F">
              <w:rPr>
                <w:rFonts w:eastAsia="MS Mincho"/>
                <w:iCs/>
                <w:lang w:eastAsia="ja-JP"/>
              </w:rPr>
              <w:t xml:space="preserve"> </w:t>
            </w:r>
            <w:r w:rsidRPr="00C23D7F">
              <w:rPr>
                <w:lang w:val="en-US" w:eastAsia="ko-KR"/>
              </w:rPr>
              <w:t xml:space="preserve">50 </w:t>
            </w:r>
            <w:proofErr w:type="spellStart"/>
            <w:r w:rsidRPr="00C23D7F">
              <w:rPr>
                <w:lang w:val="en-US" w:eastAsia="ko-KR"/>
              </w:rPr>
              <w:t>ms</w:t>
            </w:r>
            <w:proofErr w:type="spellEnd"/>
            <w:r w:rsidRPr="00C23D7F">
              <w:rPr>
                <w:lang w:val="en-US" w:eastAsia="ko-KR"/>
              </w:rPr>
              <w:t xml:space="preserve"> + an exponential random variable with the mean of 50 </w:t>
            </w:r>
            <w:proofErr w:type="spellStart"/>
            <w:r w:rsidRPr="00C23D7F">
              <w:rPr>
                <w:lang w:val="en-US" w:eastAsia="ko-KR"/>
              </w:rPr>
              <w:t>ms</w:t>
            </w:r>
            <w:proofErr w:type="spellEnd"/>
          </w:p>
          <w:p w14:paraId="46B9032C"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Latency requirement: 50 </w:t>
            </w:r>
            <w:proofErr w:type="spellStart"/>
            <w:r w:rsidRPr="00C23D7F">
              <w:rPr>
                <w:rFonts w:eastAsia="MS Mincho"/>
                <w:iCs/>
                <w:lang w:eastAsia="ja-JP"/>
              </w:rPr>
              <w:t>ms</w:t>
            </w:r>
            <w:proofErr w:type="spellEnd"/>
          </w:p>
          <w:p w14:paraId="42BB884D"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100% Vehicle UEs transmit data </w:t>
            </w:r>
          </w:p>
        </w:tc>
      </w:tr>
      <w:tr w:rsidR="00C23D7F" w:rsidRPr="00C23D7F" w14:paraId="7512BFFF" w14:textId="77777777" w:rsidTr="006477EB">
        <w:tc>
          <w:tcPr>
            <w:tcW w:w="2118" w:type="dxa"/>
            <w:tcBorders>
              <w:top w:val="single" w:sz="4" w:space="0" w:color="auto"/>
              <w:left w:val="single" w:sz="4" w:space="0" w:color="auto"/>
              <w:bottom w:val="single" w:sz="4" w:space="0" w:color="auto"/>
              <w:right w:val="single" w:sz="4" w:space="0" w:color="auto"/>
            </w:tcBorders>
          </w:tcPr>
          <w:p w14:paraId="5F96DC4E" w14:textId="77777777" w:rsidR="00C23D7F" w:rsidRPr="00C23D7F" w:rsidRDefault="00C23D7F" w:rsidP="00C23D7F">
            <w:pPr>
              <w:widowControl w:val="0"/>
              <w:overflowPunct/>
              <w:autoSpaceDE/>
              <w:adjustRightInd/>
              <w:spacing w:after="0"/>
            </w:pPr>
            <w:r w:rsidRPr="00C23D7F">
              <w:t>Resource selection window</w:t>
            </w:r>
          </w:p>
        </w:tc>
        <w:tc>
          <w:tcPr>
            <w:tcW w:w="7736" w:type="dxa"/>
            <w:tcBorders>
              <w:top w:val="single" w:sz="4" w:space="0" w:color="auto"/>
              <w:left w:val="single" w:sz="4" w:space="0" w:color="auto"/>
              <w:bottom w:val="single" w:sz="4" w:space="0" w:color="auto"/>
              <w:right w:val="single" w:sz="4" w:space="0" w:color="auto"/>
            </w:tcBorders>
          </w:tcPr>
          <w:p w14:paraId="398E8E4D"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 xml:space="preserve">16 </w:t>
            </w:r>
            <w:proofErr w:type="spellStart"/>
            <w:r w:rsidRPr="00C23D7F">
              <w:rPr>
                <w:rFonts w:eastAsia="MS Mincho"/>
                <w:iCs/>
                <w:lang w:eastAsia="ja-JP"/>
              </w:rPr>
              <w:t>ms</w:t>
            </w:r>
            <w:proofErr w:type="spellEnd"/>
            <w:r w:rsidRPr="00C23D7F">
              <w:rPr>
                <w:rFonts w:eastAsia="MS Mincho"/>
                <w:iCs/>
                <w:lang w:eastAsia="ja-JP"/>
              </w:rPr>
              <w:t xml:space="preserve"> for broadcast</w:t>
            </w:r>
          </w:p>
          <w:p w14:paraId="2CF60461" w14:textId="77777777" w:rsidR="00C23D7F" w:rsidRPr="00C23D7F" w:rsidDel="00AB03D0" w:rsidRDefault="00C23D7F" w:rsidP="00C23D7F">
            <w:pPr>
              <w:overflowPunct/>
              <w:autoSpaceDE/>
              <w:adjustRightInd/>
              <w:spacing w:after="0"/>
              <w:textAlignment w:val="auto"/>
              <w:rPr>
                <w:rFonts w:eastAsia="MS Mincho"/>
                <w:iCs/>
                <w:lang w:eastAsia="ja-JP"/>
              </w:rPr>
            </w:pPr>
            <w:r w:rsidRPr="00C23D7F">
              <w:rPr>
                <w:rFonts w:eastAsia="MS Mincho"/>
                <w:iCs/>
                <w:lang w:eastAsia="ja-JP"/>
              </w:rPr>
              <w:t xml:space="preserve">45 </w:t>
            </w:r>
            <w:proofErr w:type="spellStart"/>
            <w:r w:rsidRPr="00C23D7F">
              <w:rPr>
                <w:rFonts w:eastAsia="MS Mincho"/>
                <w:iCs/>
                <w:lang w:eastAsia="ja-JP"/>
              </w:rPr>
              <w:t>ms</w:t>
            </w:r>
            <w:proofErr w:type="spellEnd"/>
            <w:r w:rsidRPr="00C23D7F">
              <w:rPr>
                <w:rFonts w:eastAsia="MS Mincho"/>
                <w:iCs/>
                <w:lang w:eastAsia="ja-JP"/>
              </w:rPr>
              <w:t xml:space="preserve"> for unicast with PSFCH</w:t>
            </w:r>
          </w:p>
        </w:tc>
      </w:tr>
      <w:tr w:rsidR="00C23D7F" w:rsidRPr="00C23D7F" w14:paraId="78CB8806"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6B5C93C4" w14:textId="77777777" w:rsidR="00C23D7F" w:rsidRPr="00C23D7F" w:rsidRDefault="00C23D7F" w:rsidP="00C23D7F">
            <w:pPr>
              <w:widowControl w:val="0"/>
              <w:overflowPunct/>
              <w:autoSpaceDE/>
              <w:adjustRightInd/>
              <w:spacing w:after="0"/>
            </w:pPr>
            <w:r w:rsidRPr="00C23D7F">
              <w:t>TTI structure</w:t>
            </w:r>
          </w:p>
        </w:tc>
        <w:tc>
          <w:tcPr>
            <w:tcW w:w="7736" w:type="dxa"/>
            <w:tcBorders>
              <w:top w:val="single" w:sz="4" w:space="0" w:color="auto"/>
              <w:left w:val="single" w:sz="4" w:space="0" w:color="auto"/>
              <w:bottom w:val="single" w:sz="4" w:space="0" w:color="auto"/>
              <w:right w:val="single" w:sz="4" w:space="0" w:color="auto"/>
            </w:tcBorders>
            <w:hideMark/>
          </w:tcPr>
          <w:p w14:paraId="599DC967"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NR Slot TTI: 10 Symbols for Data, 4 Symbols total overhead</w:t>
            </w:r>
          </w:p>
          <w:p w14:paraId="1544505C"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When PSFCH is present: 8 symbols for Data</w:t>
            </w:r>
          </w:p>
        </w:tc>
      </w:tr>
      <w:tr w:rsidR="00C23D7F" w:rsidRPr="00C23D7F" w14:paraId="03629B62" w14:textId="77777777" w:rsidTr="006477EB">
        <w:tc>
          <w:tcPr>
            <w:tcW w:w="2118" w:type="dxa"/>
            <w:tcBorders>
              <w:top w:val="single" w:sz="4" w:space="0" w:color="auto"/>
              <w:left w:val="single" w:sz="4" w:space="0" w:color="auto"/>
              <w:bottom w:val="single" w:sz="4" w:space="0" w:color="auto"/>
              <w:right w:val="single" w:sz="4" w:space="0" w:color="auto"/>
            </w:tcBorders>
          </w:tcPr>
          <w:p w14:paraId="332E4DA2" w14:textId="77777777" w:rsidR="00C23D7F" w:rsidRPr="00C23D7F" w:rsidRDefault="00C23D7F" w:rsidP="00C23D7F">
            <w:pPr>
              <w:widowControl w:val="0"/>
              <w:overflowPunct/>
              <w:autoSpaceDE/>
              <w:adjustRightInd/>
              <w:spacing w:after="0"/>
            </w:pPr>
            <w:r w:rsidRPr="00C23D7F">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tcPr>
          <w:p w14:paraId="126518A5" w14:textId="77777777" w:rsidR="00C23D7F" w:rsidRPr="00C23D7F" w:rsidRDefault="00C23D7F" w:rsidP="00C23D7F">
            <w:pPr>
              <w:widowControl w:val="0"/>
              <w:overflowPunct/>
              <w:autoSpaceDE/>
              <w:adjustRightInd/>
              <w:spacing w:after="0"/>
              <w:rPr>
                <w:rFonts w:eastAsia="MS Mincho"/>
                <w:iCs/>
                <w:lang w:eastAsia="ja-JP"/>
              </w:rPr>
            </w:pPr>
            <w:r w:rsidRPr="00C23D7F">
              <w:rPr>
                <w:rFonts w:eastAsia="MS Mincho"/>
                <w:iCs/>
                <w:lang w:eastAsia="ja-JP"/>
              </w:rPr>
              <w:t>64 Bits</w:t>
            </w:r>
          </w:p>
          <w:p w14:paraId="4B6F2EC8" w14:textId="77777777" w:rsidR="00C23D7F" w:rsidRPr="00C23D7F" w:rsidDel="00AB03D0" w:rsidRDefault="00C23D7F" w:rsidP="00C23D7F">
            <w:pPr>
              <w:overflowPunct/>
              <w:autoSpaceDE/>
              <w:adjustRightInd/>
              <w:spacing w:after="0"/>
              <w:textAlignment w:val="auto"/>
              <w:rPr>
                <w:rFonts w:eastAsia="MS Mincho"/>
                <w:iCs/>
                <w:lang w:eastAsia="ja-JP"/>
              </w:rPr>
            </w:pPr>
            <w:r w:rsidRPr="00C23D7F">
              <w:rPr>
                <w:rFonts w:eastAsia="MS Mincho"/>
                <w:iCs/>
                <w:lang w:eastAsia="ja-JP"/>
              </w:rPr>
              <w:t>QPSK Modulation</w:t>
            </w:r>
          </w:p>
        </w:tc>
      </w:tr>
      <w:tr w:rsidR="00C23D7F" w:rsidRPr="00C23D7F" w14:paraId="15891141" w14:textId="77777777" w:rsidTr="006477EB">
        <w:tc>
          <w:tcPr>
            <w:tcW w:w="2118" w:type="dxa"/>
            <w:tcBorders>
              <w:top w:val="single" w:sz="4" w:space="0" w:color="auto"/>
              <w:left w:val="single" w:sz="4" w:space="0" w:color="auto"/>
              <w:bottom w:val="single" w:sz="4" w:space="0" w:color="auto"/>
              <w:right w:val="single" w:sz="4" w:space="0" w:color="auto"/>
            </w:tcBorders>
          </w:tcPr>
          <w:p w14:paraId="78EFA137" w14:textId="77777777" w:rsidR="00C23D7F" w:rsidRPr="00C23D7F" w:rsidRDefault="00C23D7F" w:rsidP="00C23D7F">
            <w:pPr>
              <w:widowControl w:val="0"/>
              <w:overflowPunct/>
              <w:autoSpaceDE/>
              <w:adjustRightInd/>
              <w:spacing w:after="0"/>
            </w:pPr>
            <w:r w:rsidRPr="00C23D7F">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1C08B80A" w14:textId="77777777" w:rsidR="00C23D7F" w:rsidRPr="00C23D7F" w:rsidDel="00AB03D0" w:rsidRDefault="00C23D7F" w:rsidP="00C23D7F">
            <w:pPr>
              <w:overflowPunct/>
              <w:autoSpaceDE/>
              <w:adjustRightInd/>
              <w:spacing w:after="0"/>
              <w:textAlignment w:val="auto"/>
              <w:rPr>
                <w:rFonts w:eastAsia="MS Mincho"/>
                <w:iCs/>
                <w:lang w:eastAsia="ja-JP"/>
              </w:rPr>
            </w:pPr>
            <w:r w:rsidRPr="00C23D7F">
              <w:rPr>
                <w:rFonts w:eastAsia="MS Mincho"/>
                <w:iCs/>
                <w:lang w:eastAsia="ja-JP"/>
              </w:rPr>
              <w:t>Same slot SCI and Data transmission with Option 3 multiplexing scheme</w:t>
            </w:r>
          </w:p>
        </w:tc>
      </w:tr>
      <w:tr w:rsidR="00C23D7F" w:rsidRPr="00C23D7F" w14:paraId="09B3A0D2"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4667B83D" w14:textId="77777777" w:rsidR="00C23D7F" w:rsidRPr="00C23D7F" w:rsidRDefault="00C23D7F" w:rsidP="00C23D7F">
            <w:pPr>
              <w:widowControl w:val="0"/>
              <w:overflowPunct/>
              <w:autoSpaceDE/>
              <w:adjustRightInd/>
              <w:spacing w:after="0"/>
            </w:pPr>
            <w:r w:rsidRPr="00C23D7F">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413DCE5"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t>PSCCH: 5 PRB</w:t>
            </w:r>
          </w:p>
          <w:p w14:paraId="590E03C6"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t xml:space="preserve">PSSCH: </w:t>
            </w:r>
            <w:r w:rsidRPr="00C23D7F">
              <w:rPr>
                <w:rFonts w:eastAsia="MS Mincho"/>
                <w:iCs/>
                <w:lang w:eastAsia="ja-JP"/>
              </w:rPr>
              <w:t>25 PRB</w:t>
            </w:r>
          </w:p>
        </w:tc>
      </w:tr>
      <w:tr w:rsidR="00C23D7F" w:rsidRPr="00C23D7F" w14:paraId="2917FC75" w14:textId="77777777" w:rsidTr="006477EB">
        <w:tc>
          <w:tcPr>
            <w:tcW w:w="2118" w:type="dxa"/>
            <w:tcBorders>
              <w:top w:val="single" w:sz="4" w:space="0" w:color="auto"/>
              <w:left w:val="single" w:sz="4" w:space="0" w:color="auto"/>
              <w:bottom w:val="single" w:sz="4" w:space="0" w:color="auto"/>
              <w:right w:val="single" w:sz="4" w:space="0" w:color="auto"/>
            </w:tcBorders>
          </w:tcPr>
          <w:p w14:paraId="4B2D3C41" w14:textId="77777777" w:rsidR="00C23D7F" w:rsidRPr="00C23D7F" w:rsidRDefault="00C23D7F" w:rsidP="00C23D7F">
            <w:pPr>
              <w:widowControl w:val="0"/>
              <w:overflowPunct/>
              <w:autoSpaceDE/>
              <w:adjustRightInd/>
              <w:spacing w:after="0"/>
            </w:pPr>
            <w:r w:rsidRPr="00C23D7F">
              <w:t>SCI/Data time resource allocation</w:t>
            </w:r>
          </w:p>
        </w:tc>
        <w:tc>
          <w:tcPr>
            <w:tcW w:w="7736" w:type="dxa"/>
            <w:tcBorders>
              <w:top w:val="single" w:sz="4" w:space="0" w:color="auto"/>
              <w:left w:val="single" w:sz="4" w:space="0" w:color="auto"/>
              <w:bottom w:val="single" w:sz="4" w:space="0" w:color="auto"/>
              <w:right w:val="single" w:sz="4" w:space="0" w:color="auto"/>
            </w:tcBorders>
          </w:tcPr>
          <w:p w14:paraId="216D6AA6"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t>PSCCH: 2 Symbols</w:t>
            </w:r>
          </w:p>
          <w:p w14:paraId="7DA11E65"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t>PSSCH: 10 Symbols</w:t>
            </w:r>
          </w:p>
        </w:tc>
      </w:tr>
      <w:tr w:rsidR="00C23D7F" w:rsidRPr="00C23D7F" w14:paraId="541EB1C7" w14:textId="77777777" w:rsidTr="006477EB">
        <w:tc>
          <w:tcPr>
            <w:tcW w:w="2118" w:type="dxa"/>
            <w:tcBorders>
              <w:top w:val="single" w:sz="4" w:space="0" w:color="auto"/>
              <w:left w:val="single" w:sz="4" w:space="0" w:color="auto"/>
              <w:bottom w:val="single" w:sz="4" w:space="0" w:color="auto"/>
              <w:right w:val="single" w:sz="4" w:space="0" w:color="auto"/>
            </w:tcBorders>
          </w:tcPr>
          <w:p w14:paraId="183CE069" w14:textId="77777777" w:rsidR="00C23D7F" w:rsidRPr="00C23D7F" w:rsidRDefault="00C23D7F" w:rsidP="00C23D7F">
            <w:pPr>
              <w:widowControl w:val="0"/>
              <w:overflowPunct/>
              <w:autoSpaceDE/>
              <w:adjustRightInd/>
              <w:spacing w:after="0"/>
            </w:pPr>
            <w:r w:rsidRPr="00C23D7F">
              <w:t>PSFCH (for unicast)</w:t>
            </w:r>
          </w:p>
        </w:tc>
        <w:tc>
          <w:tcPr>
            <w:tcW w:w="7736" w:type="dxa"/>
            <w:tcBorders>
              <w:top w:val="single" w:sz="4" w:space="0" w:color="auto"/>
              <w:left w:val="single" w:sz="4" w:space="0" w:color="auto"/>
              <w:bottom w:val="single" w:sz="4" w:space="0" w:color="auto"/>
              <w:right w:val="single" w:sz="4" w:space="0" w:color="auto"/>
            </w:tcBorders>
          </w:tcPr>
          <w:p w14:paraId="7279CFB1" w14:textId="77777777" w:rsidR="00C23D7F" w:rsidRPr="00C23D7F" w:rsidRDefault="00C23D7F" w:rsidP="00C23D7F">
            <w:pPr>
              <w:overflowPunct/>
              <w:autoSpaceDE/>
              <w:adjustRightInd/>
              <w:spacing w:after="0"/>
              <w:textAlignment w:val="auto"/>
            </w:pPr>
            <w:r w:rsidRPr="00C23D7F">
              <w:t>Periodicity of PSFCH slots is 2</w:t>
            </w:r>
          </w:p>
          <w:p w14:paraId="4621B84E" w14:textId="77777777" w:rsidR="00C23D7F" w:rsidRPr="00C23D7F" w:rsidRDefault="00C23D7F" w:rsidP="00C23D7F">
            <w:pPr>
              <w:overflowPunct/>
              <w:autoSpaceDE/>
              <w:adjustRightInd/>
              <w:spacing w:after="0"/>
              <w:textAlignment w:val="auto"/>
            </w:pPr>
            <w:r w:rsidRPr="00C23D7F">
              <w:t>2 symbols, 1 PRB</w:t>
            </w:r>
          </w:p>
          <w:p w14:paraId="16A85DAF" w14:textId="77777777" w:rsidR="00C23D7F" w:rsidRPr="00C23D7F" w:rsidRDefault="00C23D7F" w:rsidP="00C23D7F">
            <w:pPr>
              <w:overflowPunct/>
              <w:autoSpaceDE/>
              <w:adjustRightInd/>
              <w:spacing w:after="0"/>
              <w:textAlignment w:val="auto"/>
            </w:pPr>
            <w:r w:rsidRPr="00C23D7F">
              <w:t>Random PSFCH resource assignment within a sub-channel associated with the received PSCCH/PSSCH</w:t>
            </w:r>
          </w:p>
        </w:tc>
      </w:tr>
      <w:tr w:rsidR="00C23D7F" w:rsidRPr="00C23D7F" w14:paraId="65BA164B" w14:textId="77777777" w:rsidTr="006477EB">
        <w:tc>
          <w:tcPr>
            <w:tcW w:w="2118" w:type="dxa"/>
            <w:tcBorders>
              <w:top w:val="single" w:sz="4" w:space="0" w:color="auto"/>
              <w:left w:val="single" w:sz="4" w:space="0" w:color="auto"/>
              <w:bottom w:val="single" w:sz="4" w:space="0" w:color="auto"/>
              <w:right w:val="single" w:sz="4" w:space="0" w:color="auto"/>
            </w:tcBorders>
          </w:tcPr>
          <w:p w14:paraId="389709C4" w14:textId="77777777" w:rsidR="00C23D7F" w:rsidRPr="00C23D7F" w:rsidRDefault="00C23D7F" w:rsidP="00C23D7F">
            <w:pPr>
              <w:widowControl w:val="0"/>
              <w:overflowPunct/>
              <w:autoSpaceDE/>
              <w:adjustRightInd/>
              <w:spacing w:after="0"/>
            </w:pPr>
            <w:r w:rsidRPr="00C23D7F">
              <w:t>Unicast association</w:t>
            </w:r>
          </w:p>
        </w:tc>
        <w:tc>
          <w:tcPr>
            <w:tcW w:w="7736" w:type="dxa"/>
            <w:tcBorders>
              <w:top w:val="single" w:sz="4" w:space="0" w:color="auto"/>
              <w:left w:val="single" w:sz="4" w:space="0" w:color="auto"/>
              <w:bottom w:val="single" w:sz="4" w:space="0" w:color="auto"/>
              <w:right w:val="single" w:sz="4" w:space="0" w:color="auto"/>
            </w:tcBorders>
          </w:tcPr>
          <w:p w14:paraId="155E8251" w14:textId="77777777" w:rsidR="00C23D7F" w:rsidRPr="00C23D7F" w:rsidRDefault="00C23D7F" w:rsidP="00C23D7F">
            <w:pPr>
              <w:widowControl w:val="0"/>
              <w:overflowPunct/>
              <w:autoSpaceDE/>
              <w:adjustRightInd/>
              <w:spacing w:after="0"/>
              <w:rPr>
                <w:rFonts w:eastAsia="MS Mincho"/>
                <w:iCs/>
                <w:lang w:eastAsia="ja-JP"/>
              </w:rPr>
            </w:pPr>
            <w:r w:rsidRPr="00C23D7F">
              <w:rPr>
                <w:rFonts w:eastAsia="MS Mincho"/>
                <w:iCs/>
                <w:lang w:eastAsia="ja-JP"/>
              </w:rPr>
              <w:t>600 m association distance</w:t>
            </w:r>
          </w:p>
        </w:tc>
      </w:tr>
      <w:tr w:rsidR="00C23D7F" w:rsidRPr="00C23D7F" w14:paraId="500156A4"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2EF63648" w14:textId="77777777" w:rsidR="00C23D7F" w:rsidRPr="00C23D7F" w:rsidRDefault="00C23D7F" w:rsidP="00C23D7F">
            <w:pPr>
              <w:widowControl w:val="0"/>
              <w:overflowPunct/>
              <w:autoSpaceDE/>
              <w:adjustRightInd/>
              <w:spacing w:after="0"/>
              <w:rPr>
                <w:highlight w:val="yellow"/>
              </w:rPr>
            </w:pPr>
            <w:r w:rsidRPr="00C23D7F">
              <w:t xml:space="preserve">Data Packet </w:t>
            </w:r>
            <w:proofErr w:type="spellStart"/>
            <w:r w:rsidRPr="00C23D7F">
              <w:t>Tx</w:t>
            </w:r>
            <w:proofErr w:type="spellEnd"/>
            <w:r w:rsidRPr="00C23D7F">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14:paraId="368D2560" w14:textId="77777777" w:rsidR="00C23D7F" w:rsidRPr="00C23D7F" w:rsidRDefault="00C23D7F" w:rsidP="00C23D7F">
            <w:pPr>
              <w:widowControl w:val="0"/>
              <w:overflowPunct/>
              <w:autoSpaceDE/>
              <w:adjustRightInd/>
              <w:spacing w:after="0"/>
              <w:rPr>
                <w:rFonts w:eastAsia="MS Mincho"/>
                <w:iCs/>
                <w:u w:val="single"/>
                <w:lang w:eastAsia="ja-JP"/>
              </w:rPr>
            </w:pPr>
            <w:r w:rsidRPr="00C23D7F">
              <w:rPr>
                <w:rFonts w:eastAsia="MS Mincho"/>
                <w:iCs/>
                <w:u w:val="single"/>
                <w:lang w:eastAsia="ja-JP"/>
              </w:rPr>
              <w:t xml:space="preserve">Aperiodic variable packet size evaluations: </w:t>
            </w:r>
          </w:p>
          <w:p w14:paraId="5FDF96B6"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200 </w:t>
            </w:r>
            <w:r w:rsidRPr="00C23D7F">
              <w:t xml:space="preserve">Byte packet: </w:t>
            </w:r>
            <w:r w:rsidRPr="00C23D7F">
              <w:rPr>
                <w:rFonts w:eastAsia="MS Mincho"/>
                <w:iCs/>
                <w:lang w:eastAsia="ja-JP"/>
              </w:rPr>
              <w:t>QPSK, 2 TTI (CR</w:t>
            </w:r>
            <w:r w:rsidRPr="00C23D7F">
              <w:rPr>
                <w:rFonts w:eastAsia="MS Mincho"/>
                <w:iCs/>
                <w:vertAlign w:val="subscript"/>
                <w:lang w:eastAsia="ja-JP"/>
              </w:rPr>
              <w:t>TTI</w:t>
            </w:r>
            <w:r w:rsidRPr="00C23D7F">
              <w:rPr>
                <w:rFonts w:eastAsia="MS Mincho"/>
                <w:iCs/>
                <w:lang w:eastAsia="ja-JP"/>
              </w:rPr>
              <w:t xml:space="preserve"> = 0.28,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0.14)</w:t>
            </w:r>
          </w:p>
          <w:p w14:paraId="1FA59EDC"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400 </w:t>
            </w:r>
            <w:r w:rsidRPr="00C23D7F">
              <w:t xml:space="preserve">Byte packet: </w:t>
            </w:r>
            <w:r w:rsidRPr="00C23D7F">
              <w:rPr>
                <w:rFonts w:eastAsia="MS Mincho"/>
                <w:iCs/>
                <w:lang w:eastAsia="ja-JP"/>
              </w:rPr>
              <w:t>QPSK, 2 TTI (CR</w:t>
            </w:r>
            <w:r w:rsidRPr="00C23D7F">
              <w:rPr>
                <w:rFonts w:eastAsia="MS Mincho"/>
                <w:iCs/>
                <w:vertAlign w:val="subscript"/>
                <w:lang w:eastAsia="ja-JP"/>
              </w:rPr>
              <w:t>TTI</w:t>
            </w:r>
            <w:r w:rsidRPr="00C23D7F">
              <w:rPr>
                <w:rFonts w:eastAsia="MS Mincho"/>
                <w:iCs/>
                <w:lang w:eastAsia="ja-JP"/>
              </w:rPr>
              <w:t xml:space="preserve"> = 0.55,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0.28)</w:t>
            </w:r>
          </w:p>
          <w:p w14:paraId="2FCC1020"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600 </w:t>
            </w:r>
            <w:r w:rsidRPr="00C23D7F">
              <w:t>Byte packet:</w:t>
            </w:r>
            <w:r w:rsidRPr="00C23D7F">
              <w:rPr>
                <w:rFonts w:eastAsia="MS Mincho"/>
                <w:iCs/>
                <w:lang w:eastAsia="ja-JP"/>
              </w:rPr>
              <w:t xml:space="preserve"> 16-QAM, 2 TTI (CR</w:t>
            </w:r>
            <w:r w:rsidRPr="00C23D7F">
              <w:rPr>
                <w:rFonts w:eastAsia="MS Mincho"/>
                <w:iCs/>
                <w:vertAlign w:val="subscript"/>
                <w:lang w:eastAsia="ja-JP"/>
              </w:rPr>
              <w:t>TTI</w:t>
            </w:r>
            <w:r w:rsidRPr="00C23D7F">
              <w:rPr>
                <w:rFonts w:eastAsia="MS Mincho"/>
                <w:iCs/>
                <w:lang w:eastAsia="ja-JP"/>
              </w:rPr>
              <w:t xml:space="preserve"> = 0.42,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0.21)</w:t>
            </w:r>
          </w:p>
          <w:p w14:paraId="429369ED"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800 </w:t>
            </w:r>
            <w:r w:rsidRPr="00C23D7F">
              <w:t>Byte packet:</w:t>
            </w:r>
            <w:r w:rsidRPr="00C23D7F">
              <w:rPr>
                <w:rFonts w:eastAsia="MS Mincho"/>
                <w:iCs/>
                <w:lang w:eastAsia="ja-JP"/>
              </w:rPr>
              <w:t xml:space="preserve"> 16-QAM, 2 TTI (CR</w:t>
            </w:r>
            <w:r w:rsidRPr="00C23D7F">
              <w:rPr>
                <w:rFonts w:eastAsia="MS Mincho"/>
                <w:iCs/>
                <w:vertAlign w:val="subscript"/>
                <w:lang w:eastAsia="ja-JP"/>
              </w:rPr>
              <w:t>TTI</w:t>
            </w:r>
            <w:r w:rsidRPr="00C23D7F">
              <w:rPr>
                <w:rFonts w:eastAsia="MS Mincho"/>
                <w:iCs/>
                <w:lang w:eastAsia="ja-JP"/>
              </w:rPr>
              <w:t xml:space="preserve"> = 0.55,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0.28)</w:t>
            </w:r>
          </w:p>
          <w:p w14:paraId="2C537BD2"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1000 </w:t>
            </w:r>
            <w:r w:rsidRPr="00C23D7F">
              <w:t>Byte packet:</w:t>
            </w:r>
            <w:r w:rsidRPr="00C23D7F">
              <w:rPr>
                <w:rFonts w:eastAsia="MS Mincho"/>
                <w:iCs/>
                <w:lang w:eastAsia="ja-JP"/>
              </w:rPr>
              <w:t xml:space="preserve"> 16-QAM, 3 TTI (CR</w:t>
            </w:r>
            <w:r w:rsidRPr="00C23D7F">
              <w:rPr>
                <w:rFonts w:eastAsia="MS Mincho"/>
                <w:iCs/>
                <w:vertAlign w:val="subscript"/>
                <w:lang w:eastAsia="ja-JP"/>
              </w:rPr>
              <w:t>TTI</w:t>
            </w:r>
            <w:r w:rsidRPr="00C23D7F">
              <w:rPr>
                <w:rFonts w:eastAsia="MS Mincho"/>
                <w:iCs/>
                <w:lang w:eastAsia="ja-JP"/>
              </w:rPr>
              <w:t xml:space="preserve"> = 0.70,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0.23)</w:t>
            </w:r>
          </w:p>
          <w:p w14:paraId="19C1EF26"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1200 </w:t>
            </w:r>
            <w:r w:rsidRPr="00C23D7F">
              <w:t>Byte packet:</w:t>
            </w:r>
            <w:r w:rsidRPr="00C23D7F">
              <w:rPr>
                <w:rFonts w:eastAsia="MS Mincho"/>
                <w:iCs/>
                <w:lang w:eastAsia="ja-JP"/>
              </w:rPr>
              <w:t xml:space="preserve"> 16-QAM, 3 TTI (CR</w:t>
            </w:r>
            <w:r w:rsidRPr="00C23D7F">
              <w:rPr>
                <w:rFonts w:eastAsia="MS Mincho"/>
                <w:iCs/>
                <w:vertAlign w:val="subscript"/>
                <w:lang w:eastAsia="ja-JP"/>
              </w:rPr>
              <w:t>TTI</w:t>
            </w:r>
            <w:r w:rsidRPr="00C23D7F">
              <w:rPr>
                <w:rFonts w:eastAsia="MS Mincho"/>
                <w:iCs/>
                <w:lang w:eastAsia="ja-JP"/>
              </w:rPr>
              <w:t xml:space="preserve"> = 0.83,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0.28)</w:t>
            </w:r>
          </w:p>
          <w:p w14:paraId="40003FB3"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1400 </w:t>
            </w:r>
            <w:r w:rsidRPr="00C23D7F">
              <w:t>Byte packet:</w:t>
            </w:r>
            <w:r w:rsidRPr="00C23D7F">
              <w:rPr>
                <w:rFonts w:eastAsia="MS Mincho"/>
                <w:iCs/>
                <w:lang w:eastAsia="ja-JP"/>
              </w:rPr>
              <w:t xml:space="preserve"> 16-QAM, 4 TTI (CR</w:t>
            </w:r>
            <w:r w:rsidRPr="00C23D7F">
              <w:rPr>
                <w:rFonts w:eastAsia="MS Mincho"/>
                <w:iCs/>
                <w:vertAlign w:val="subscript"/>
                <w:lang w:eastAsia="ja-JP"/>
              </w:rPr>
              <w:t>TTI</w:t>
            </w:r>
            <w:r w:rsidRPr="00C23D7F">
              <w:rPr>
                <w:rFonts w:eastAsia="MS Mincho"/>
                <w:iCs/>
                <w:lang w:eastAsia="ja-JP"/>
              </w:rPr>
              <w:t xml:space="preserve"> = 0.97,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0.24)</w:t>
            </w:r>
          </w:p>
          <w:p w14:paraId="64988706"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1600 </w:t>
            </w:r>
            <w:r w:rsidRPr="00C23D7F">
              <w:t>Byte packet:</w:t>
            </w:r>
            <w:r w:rsidRPr="00C23D7F">
              <w:rPr>
                <w:rFonts w:eastAsia="MS Mincho"/>
                <w:iCs/>
                <w:lang w:eastAsia="ja-JP"/>
              </w:rPr>
              <w:t xml:space="preserve"> 16-QAM, 4 TTI (CR</w:t>
            </w:r>
            <w:r w:rsidRPr="00C23D7F">
              <w:rPr>
                <w:rFonts w:eastAsia="MS Mincho"/>
                <w:iCs/>
                <w:vertAlign w:val="subscript"/>
                <w:lang w:eastAsia="ja-JP"/>
              </w:rPr>
              <w:t>TTI</w:t>
            </w:r>
            <w:r w:rsidRPr="00C23D7F">
              <w:rPr>
                <w:rFonts w:eastAsia="MS Mincho"/>
                <w:iCs/>
                <w:lang w:eastAsia="ja-JP"/>
              </w:rPr>
              <w:t xml:space="preserve"> = 1.11,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0.27)</w:t>
            </w:r>
          </w:p>
          <w:p w14:paraId="4A80D895"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1800 </w:t>
            </w:r>
            <w:r w:rsidRPr="00C23D7F">
              <w:t>Byte packet:</w:t>
            </w:r>
            <w:r w:rsidRPr="00C23D7F">
              <w:rPr>
                <w:rFonts w:eastAsia="MS Mincho"/>
                <w:iCs/>
                <w:lang w:eastAsia="ja-JP"/>
              </w:rPr>
              <w:t xml:space="preserve"> 16-QAM, 5 TTI (CR</w:t>
            </w:r>
            <w:r w:rsidRPr="00C23D7F">
              <w:rPr>
                <w:rFonts w:eastAsia="MS Mincho"/>
                <w:iCs/>
                <w:vertAlign w:val="subscript"/>
                <w:lang w:eastAsia="ja-JP"/>
              </w:rPr>
              <w:t>TTI</w:t>
            </w:r>
            <w:r w:rsidRPr="00C23D7F">
              <w:rPr>
                <w:rFonts w:eastAsia="MS Mincho"/>
                <w:iCs/>
                <w:lang w:eastAsia="ja-JP"/>
              </w:rPr>
              <w:t xml:space="preserve"> = 1.25,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0.31)</w:t>
            </w:r>
          </w:p>
          <w:p w14:paraId="4C019914" w14:textId="77777777" w:rsidR="00C23D7F" w:rsidRPr="00C23D7F" w:rsidRDefault="00C23D7F" w:rsidP="00E46EB0">
            <w:pPr>
              <w:widowControl w:val="0"/>
              <w:numPr>
                <w:ilvl w:val="0"/>
                <w:numId w:val="17"/>
              </w:numPr>
              <w:tabs>
                <w:tab w:val="num" w:pos="183"/>
              </w:tabs>
              <w:overflowPunct/>
              <w:autoSpaceDE/>
              <w:adjustRightInd/>
              <w:spacing w:after="0"/>
              <w:ind w:left="0" w:firstLine="0"/>
              <w:textAlignment w:val="auto"/>
              <w:rPr>
                <w:rFonts w:eastAsia="MS Mincho"/>
                <w:iCs/>
                <w:u w:val="single"/>
                <w:lang w:eastAsia="ja-JP"/>
              </w:rPr>
            </w:pPr>
            <w:r w:rsidRPr="00C23D7F">
              <w:rPr>
                <w:rFonts w:eastAsia="MS Mincho"/>
                <w:iCs/>
                <w:lang w:eastAsia="ja-JP"/>
              </w:rPr>
              <w:t xml:space="preserve">2000 </w:t>
            </w:r>
            <w:r w:rsidRPr="00C23D7F">
              <w:t>Byte packet:</w:t>
            </w:r>
            <w:r w:rsidRPr="00C23D7F">
              <w:rPr>
                <w:rFonts w:eastAsia="MS Mincho"/>
                <w:iCs/>
                <w:lang w:eastAsia="ja-JP"/>
              </w:rPr>
              <w:t xml:space="preserve"> 16-QAM, 5 TTI (CR</w:t>
            </w:r>
            <w:r w:rsidRPr="00C23D7F">
              <w:rPr>
                <w:rFonts w:eastAsia="MS Mincho"/>
                <w:iCs/>
                <w:vertAlign w:val="subscript"/>
                <w:lang w:eastAsia="ja-JP"/>
              </w:rPr>
              <w:t>TTI</w:t>
            </w:r>
            <w:r w:rsidRPr="00C23D7F">
              <w:rPr>
                <w:rFonts w:eastAsia="MS Mincho"/>
                <w:iCs/>
                <w:lang w:eastAsia="ja-JP"/>
              </w:rPr>
              <w:t xml:space="preserve"> = 1.39,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0.35)</w:t>
            </w:r>
          </w:p>
          <w:p w14:paraId="745A8302" w14:textId="77777777" w:rsidR="00C23D7F" w:rsidRPr="00C23D7F" w:rsidRDefault="00C23D7F" w:rsidP="00C23D7F">
            <w:pPr>
              <w:widowControl w:val="0"/>
              <w:overflowPunct/>
              <w:autoSpaceDE/>
              <w:adjustRightInd/>
              <w:spacing w:after="0"/>
              <w:textAlignment w:val="auto"/>
              <w:rPr>
                <w:rFonts w:eastAsia="MS Mincho"/>
                <w:iCs/>
                <w:lang w:eastAsia="ja-JP"/>
              </w:rPr>
            </w:pPr>
          </w:p>
          <w:p w14:paraId="4F60CF66" w14:textId="77777777" w:rsidR="00C23D7F" w:rsidRPr="00C23D7F" w:rsidRDefault="00C23D7F" w:rsidP="00C23D7F">
            <w:pPr>
              <w:widowControl w:val="0"/>
              <w:overflowPunct/>
              <w:autoSpaceDE/>
              <w:adjustRightInd/>
              <w:spacing w:after="0"/>
              <w:textAlignment w:val="auto"/>
              <w:rPr>
                <w:rFonts w:eastAsia="MS Mincho"/>
                <w:iCs/>
                <w:lang w:eastAsia="ja-JP"/>
              </w:rPr>
            </w:pPr>
            <w:r w:rsidRPr="00C23D7F">
              <w:rPr>
                <w:rFonts w:eastAsia="MS Mincho"/>
                <w:iCs/>
                <w:lang w:eastAsia="ja-JP"/>
              </w:rPr>
              <w:t>Note: for unicast, the maximum number of TTI after HARQ retransmissions is 5 for any packet size</w:t>
            </w:r>
          </w:p>
        </w:tc>
      </w:tr>
    </w:tbl>
    <w:p w14:paraId="34612543" w14:textId="77777777" w:rsidR="00910671" w:rsidRPr="000655DF" w:rsidRDefault="00910671">
      <w:pPr>
        <w:pStyle w:val="3GPPText"/>
      </w:pPr>
    </w:p>
    <w:sectPr w:rsidR="00910671" w:rsidRPr="000655DF" w:rsidSect="00CA2848">
      <w:headerReference w:type="even" r:id="rId48"/>
      <w:footerReference w:type="even" r:id="rId49"/>
      <w:footerReference w:type="default" r:id="rId50"/>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5452E" w16cid:durableId="216EAC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C4D1D" w14:textId="77777777" w:rsidR="00EB5538" w:rsidRDefault="00EB5538">
      <w:r>
        <w:separator/>
      </w:r>
    </w:p>
  </w:endnote>
  <w:endnote w:type="continuationSeparator" w:id="0">
    <w:p w14:paraId="11575105" w14:textId="77777777" w:rsidR="00EB5538" w:rsidRDefault="00EB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AA6CB" w14:textId="77777777" w:rsidR="004159DC" w:rsidRDefault="004159D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4159DC" w:rsidRDefault="004159DC"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63635" w14:textId="77777777" w:rsidR="004159DC" w:rsidRPr="00270202" w:rsidRDefault="004159D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55DF5">
      <w:rPr>
        <w:rStyle w:val="CharChar2"/>
        <w:b/>
        <w:i/>
        <w:noProof/>
        <w:sz w:val="18"/>
      </w:rPr>
      <w:t>21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55DF5">
      <w:rPr>
        <w:rStyle w:val="CharChar2"/>
        <w:b/>
        <w:i/>
        <w:noProof/>
        <w:sz w:val="18"/>
      </w:rPr>
      <w:t>34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A29F8" w14:textId="77777777" w:rsidR="00EB5538" w:rsidRDefault="00EB5538">
      <w:r>
        <w:separator/>
      </w:r>
    </w:p>
  </w:footnote>
  <w:footnote w:type="continuationSeparator" w:id="0">
    <w:p w14:paraId="60EF49BC" w14:textId="77777777" w:rsidR="00EB5538" w:rsidRDefault="00EB5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9E2BA" w14:textId="77777777" w:rsidR="004159DC" w:rsidRDefault="004159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D1C77"/>
    <w:multiLevelType w:val="multilevel"/>
    <w:tmpl w:val="5B928CD2"/>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A2403B"/>
    <w:multiLevelType w:val="multilevel"/>
    <w:tmpl w:val="C8BED2C8"/>
    <w:lvl w:ilvl="0">
      <w:start w:val="4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BE4E54"/>
    <w:multiLevelType w:val="multilevel"/>
    <w:tmpl w:val="712AC220"/>
    <w:lvl w:ilvl="0">
      <w:start w:val="3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4915BAD"/>
    <w:multiLevelType w:val="multilevel"/>
    <w:tmpl w:val="99E0B17A"/>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636"/>
        </w:tabs>
        <w:ind w:left="363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3A4068"/>
    <w:multiLevelType w:val="multilevel"/>
    <w:tmpl w:val="21341906"/>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5680E32"/>
    <w:multiLevelType w:val="multilevel"/>
    <w:tmpl w:val="9C9EE11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494322"/>
    <w:multiLevelType w:val="multilevel"/>
    <w:tmpl w:val="7A906378"/>
    <w:numStyleLink w:val="3GPPListofBullets"/>
  </w:abstractNum>
  <w:abstractNum w:abstractNumId="10" w15:restartNumberingAfterBreak="0">
    <w:nsid w:val="06871B5E"/>
    <w:multiLevelType w:val="multilevel"/>
    <w:tmpl w:val="9D3478B4"/>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076C5F14"/>
    <w:multiLevelType w:val="multilevel"/>
    <w:tmpl w:val="B244654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09DC6AC1"/>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E54300"/>
    <w:multiLevelType w:val="multilevel"/>
    <w:tmpl w:val="4BEC2B42"/>
    <w:lvl w:ilvl="0">
      <w:start w:val="4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0BA27D59"/>
    <w:multiLevelType w:val="multilevel"/>
    <w:tmpl w:val="D96C9748"/>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0C43163B"/>
    <w:multiLevelType w:val="multilevel"/>
    <w:tmpl w:val="EEF82B92"/>
    <w:lvl w:ilvl="0">
      <w:start w:val="3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0C490D02"/>
    <w:multiLevelType w:val="multilevel"/>
    <w:tmpl w:val="ECB0DAC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0C99770F"/>
    <w:multiLevelType w:val="multilevel"/>
    <w:tmpl w:val="854ADC42"/>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0D6A52A4"/>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0DA0550C"/>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F113A8F"/>
    <w:multiLevelType w:val="multilevel"/>
    <w:tmpl w:val="7D047800"/>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543606"/>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3F01ACE"/>
    <w:multiLevelType w:val="multilevel"/>
    <w:tmpl w:val="D0D030C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14291677"/>
    <w:multiLevelType w:val="multilevel"/>
    <w:tmpl w:val="F5322790"/>
    <w:lvl w:ilvl="0">
      <w:start w:val="3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146528CC"/>
    <w:multiLevelType w:val="multilevel"/>
    <w:tmpl w:val="037C1FF0"/>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15D66650"/>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160B4CFA"/>
    <w:multiLevelType w:val="multilevel"/>
    <w:tmpl w:val="D3FC0ACA"/>
    <w:lvl w:ilvl="0">
      <w:start w:val="4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17C05B83"/>
    <w:multiLevelType w:val="multilevel"/>
    <w:tmpl w:val="5626574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17D91FD8"/>
    <w:multiLevelType w:val="multilevel"/>
    <w:tmpl w:val="ACB051F6"/>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1837373D"/>
    <w:multiLevelType w:val="multilevel"/>
    <w:tmpl w:val="9662BB0C"/>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19AA3C82"/>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19C67F4F"/>
    <w:multiLevelType w:val="multilevel"/>
    <w:tmpl w:val="C1EE698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1BE306B1"/>
    <w:multiLevelType w:val="multilevel"/>
    <w:tmpl w:val="C422D5BE"/>
    <w:lvl w:ilvl="0">
      <w:start w:val="5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1CC32539"/>
    <w:multiLevelType w:val="multilevel"/>
    <w:tmpl w:val="EA6CE78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1DA15BEE"/>
    <w:multiLevelType w:val="multilevel"/>
    <w:tmpl w:val="38FA24B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1DE76491"/>
    <w:multiLevelType w:val="multilevel"/>
    <w:tmpl w:val="AAFE7AA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1EAD0D8E"/>
    <w:multiLevelType w:val="multilevel"/>
    <w:tmpl w:val="692881E0"/>
    <w:lvl w:ilvl="0">
      <w:start w:val="4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1EF24FC3"/>
    <w:multiLevelType w:val="multilevel"/>
    <w:tmpl w:val="59B2910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1F257D89"/>
    <w:multiLevelType w:val="multilevel"/>
    <w:tmpl w:val="F93299F8"/>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203D7170"/>
    <w:multiLevelType w:val="multilevel"/>
    <w:tmpl w:val="DF566AC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21544337"/>
    <w:multiLevelType w:val="multilevel"/>
    <w:tmpl w:val="7DA239A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221B11BE"/>
    <w:multiLevelType w:val="multilevel"/>
    <w:tmpl w:val="FE4EABF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2273474C"/>
    <w:multiLevelType w:val="multilevel"/>
    <w:tmpl w:val="C0BA4BEA"/>
    <w:lvl w:ilvl="0">
      <w:start w:val="4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229D2388"/>
    <w:multiLevelType w:val="multilevel"/>
    <w:tmpl w:val="463AB078"/>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22DE5333"/>
    <w:multiLevelType w:val="multilevel"/>
    <w:tmpl w:val="0EB8F910"/>
    <w:lvl w:ilvl="0">
      <w:start w:val="4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23AF37E4"/>
    <w:multiLevelType w:val="multilevel"/>
    <w:tmpl w:val="DDE66E6A"/>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24A2182F"/>
    <w:multiLevelType w:val="multilevel"/>
    <w:tmpl w:val="E11EBAC4"/>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255B5284"/>
    <w:multiLevelType w:val="multilevel"/>
    <w:tmpl w:val="9286C1B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2660745F"/>
    <w:multiLevelType w:val="multilevel"/>
    <w:tmpl w:val="7DB28F48"/>
    <w:lvl w:ilvl="0">
      <w:start w:val="4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26E13B3E"/>
    <w:multiLevelType w:val="multilevel"/>
    <w:tmpl w:val="7B04B798"/>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276A42E7"/>
    <w:multiLevelType w:val="multilevel"/>
    <w:tmpl w:val="F042D59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28034629"/>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7" w15:restartNumberingAfterBreak="0">
    <w:nsid w:val="28951901"/>
    <w:multiLevelType w:val="multilevel"/>
    <w:tmpl w:val="C4AA62B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29F545AB"/>
    <w:multiLevelType w:val="multilevel"/>
    <w:tmpl w:val="F93299F8"/>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2BDF3551"/>
    <w:multiLevelType w:val="multilevel"/>
    <w:tmpl w:val="077A414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1" w15:restartNumberingAfterBreak="0">
    <w:nsid w:val="2D8D3D29"/>
    <w:multiLevelType w:val="multilevel"/>
    <w:tmpl w:val="3C249D9A"/>
    <w:lvl w:ilvl="0">
      <w:start w:val="8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2DE44879"/>
    <w:multiLevelType w:val="multilevel"/>
    <w:tmpl w:val="09D0EC0C"/>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5" w15:restartNumberingAfterBreak="0">
    <w:nsid w:val="30795DA6"/>
    <w:multiLevelType w:val="multilevel"/>
    <w:tmpl w:val="FE50CF5C"/>
    <w:lvl w:ilvl="0">
      <w:start w:val="3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307F264C"/>
    <w:multiLevelType w:val="multilevel"/>
    <w:tmpl w:val="B9BCE91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3475354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0" w15:restartNumberingAfterBreak="0">
    <w:nsid w:val="347954F8"/>
    <w:multiLevelType w:val="multilevel"/>
    <w:tmpl w:val="EBE0AF3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34CE0B41"/>
    <w:multiLevelType w:val="multilevel"/>
    <w:tmpl w:val="DEAE47A8"/>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2" w15:restartNumberingAfterBreak="0">
    <w:nsid w:val="35537D6D"/>
    <w:multiLevelType w:val="multilevel"/>
    <w:tmpl w:val="29C4C1B6"/>
    <w:lvl w:ilvl="0">
      <w:start w:val="8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3" w15:restartNumberingAfterBreak="0">
    <w:nsid w:val="363D7003"/>
    <w:multiLevelType w:val="multilevel"/>
    <w:tmpl w:val="652256AA"/>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378B7E28"/>
    <w:multiLevelType w:val="multilevel"/>
    <w:tmpl w:val="0B32EF2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5" w15:restartNumberingAfterBreak="0">
    <w:nsid w:val="3A4240BB"/>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6" w15:restartNumberingAfterBreak="0">
    <w:nsid w:val="3B207E8D"/>
    <w:multiLevelType w:val="multilevel"/>
    <w:tmpl w:val="ECB0DAC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3BDD4C13"/>
    <w:multiLevelType w:val="multilevel"/>
    <w:tmpl w:val="585C2E20"/>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8" w15:restartNumberingAfterBreak="0">
    <w:nsid w:val="3D8D0A27"/>
    <w:multiLevelType w:val="multilevel"/>
    <w:tmpl w:val="438E229E"/>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3E1D0E93"/>
    <w:multiLevelType w:val="multilevel"/>
    <w:tmpl w:val="A09E64AC"/>
    <w:lvl w:ilvl="0">
      <w:start w:val="4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0" w15:restartNumberingAfterBreak="0">
    <w:nsid w:val="3E2842F5"/>
    <w:multiLevelType w:val="multilevel"/>
    <w:tmpl w:val="D2825FDC"/>
    <w:lvl w:ilvl="0">
      <w:start w:val="4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419C4896"/>
    <w:multiLevelType w:val="multilevel"/>
    <w:tmpl w:val="D7D0F220"/>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3"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84" w15:restartNumberingAfterBreak="0">
    <w:nsid w:val="44F07228"/>
    <w:multiLevelType w:val="multilevel"/>
    <w:tmpl w:val="84C85FE0"/>
    <w:lvl w:ilvl="0">
      <w:start w:val="4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45A040B7"/>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48A8168A"/>
    <w:multiLevelType w:val="multilevel"/>
    <w:tmpl w:val="6A907B68"/>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7" w15:restartNumberingAfterBreak="0">
    <w:nsid w:val="4974384F"/>
    <w:multiLevelType w:val="multilevel"/>
    <w:tmpl w:val="1C2289C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8" w15:restartNumberingAfterBreak="0">
    <w:nsid w:val="4A696477"/>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4B7C14A5"/>
    <w:multiLevelType w:val="multilevel"/>
    <w:tmpl w:val="45D67778"/>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0" w15:restartNumberingAfterBreak="0">
    <w:nsid w:val="4D9470B3"/>
    <w:multiLevelType w:val="multilevel"/>
    <w:tmpl w:val="BB0ADD54"/>
    <w:lvl w:ilvl="0">
      <w:start w:val="8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1" w15:restartNumberingAfterBreak="0">
    <w:nsid w:val="4FA3664F"/>
    <w:multiLevelType w:val="multilevel"/>
    <w:tmpl w:val="D82A608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2" w15:restartNumberingAfterBreak="0">
    <w:nsid w:val="500342EC"/>
    <w:multiLevelType w:val="multilevel"/>
    <w:tmpl w:val="E93C244C"/>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3"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94" w15:restartNumberingAfterBreak="0">
    <w:nsid w:val="52497B6F"/>
    <w:multiLevelType w:val="multilevel"/>
    <w:tmpl w:val="C4AA62B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5" w15:restartNumberingAfterBreak="0">
    <w:nsid w:val="52F00739"/>
    <w:multiLevelType w:val="multilevel"/>
    <w:tmpl w:val="BC522E3E"/>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6" w15:restartNumberingAfterBreak="0">
    <w:nsid w:val="52FB2FB4"/>
    <w:multiLevelType w:val="multilevel"/>
    <w:tmpl w:val="8278DE24"/>
    <w:lvl w:ilvl="0">
      <w:start w:val="3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7" w15:restartNumberingAfterBreak="0">
    <w:nsid w:val="53AC2FE7"/>
    <w:multiLevelType w:val="multilevel"/>
    <w:tmpl w:val="AAFE7AA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8" w15:restartNumberingAfterBreak="0">
    <w:nsid w:val="54FD3219"/>
    <w:multiLevelType w:val="multilevel"/>
    <w:tmpl w:val="0A1E967E"/>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9" w15:restartNumberingAfterBreak="0">
    <w:nsid w:val="56942A53"/>
    <w:multiLevelType w:val="multilevel"/>
    <w:tmpl w:val="D6143E04"/>
    <w:lvl w:ilvl="0">
      <w:start w:val="4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0" w15:restartNumberingAfterBreak="0">
    <w:nsid w:val="58481B99"/>
    <w:multiLevelType w:val="multilevel"/>
    <w:tmpl w:val="E61E9BBC"/>
    <w:lvl w:ilvl="0">
      <w:start w:val="8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1" w15:restartNumberingAfterBreak="0">
    <w:nsid w:val="58F31CCF"/>
    <w:multiLevelType w:val="multilevel"/>
    <w:tmpl w:val="EDFED3D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2" w15:restartNumberingAfterBreak="0">
    <w:nsid w:val="59B134D6"/>
    <w:multiLevelType w:val="multilevel"/>
    <w:tmpl w:val="284EAD1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3" w15:restartNumberingAfterBreak="0">
    <w:nsid w:val="5AA66BD7"/>
    <w:multiLevelType w:val="multilevel"/>
    <w:tmpl w:val="F93299F8"/>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4" w15:restartNumberingAfterBreak="0">
    <w:nsid w:val="5C101201"/>
    <w:multiLevelType w:val="multilevel"/>
    <w:tmpl w:val="C7F8F770"/>
    <w:lvl w:ilvl="0">
      <w:start w:val="4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5" w15:restartNumberingAfterBreak="0">
    <w:nsid w:val="5EAC372C"/>
    <w:multiLevelType w:val="multilevel"/>
    <w:tmpl w:val="0D7CC852"/>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6" w15:restartNumberingAfterBreak="0">
    <w:nsid w:val="60A741E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7" w15:restartNumberingAfterBreak="0">
    <w:nsid w:val="63EC120A"/>
    <w:multiLevelType w:val="multilevel"/>
    <w:tmpl w:val="56E2A332"/>
    <w:lvl w:ilvl="0">
      <w:start w:val="4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8" w15:restartNumberingAfterBreak="0">
    <w:nsid w:val="645D1AD8"/>
    <w:multiLevelType w:val="hybridMultilevel"/>
    <w:tmpl w:val="F69A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7514951"/>
    <w:multiLevelType w:val="multilevel"/>
    <w:tmpl w:val="B9465364"/>
    <w:lvl w:ilvl="0">
      <w:start w:val="4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0" w15:restartNumberingAfterBreak="0">
    <w:nsid w:val="680F5632"/>
    <w:multiLevelType w:val="multilevel"/>
    <w:tmpl w:val="5B928CD2"/>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1" w15:restartNumberingAfterBreak="0">
    <w:nsid w:val="68530CF7"/>
    <w:multiLevelType w:val="multilevel"/>
    <w:tmpl w:val="0D6A0420"/>
    <w:lvl w:ilvl="0">
      <w:start w:val="4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2" w15:restartNumberingAfterBreak="0">
    <w:nsid w:val="69814658"/>
    <w:multiLevelType w:val="multilevel"/>
    <w:tmpl w:val="DC88EF80"/>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3" w15:restartNumberingAfterBreak="0">
    <w:nsid w:val="6AD8234B"/>
    <w:multiLevelType w:val="multilevel"/>
    <w:tmpl w:val="823CDD18"/>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4" w15:restartNumberingAfterBreak="0">
    <w:nsid w:val="6BDF2437"/>
    <w:multiLevelType w:val="multilevel"/>
    <w:tmpl w:val="FEFEE1FE"/>
    <w:lvl w:ilvl="0">
      <w:start w:val="4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5" w15:restartNumberingAfterBreak="0">
    <w:nsid w:val="6D3319B4"/>
    <w:multiLevelType w:val="multilevel"/>
    <w:tmpl w:val="B8727EDA"/>
    <w:numStyleLink w:val="3GPPBullets"/>
  </w:abstractNum>
  <w:abstractNum w:abstractNumId="116" w15:restartNumberingAfterBreak="0">
    <w:nsid w:val="6D64601F"/>
    <w:multiLevelType w:val="multilevel"/>
    <w:tmpl w:val="1262B91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7" w15:restartNumberingAfterBreak="0">
    <w:nsid w:val="6F7405A1"/>
    <w:multiLevelType w:val="multilevel"/>
    <w:tmpl w:val="550AEA9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8" w15:restartNumberingAfterBreak="0">
    <w:nsid w:val="70331E62"/>
    <w:multiLevelType w:val="multilevel"/>
    <w:tmpl w:val="1262B91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9" w15:restartNumberingAfterBreak="0">
    <w:nsid w:val="71133ED7"/>
    <w:multiLevelType w:val="multilevel"/>
    <w:tmpl w:val="11321D7A"/>
    <w:lvl w:ilvl="0">
      <w:start w:val="3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0" w15:restartNumberingAfterBreak="0">
    <w:nsid w:val="715524EF"/>
    <w:multiLevelType w:val="multilevel"/>
    <w:tmpl w:val="661EF20A"/>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1" w15:restartNumberingAfterBreak="0">
    <w:nsid w:val="71B923DB"/>
    <w:multiLevelType w:val="multilevel"/>
    <w:tmpl w:val="9E9C66C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2" w15:restartNumberingAfterBreak="0">
    <w:nsid w:val="71DE2D50"/>
    <w:multiLevelType w:val="multilevel"/>
    <w:tmpl w:val="4998E042"/>
    <w:lvl w:ilvl="0">
      <w:start w:val="4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3"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24" w15:restartNumberingAfterBreak="0">
    <w:nsid w:val="732C28F9"/>
    <w:multiLevelType w:val="multilevel"/>
    <w:tmpl w:val="03540392"/>
    <w:lvl w:ilvl="0">
      <w:start w:val="5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5" w15:restartNumberingAfterBreak="0">
    <w:nsid w:val="74BD4D97"/>
    <w:multiLevelType w:val="multilevel"/>
    <w:tmpl w:val="EA6CE78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6" w15:restartNumberingAfterBreak="0">
    <w:nsid w:val="750D441E"/>
    <w:multiLevelType w:val="multilevel"/>
    <w:tmpl w:val="5B928CD2"/>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7" w15:restartNumberingAfterBreak="0">
    <w:nsid w:val="779D1380"/>
    <w:multiLevelType w:val="multilevel"/>
    <w:tmpl w:val="75083A90"/>
    <w:lvl w:ilvl="0">
      <w:start w:val="4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8" w15:restartNumberingAfterBreak="0">
    <w:nsid w:val="7822120A"/>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9" w15:restartNumberingAfterBreak="0">
    <w:nsid w:val="7C435AA7"/>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0" w15:restartNumberingAfterBreak="0">
    <w:nsid w:val="7CA359AE"/>
    <w:multiLevelType w:val="multilevel"/>
    <w:tmpl w:val="9E9C66C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1" w15:restartNumberingAfterBreak="0">
    <w:nsid w:val="7E8C1884"/>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0"/>
  </w:num>
  <w:num w:numId="2">
    <w:abstractNumId w:val="42"/>
  </w:num>
  <w:num w:numId="3">
    <w:abstractNumId w:val="5"/>
  </w:num>
  <w:num w:numId="4">
    <w:abstractNumId w:val="63"/>
  </w:num>
  <w:num w:numId="5">
    <w:abstractNumId w:val="64"/>
  </w:num>
  <w:num w:numId="6">
    <w:abstractNumId w:val="23"/>
  </w:num>
  <w:num w:numId="7">
    <w:abstractNumId w:val="8"/>
  </w:num>
  <w:num w:numId="8">
    <w:abstractNumId w:val="68"/>
  </w:num>
  <w:num w:numId="9">
    <w:abstractNumId w:val="12"/>
  </w:num>
  <w:num w:numId="10">
    <w:abstractNumId w:val="81"/>
  </w:num>
  <w:num w:numId="11">
    <w:abstractNumId w:val="59"/>
  </w:num>
  <w:num w:numId="12">
    <w:abstractNumId w:val="19"/>
  </w:num>
  <w:num w:numId="13">
    <w:abstractNumId w:val="93"/>
  </w:num>
  <w:num w:numId="14">
    <w:abstractNumId w:val="115"/>
  </w:num>
  <w:num w:numId="15">
    <w:abstractNumId w:val="81"/>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9"/>
  </w:num>
  <w:num w:numId="17">
    <w:abstractNumId w:val="123"/>
  </w:num>
  <w:num w:numId="18">
    <w:abstractNumId w:val="83"/>
  </w:num>
  <w:num w:numId="19">
    <w:abstractNumId w:val="38"/>
  </w:num>
  <w:num w:numId="20">
    <w:abstractNumId w:val="117"/>
  </w:num>
  <w:num w:numId="21">
    <w:abstractNumId w:val="45"/>
  </w:num>
  <w:num w:numId="22">
    <w:abstractNumId w:val="41"/>
  </w:num>
  <w:num w:numId="23">
    <w:abstractNumId w:val="44"/>
  </w:num>
  <w:num w:numId="24">
    <w:abstractNumId w:val="31"/>
  </w:num>
  <w:num w:numId="25">
    <w:abstractNumId w:val="55"/>
  </w:num>
  <w:num w:numId="26">
    <w:abstractNumId w:val="91"/>
  </w:num>
  <w:num w:numId="27">
    <w:abstractNumId w:val="46"/>
  </w:num>
  <w:num w:numId="28">
    <w:abstractNumId w:val="71"/>
  </w:num>
  <w:num w:numId="29">
    <w:abstractNumId w:val="112"/>
  </w:num>
  <w:num w:numId="30">
    <w:abstractNumId w:val="87"/>
  </w:num>
  <w:num w:numId="31">
    <w:abstractNumId w:val="73"/>
  </w:num>
  <w:num w:numId="32">
    <w:abstractNumId w:val="26"/>
  </w:num>
  <w:num w:numId="33">
    <w:abstractNumId w:val="120"/>
  </w:num>
  <w:num w:numId="34">
    <w:abstractNumId w:val="86"/>
  </w:num>
  <w:num w:numId="35">
    <w:abstractNumId w:val="54"/>
  </w:num>
  <w:num w:numId="36">
    <w:abstractNumId w:val="10"/>
  </w:num>
  <w:num w:numId="37">
    <w:abstractNumId w:val="92"/>
  </w:num>
  <w:num w:numId="38">
    <w:abstractNumId w:val="98"/>
  </w:num>
  <w:num w:numId="39">
    <w:abstractNumId w:val="105"/>
  </w:num>
  <w:num w:numId="40">
    <w:abstractNumId w:val="113"/>
  </w:num>
  <w:num w:numId="41">
    <w:abstractNumId w:val="6"/>
  </w:num>
  <w:num w:numId="42">
    <w:abstractNumId w:val="28"/>
  </w:num>
  <w:num w:numId="43">
    <w:abstractNumId w:val="48"/>
  </w:num>
  <w:num w:numId="44">
    <w:abstractNumId w:val="95"/>
  </w:num>
  <w:num w:numId="45">
    <w:abstractNumId w:val="15"/>
  </w:num>
  <w:num w:numId="46">
    <w:abstractNumId w:val="102"/>
  </w:num>
  <w:num w:numId="47">
    <w:abstractNumId w:val="5"/>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5"/>
  </w:num>
  <w:num w:numId="61">
    <w:abstractNumId w:val="81"/>
  </w:num>
  <w:num w:numId="62">
    <w:abstractNumId w:val="81"/>
  </w:num>
  <w:num w:numId="63">
    <w:abstractNumId w:val="81"/>
  </w:num>
  <w:num w:numId="64">
    <w:abstractNumId w:val="81"/>
  </w:num>
  <w:num w:numId="65">
    <w:abstractNumId w:val="81"/>
  </w:num>
  <w:num w:numId="66">
    <w:abstractNumId w:val="5"/>
  </w:num>
  <w:num w:numId="67">
    <w:abstractNumId w:val="5"/>
  </w:num>
  <w:num w:numId="68">
    <w:abstractNumId w:val="5"/>
  </w:num>
  <w:num w:numId="69">
    <w:abstractNumId w:val="5"/>
  </w:num>
  <w:num w:numId="70">
    <w:abstractNumId w:val="5"/>
  </w:num>
  <w:num w:numId="71">
    <w:abstractNumId w:val="5"/>
  </w:num>
  <w:num w:numId="72">
    <w:abstractNumId w:val="5"/>
  </w:num>
  <w:num w:numId="73">
    <w:abstractNumId w:val="5"/>
  </w:num>
  <w:num w:numId="74">
    <w:abstractNumId w:val="13"/>
  </w:num>
  <w:num w:numId="75">
    <w:abstractNumId w:val="131"/>
  </w:num>
  <w:num w:numId="76">
    <w:abstractNumId w:val="20"/>
  </w:num>
  <w:num w:numId="77">
    <w:abstractNumId w:val="115"/>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78">
    <w:abstractNumId w:val="115"/>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79">
    <w:abstractNumId w:val="121"/>
  </w:num>
  <w:num w:numId="80">
    <w:abstractNumId w:val="115"/>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1">
    <w:abstractNumId w:val="115"/>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2">
    <w:abstractNumId w:val="85"/>
  </w:num>
  <w:num w:numId="83">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84">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85">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86">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87">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88">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89">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90">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91">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92">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93">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94">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95">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96">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97">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98">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99">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00">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01">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02">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03">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04">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05">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06">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07">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08">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09">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10">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11">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12">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13">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14">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15">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16">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17">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18">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19">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0">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1">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2">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3">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4">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5">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6">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7">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8">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29">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30">
    <w:abstractNumId w:val="59"/>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val="0"/>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val="0"/>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val="0"/>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31">
    <w:abstractNumId w:val="128"/>
  </w:num>
  <w:num w:numId="132">
    <w:abstractNumId w:val="130"/>
  </w:num>
  <w:num w:numId="133">
    <w:abstractNumId w:val="115"/>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4">
    <w:abstractNumId w:val="115"/>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5">
    <w:abstractNumId w:val="21"/>
  </w:num>
  <w:num w:numId="136">
    <w:abstractNumId w:val="25"/>
  </w:num>
  <w:num w:numId="137">
    <w:abstractNumId w:val="29"/>
  </w:num>
  <w:num w:numId="138">
    <w:abstractNumId w:val="88"/>
  </w:num>
  <w:num w:numId="139">
    <w:abstractNumId w:val="106"/>
  </w:num>
  <w:num w:numId="140">
    <w:abstractNumId w:val="67"/>
  </w:num>
  <w:num w:numId="141">
    <w:abstractNumId w:val="24"/>
  </w:num>
  <w:num w:numId="142">
    <w:abstractNumId w:val="108"/>
  </w:num>
  <w:num w:numId="143">
    <w:abstractNumId w:val="56"/>
  </w:num>
  <w:num w:numId="144">
    <w:abstractNumId w:val="34"/>
  </w:num>
  <w:num w:numId="145">
    <w:abstractNumId w:val="52"/>
  </w:num>
  <w:num w:numId="146">
    <w:abstractNumId w:val="37"/>
  </w:num>
  <w:num w:numId="147">
    <w:abstractNumId w:val="125"/>
  </w:num>
  <w:num w:numId="148">
    <w:abstractNumId w:val="66"/>
  </w:num>
  <w:num w:numId="149">
    <w:abstractNumId w:val="74"/>
  </w:num>
  <w:num w:numId="150">
    <w:abstractNumId w:val="78"/>
  </w:num>
  <w:num w:numId="151">
    <w:abstractNumId w:val="62"/>
  </w:num>
  <w:num w:numId="152">
    <w:abstractNumId w:val="7"/>
  </w:num>
  <w:num w:numId="153">
    <w:abstractNumId w:val="33"/>
  </w:num>
  <w:num w:numId="154">
    <w:abstractNumId w:val="51"/>
  </w:num>
  <w:num w:numId="155">
    <w:abstractNumId w:val="32"/>
  </w:num>
  <w:num w:numId="156">
    <w:abstractNumId w:val="18"/>
  </w:num>
  <w:num w:numId="157">
    <w:abstractNumId w:val="39"/>
  </w:num>
  <w:num w:numId="158">
    <w:abstractNumId w:val="97"/>
  </w:num>
  <w:num w:numId="159">
    <w:abstractNumId w:val="96"/>
  </w:num>
  <w:num w:numId="160">
    <w:abstractNumId w:val="16"/>
  </w:num>
  <w:num w:numId="161">
    <w:abstractNumId w:val="27"/>
  </w:num>
  <w:num w:numId="162">
    <w:abstractNumId w:val="79"/>
  </w:num>
  <w:num w:numId="163">
    <w:abstractNumId w:val="47"/>
  </w:num>
  <w:num w:numId="164">
    <w:abstractNumId w:val="127"/>
  </w:num>
  <w:num w:numId="165">
    <w:abstractNumId w:val="104"/>
  </w:num>
  <w:num w:numId="166">
    <w:abstractNumId w:val="99"/>
  </w:num>
  <w:num w:numId="167">
    <w:abstractNumId w:val="30"/>
  </w:num>
  <w:num w:numId="168">
    <w:abstractNumId w:val="84"/>
  </w:num>
  <w:num w:numId="169">
    <w:abstractNumId w:val="43"/>
  </w:num>
  <w:num w:numId="170">
    <w:abstractNumId w:val="40"/>
  </w:num>
  <w:num w:numId="171">
    <w:abstractNumId w:val="49"/>
  </w:num>
  <w:num w:numId="172">
    <w:abstractNumId w:val="36"/>
  </w:num>
  <w:num w:numId="173">
    <w:abstractNumId w:val="103"/>
  </w:num>
  <w:num w:numId="174">
    <w:abstractNumId w:val="58"/>
  </w:num>
  <w:num w:numId="175">
    <w:abstractNumId w:val="72"/>
  </w:num>
  <w:num w:numId="176">
    <w:abstractNumId w:val="90"/>
  </w:num>
  <w:num w:numId="177">
    <w:abstractNumId w:val="118"/>
  </w:num>
  <w:num w:numId="178">
    <w:abstractNumId w:val="116"/>
  </w:num>
  <w:num w:numId="179">
    <w:abstractNumId w:val="70"/>
  </w:num>
  <w:num w:numId="180">
    <w:abstractNumId w:val="94"/>
  </w:num>
  <w:num w:numId="181">
    <w:abstractNumId w:val="57"/>
  </w:num>
  <w:num w:numId="182">
    <w:abstractNumId w:val="11"/>
  </w:num>
  <w:num w:numId="183">
    <w:abstractNumId w:val="35"/>
  </w:num>
  <w:num w:numId="184">
    <w:abstractNumId w:val="101"/>
  </w:num>
  <w:num w:numId="185">
    <w:abstractNumId w:val="82"/>
  </w:num>
  <w:num w:numId="186">
    <w:abstractNumId w:val="50"/>
  </w:num>
  <w:num w:numId="187">
    <w:abstractNumId w:val="77"/>
  </w:num>
  <w:num w:numId="188">
    <w:abstractNumId w:val="4"/>
  </w:num>
  <w:num w:numId="189">
    <w:abstractNumId w:val="89"/>
  </w:num>
  <w:num w:numId="190">
    <w:abstractNumId w:val="22"/>
  </w:num>
  <w:num w:numId="191">
    <w:abstractNumId w:val="76"/>
  </w:num>
  <w:num w:numId="192">
    <w:abstractNumId w:val="17"/>
  </w:num>
  <w:num w:numId="193">
    <w:abstractNumId w:val="65"/>
  </w:num>
  <w:num w:numId="194">
    <w:abstractNumId w:val="3"/>
  </w:num>
  <w:num w:numId="195">
    <w:abstractNumId w:val="119"/>
  </w:num>
  <w:num w:numId="196">
    <w:abstractNumId w:val="111"/>
  </w:num>
  <w:num w:numId="197">
    <w:abstractNumId w:val="53"/>
  </w:num>
  <w:num w:numId="198">
    <w:abstractNumId w:val="14"/>
  </w:num>
  <w:num w:numId="199">
    <w:abstractNumId w:val="114"/>
  </w:num>
  <w:num w:numId="200">
    <w:abstractNumId w:val="109"/>
  </w:num>
  <w:num w:numId="201">
    <w:abstractNumId w:val="107"/>
  </w:num>
  <w:num w:numId="202">
    <w:abstractNumId w:val="2"/>
  </w:num>
  <w:num w:numId="203">
    <w:abstractNumId w:val="126"/>
  </w:num>
  <w:num w:numId="204">
    <w:abstractNumId w:val="122"/>
  </w:num>
  <w:num w:numId="205">
    <w:abstractNumId w:val="80"/>
  </w:num>
  <w:num w:numId="206">
    <w:abstractNumId w:val="124"/>
  </w:num>
  <w:num w:numId="207">
    <w:abstractNumId w:val="110"/>
  </w:num>
  <w:num w:numId="208">
    <w:abstractNumId w:val="1"/>
  </w:num>
  <w:num w:numId="209">
    <w:abstractNumId w:val="100"/>
  </w:num>
  <w:num w:numId="210">
    <w:abstractNumId w:val="61"/>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7"/>
    <w:rsid w:val="000000A2"/>
    <w:rsid w:val="0000019F"/>
    <w:rsid w:val="000004CA"/>
    <w:rsid w:val="00000515"/>
    <w:rsid w:val="00000A45"/>
    <w:rsid w:val="00000ECA"/>
    <w:rsid w:val="00000F2A"/>
    <w:rsid w:val="00000F62"/>
    <w:rsid w:val="00000FDA"/>
    <w:rsid w:val="00001027"/>
    <w:rsid w:val="00001507"/>
    <w:rsid w:val="00001814"/>
    <w:rsid w:val="00001BCD"/>
    <w:rsid w:val="00001EF4"/>
    <w:rsid w:val="00001FC3"/>
    <w:rsid w:val="00002375"/>
    <w:rsid w:val="00002459"/>
    <w:rsid w:val="00002B08"/>
    <w:rsid w:val="00003131"/>
    <w:rsid w:val="00003297"/>
    <w:rsid w:val="0000366B"/>
    <w:rsid w:val="00003772"/>
    <w:rsid w:val="000037FB"/>
    <w:rsid w:val="000039BB"/>
    <w:rsid w:val="00003CB0"/>
    <w:rsid w:val="000045D4"/>
    <w:rsid w:val="00004885"/>
    <w:rsid w:val="00004CD0"/>
    <w:rsid w:val="00004D8C"/>
    <w:rsid w:val="00004DCB"/>
    <w:rsid w:val="00004DD7"/>
    <w:rsid w:val="00004E2E"/>
    <w:rsid w:val="00005173"/>
    <w:rsid w:val="000051F0"/>
    <w:rsid w:val="00005327"/>
    <w:rsid w:val="0000553B"/>
    <w:rsid w:val="00005AC6"/>
    <w:rsid w:val="0000675B"/>
    <w:rsid w:val="00006780"/>
    <w:rsid w:val="00006C7A"/>
    <w:rsid w:val="000072BD"/>
    <w:rsid w:val="000075FB"/>
    <w:rsid w:val="0000792C"/>
    <w:rsid w:val="00007964"/>
    <w:rsid w:val="00007BB5"/>
    <w:rsid w:val="00007CEF"/>
    <w:rsid w:val="00007CF1"/>
    <w:rsid w:val="00007D18"/>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D0"/>
    <w:rsid w:val="000141F0"/>
    <w:rsid w:val="00014659"/>
    <w:rsid w:val="00014A10"/>
    <w:rsid w:val="00014DB4"/>
    <w:rsid w:val="000150AC"/>
    <w:rsid w:val="000153A0"/>
    <w:rsid w:val="00015BCB"/>
    <w:rsid w:val="00015D5B"/>
    <w:rsid w:val="00015FFD"/>
    <w:rsid w:val="000162B2"/>
    <w:rsid w:val="0001633F"/>
    <w:rsid w:val="0001666A"/>
    <w:rsid w:val="00016CC4"/>
    <w:rsid w:val="00016DCE"/>
    <w:rsid w:val="000170B6"/>
    <w:rsid w:val="0001729B"/>
    <w:rsid w:val="00017309"/>
    <w:rsid w:val="00020331"/>
    <w:rsid w:val="000205C1"/>
    <w:rsid w:val="0002060C"/>
    <w:rsid w:val="0002061A"/>
    <w:rsid w:val="000208B8"/>
    <w:rsid w:val="0002096C"/>
    <w:rsid w:val="00020A6F"/>
    <w:rsid w:val="00020A94"/>
    <w:rsid w:val="00020C2B"/>
    <w:rsid w:val="00020D61"/>
    <w:rsid w:val="0002130A"/>
    <w:rsid w:val="0002165C"/>
    <w:rsid w:val="00021C67"/>
    <w:rsid w:val="00021C8C"/>
    <w:rsid w:val="00021D10"/>
    <w:rsid w:val="00021DEC"/>
    <w:rsid w:val="00021F67"/>
    <w:rsid w:val="000222F7"/>
    <w:rsid w:val="000228C4"/>
    <w:rsid w:val="00023270"/>
    <w:rsid w:val="00023C29"/>
    <w:rsid w:val="00023FF1"/>
    <w:rsid w:val="000240F5"/>
    <w:rsid w:val="00024E37"/>
    <w:rsid w:val="00024E57"/>
    <w:rsid w:val="0002506A"/>
    <w:rsid w:val="00025281"/>
    <w:rsid w:val="000254DB"/>
    <w:rsid w:val="000255A1"/>
    <w:rsid w:val="000256D2"/>
    <w:rsid w:val="000258DD"/>
    <w:rsid w:val="0002591B"/>
    <w:rsid w:val="00025AFC"/>
    <w:rsid w:val="00026639"/>
    <w:rsid w:val="000266AE"/>
    <w:rsid w:val="00026905"/>
    <w:rsid w:val="00026977"/>
    <w:rsid w:val="00026AF7"/>
    <w:rsid w:val="00026C4D"/>
    <w:rsid w:val="00026EF9"/>
    <w:rsid w:val="00026FDC"/>
    <w:rsid w:val="00027333"/>
    <w:rsid w:val="00027538"/>
    <w:rsid w:val="0002790C"/>
    <w:rsid w:val="00027A7A"/>
    <w:rsid w:val="00027AF8"/>
    <w:rsid w:val="00027BE8"/>
    <w:rsid w:val="00027C8D"/>
    <w:rsid w:val="00027EE3"/>
    <w:rsid w:val="00027F9E"/>
    <w:rsid w:val="000300FE"/>
    <w:rsid w:val="000304BC"/>
    <w:rsid w:val="00030646"/>
    <w:rsid w:val="00030766"/>
    <w:rsid w:val="00030957"/>
    <w:rsid w:val="00030B4F"/>
    <w:rsid w:val="00030C3D"/>
    <w:rsid w:val="00030ED5"/>
    <w:rsid w:val="00030F74"/>
    <w:rsid w:val="00030FB3"/>
    <w:rsid w:val="00031242"/>
    <w:rsid w:val="00031319"/>
    <w:rsid w:val="000317F3"/>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47"/>
    <w:rsid w:val="000358C5"/>
    <w:rsid w:val="000358C8"/>
    <w:rsid w:val="00035CAB"/>
    <w:rsid w:val="00036231"/>
    <w:rsid w:val="00036255"/>
    <w:rsid w:val="00036390"/>
    <w:rsid w:val="0003679E"/>
    <w:rsid w:val="00036A16"/>
    <w:rsid w:val="00036C45"/>
    <w:rsid w:val="00036FA7"/>
    <w:rsid w:val="000371DA"/>
    <w:rsid w:val="000372FA"/>
    <w:rsid w:val="00037602"/>
    <w:rsid w:val="0003771B"/>
    <w:rsid w:val="000377E3"/>
    <w:rsid w:val="00037910"/>
    <w:rsid w:val="00037A21"/>
    <w:rsid w:val="00037DDF"/>
    <w:rsid w:val="000404F2"/>
    <w:rsid w:val="000405A5"/>
    <w:rsid w:val="00040698"/>
    <w:rsid w:val="0004069E"/>
    <w:rsid w:val="000409BD"/>
    <w:rsid w:val="00040A16"/>
    <w:rsid w:val="00040CCB"/>
    <w:rsid w:val="00040F7A"/>
    <w:rsid w:val="00041222"/>
    <w:rsid w:val="000412B7"/>
    <w:rsid w:val="000413B8"/>
    <w:rsid w:val="000417B1"/>
    <w:rsid w:val="0004182E"/>
    <w:rsid w:val="000418C8"/>
    <w:rsid w:val="00042597"/>
    <w:rsid w:val="000426B1"/>
    <w:rsid w:val="000427BE"/>
    <w:rsid w:val="00042860"/>
    <w:rsid w:val="00042B29"/>
    <w:rsid w:val="00042BFC"/>
    <w:rsid w:val="00042C4A"/>
    <w:rsid w:val="00042E6F"/>
    <w:rsid w:val="000430CF"/>
    <w:rsid w:val="000435EF"/>
    <w:rsid w:val="00043703"/>
    <w:rsid w:val="0004388A"/>
    <w:rsid w:val="00043A66"/>
    <w:rsid w:val="00043BC8"/>
    <w:rsid w:val="00043F2E"/>
    <w:rsid w:val="0004403C"/>
    <w:rsid w:val="00044225"/>
    <w:rsid w:val="00044359"/>
    <w:rsid w:val="00044384"/>
    <w:rsid w:val="00044574"/>
    <w:rsid w:val="00044576"/>
    <w:rsid w:val="00044615"/>
    <w:rsid w:val="000449D0"/>
    <w:rsid w:val="00044B33"/>
    <w:rsid w:val="00044EDF"/>
    <w:rsid w:val="00044FC4"/>
    <w:rsid w:val="000451E5"/>
    <w:rsid w:val="000453F6"/>
    <w:rsid w:val="0004570A"/>
    <w:rsid w:val="00045BDD"/>
    <w:rsid w:val="00045F22"/>
    <w:rsid w:val="00046743"/>
    <w:rsid w:val="000468C4"/>
    <w:rsid w:val="00046925"/>
    <w:rsid w:val="00046CB8"/>
    <w:rsid w:val="00046CD6"/>
    <w:rsid w:val="00046CE4"/>
    <w:rsid w:val="00046E41"/>
    <w:rsid w:val="00046F9A"/>
    <w:rsid w:val="0004713D"/>
    <w:rsid w:val="000472F3"/>
    <w:rsid w:val="0004743A"/>
    <w:rsid w:val="0004759D"/>
    <w:rsid w:val="000475B5"/>
    <w:rsid w:val="000477BB"/>
    <w:rsid w:val="000478F1"/>
    <w:rsid w:val="00047A82"/>
    <w:rsid w:val="00047BCA"/>
    <w:rsid w:val="00047C9A"/>
    <w:rsid w:val="00047E1E"/>
    <w:rsid w:val="000503AE"/>
    <w:rsid w:val="000503D5"/>
    <w:rsid w:val="00050463"/>
    <w:rsid w:val="0005055B"/>
    <w:rsid w:val="000505B3"/>
    <w:rsid w:val="000505E0"/>
    <w:rsid w:val="000507ED"/>
    <w:rsid w:val="00050831"/>
    <w:rsid w:val="00050D33"/>
    <w:rsid w:val="00050DA3"/>
    <w:rsid w:val="00050E34"/>
    <w:rsid w:val="00051041"/>
    <w:rsid w:val="00051135"/>
    <w:rsid w:val="00051586"/>
    <w:rsid w:val="00051811"/>
    <w:rsid w:val="00051A5A"/>
    <w:rsid w:val="00051DFA"/>
    <w:rsid w:val="00051EA9"/>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BB9"/>
    <w:rsid w:val="00054DAB"/>
    <w:rsid w:val="00054FBD"/>
    <w:rsid w:val="00054FDD"/>
    <w:rsid w:val="0005504C"/>
    <w:rsid w:val="000551E9"/>
    <w:rsid w:val="000551EC"/>
    <w:rsid w:val="00055510"/>
    <w:rsid w:val="0005553B"/>
    <w:rsid w:val="00055873"/>
    <w:rsid w:val="00055B8E"/>
    <w:rsid w:val="00055C0C"/>
    <w:rsid w:val="0005602E"/>
    <w:rsid w:val="00056057"/>
    <w:rsid w:val="00056331"/>
    <w:rsid w:val="000564D9"/>
    <w:rsid w:val="0005719D"/>
    <w:rsid w:val="0005725B"/>
    <w:rsid w:val="000572A7"/>
    <w:rsid w:val="00057460"/>
    <w:rsid w:val="00057511"/>
    <w:rsid w:val="00057849"/>
    <w:rsid w:val="00057A57"/>
    <w:rsid w:val="00057A61"/>
    <w:rsid w:val="00057A75"/>
    <w:rsid w:val="00057AD4"/>
    <w:rsid w:val="00057B17"/>
    <w:rsid w:val="00057DD5"/>
    <w:rsid w:val="00057DF9"/>
    <w:rsid w:val="00057E4D"/>
    <w:rsid w:val="00057F2C"/>
    <w:rsid w:val="00057F68"/>
    <w:rsid w:val="00057F6C"/>
    <w:rsid w:val="00057FE7"/>
    <w:rsid w:val="00060068"/>
    <w:rsid w:val="00060300"/>
    <w:rsid w:val="0006035E"/>
    <w:rsid w:val="00060586"/>
    <w:rsid w:val="000605FB"/>
    <w:rsid w:val="000609F1"/>
    <w:rsid w:val="00060F33"/>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D37"/>
    <w:rsid w:val="0006549C"/>
    <w:rsid w:val="000655DF"/>
    <w:rsid w:val="0006578F"/>
    <w:rsid w:val="00065D64"/>
    <w:rsid w:val="00065FE6"/>
    <w:rsid w:val="000663E4"/>
    <w:rsid w:val="000666C6"/>
    <w:rsid w:val="000667D1"/>
    <w:rsid w:val="00066A24"/>
    <w:rsid w:val="00066A36"/>
    <w:rsid w:val="00066E05"/>
    <w:rsid w:val="00066FAE"/>
    <w:rsid w:val="00067087"/>
    <w:rsid w:val="000670CD"/>
    <w:rsid w:val="000671F8"/>
    <w:rsid w:val="0006739D"/>
    <w:rsid w:val="00067436"/>
    <w:rsid w:val="000674DD"/>
    <w:rsid w:val="000676E4"/>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9C"/>
    <w:rsid w:val="00074375"/>
    <w:rsid w:val="000743A0"/>
    <w:rsid w:val="00074BF5"/>
    <w:rsid w:val="00074C1F"/>
    <w:rsid w:val="00074C7D"/>
    <w:rsid w:val="00074E31"/>
    <w:rsid w:val="00074F25"/>
    <w:rsid w:val="00074F98"/>
    <w:rsid w:val="000752CD"/>
    <w:rsid w:val="00075680"/>
    <w:rsid w:val="0007590A"/>
    <w:rsid w:val="00075999"/>
    <w:rsid w:val="00075AD0"/>
    <w:rsid w:val="00075C50"/>
    <w:rsid w:val="00075C81"/>
    <w:rsid w:val="00076B8A"/>
    <w:rsid w:val="00077208"/>
    <w:rsid w:val="00077579"/>
    <w:rsid w:val="00077CCC"/>
    <w:rsid w:val="00077D69"/>
    <w:rsid w:val="00077E0C"/>
    <w:rsid w:val="00077FCD"/>
    <w:rsid w:val="000801D3"/>
    <w:rsid w:val="0008028A"/>
    <w:rsid w:val="000803E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9A7"/>
    <w:rsid w:val="00083AF5"/>
    <w:rsid w:val="000841A0"/>
    <w:rsid w:val="00084255"/>
    <w:rsid w:val="00084665"/>
    <w:rsid w:val="00084BC2"/>
    <w:rsid w:val="00084EE0"/>
    <w:rsid w:val="00084F01"/>
    <w:rsid w:val="00085239"/>
    <w:rsid w:val="00085C4A"/>
    <w:rsid w:val="0008624E"/>
    <w:rsid w:val="000862BA"/>
    <w:rsid w:val="000864D5"/>
    <w:rsid w:val="00086A9C"/>
    <w:rsid w:val="00086B50"/>
    <w:rsid w:val="00086C4D"/>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106D"/>
    <w:rsid w:val="00091199"/>
    <w:rsid w:val="00091385"/>
    <w:rsid w:val="00091711"/>
    <w:rsid w:val="00091714"/>
    <w:rsid w:val="00091A28"/>
    <w:rsid w:val="000921E3"/>
    <w:rsid w:val="00092301"/>
    <w:rsid w:val="00092334"/>
    <w:rsid w:val="0009253D"/>
    <w:rsid w:val="00092775"/>
    <w:rsid w:val="0009293F"/>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0CB"/>
    <w:rsid w:val="000950D2"/>
    <w:rsid w:val="0009557C"/>
    <w:rsid w:val="00095671"/>
    <w:rsid w:val="00095920"/>
    <w:rsid w:val="00095980"/>
    <w:rsid w:val="00095F53"/>
    <w:rsid w:val="0009612D"/>
    <w:rsid w:val="0009630E"/>
    <w:rsid w:val="0009653B"/>
    <w:rsid w:val="000965AF"/>
    <w:rsid w:val="0009663C"/>
    <w:rsid w:val="0009680E"/>
    <w:rsid w:val="000968D8"/>
    <w:rsid w:val="0009709B"/>
    <w:rsid w:val="000978E8"/>
    <w:rsid w:val="000979F0"/>
    <w:rsid w:val="00097A2B"/>
    <w:rsid w:val="00097A68"/>
    <w:rsid w:val="00097AE8"/>
    <w:rsid w:val="00097CD8"/>
    <w:rsid w:val="000A02DC"/>
    <w:rsid w:val="000A0CA1"/>
    <w:rsid w:val="000A0E99"/>
    <w:rsid w:val="000A179D"/>
    <w:rsid w:val="000A1AD3"/>
    <w:rsid w:val="000A1D49"/>
    <w:rsid w:val="000A2042"/>
    <w:rsid w:val="000A204D"/>
    <w:rsid w:val="000A21D6"/>
    <w:rsid w:val="000A23B7"/>
    <w:rsid w:val="000A2CEF"/>
    <w:rsid w:val="000A2D6B"/>
    <w:rsid w:val="000A2D70"/>
    <w:rsid w:val="000A2FAB"/>
    <w:rsid w:val="000A3703"/>
    <w:rsid w:val="000A3A3A"/>
    <w:rsid w:val="000A3ACB"/>
    <w:rsid w:val="000A3B14"/>
    <w:rsid w:val="000A3E62"/>
    <w:rsid w:val="000A4054"/>
    <w:rsid w:val="000A406E"/>
    <w:rsid w:val="000A4492"/>
    <w:rsid w:val="000A49DE"/>
    <w:rsid w:val="000A4A2E"/>
    <w:rsid w:val="000A4B74"/>
    <w:rsid w:val="000A52B9"/>
    <w:rsid w:val="000A54BA"/>
    <w:rsid w:val="000A54DF"/>
    <w:rsid w:val="000A58F6"/>
    <w:rsid w:val="000A5AE2"/>
    <w:rsid w:val="000A61CB"/>
    <w:rsid w:val="000A624B"/>
    <w:rsid w:val="000A64B8"/>
    <w:rsid w:val="000A6788"/>
    <w:rsid w:val="000A6AC6"/>
    <w:rsid w:val="000A6C17"/>
    <w:rsid w:val="000A6CFE"/>
    <w:rsid w:val="000A6F16"/>
    <w:rsid w:val="000A70BA"/>
    <w:rsid w:val="000A7396"/>
    <w:rsid w:val="000A7C88"/>
    <w:rsid w:val="000A7CD2"/>
    <w:rsid w:val="000A7E17"/>
    <w:rsid w:val="000A7F34"/>
    <w:rsid w:val="000A7FF2"/>
    <w:rsid w:val="000B028D"/>
    <w:rsid w:val="000B02C2"/>
    <w:rsid w:val="000B0521"/>
    <w:rsid w:val="000B081C"/>
    <w:rsid w:val="000B08B5"/>
    <w:rsid w:val="000B0B0D"/>
    <w:rsid w:val="000B0C07"/>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C81"/>
    <w:rsid w:val="000B3F19"/>
    <w:rsid w:val="000B3F37"/>
    <w:rsid w:val="000B4968"/>
    <w:rsid w:val="000B49D7"/>
    <w:rsid w:val="000B4AA0"/>
    <w:rsid w:val="000B4C88"/>
    <w:rsid w:val="000B53AF"/>
    <w:rsid w:val="000B5449"/>
    <w:rsid w:val="000B546F"/>
    <w:rsid w:val="000B5717"/>
    <w:rsid w:val="000B5BB1"/>
    <w:rsid w:val="000B5E07"/>
    <w:rsid w:val="000B5EE6"/>
    <w:rsid w:val="000B60B9"/>
    <w:rsid w:val="000B637C"/>
    <w:rsid w:val="000B65BE"/>
    <w:rsid w:val="000B6B5D"/>
    <w:rsid w:val="000B6BDF"/>
    <w:rsid w:val="000B70BD"/>
    <w:rsid w:val="000B70DB"/>
    <w:rsid w:val="000B71B6"/>
    <w:rsid w:val="000B7255"/>
    <w:rsid w:val="000B7387"/>
    <w:rsid w:val="000B7484"/>
    <w:rsid w:val="000B7636"/>
    <w:rsid w:val="000B76BB"/>
    <w:rsid w:val="000B7D5E"/>
    <w:rsid w:val="000B7F40"/>
    <w:rsid w:val="000C00A9"/>
    <w:rsid w:val="000C0293"/>
    <w:rsid w:val="000C0AC5"/>
    <w:rsid w:val="000C133A"/>
    <w:rsid w:val="000C14B1"/>
    <w:rsid w:val="000C1DBD"/>
    <w:rsid w:val="000C1F69"/>
    <w:rsid w:val="000C202F"/>
    <w:rsid w:val="000C2A25"/>
    <w:rsid w:val="000C2CA1"/>
    <w:rsid w:val="000C2DE1"/>
    <w:rsid w:val="000C2FDD"/>
    <w:rsid w:val="000C3073"/>
    <w:rsid w:val="000C3321"/>
    <w:rsid w:val="000C3733"/>
    <w:rsid w:val="000C393F"/>
    <w:rsid w:val="000C3987"/>
    <w:rsid w:val="000C3F16"/>
    <w:rsid w:val="000C42D8"/>
    <w:rsid w:val="000C4367"/>
    <w:rsid w:val="000C4C15"/>
    <w:rsid w:val="000C4C76"/>
    <w:rsid w:val="000C4F47"/>
    <w:rsid w:val="000C550B"/>
    <w:rsid w:val="000C5759"/>
    <w:rsid w:val="000C5E7D"/>
    <w:rsid w:val="000C628A"/>
    <w:rsid w:val="000C632B"/>
    <w:rsid w:val="000C673C"/>
    <w:rsid w:val="000C69F8"/>
    <w:rsid w:val="000C71D9"/>
    <w:rsid w:val="000C723D"/>
    <w:rsid w:val="000C727B"/>
    <w:rsid w:val="000C73F4"/>
    <w:rsid w:val="000C7590"/>
    <w:rsid w:val="000C7C3E"/>
    <w:rsid w:val="000D0024"/>
    <w:rsid w:val="000D037E"/>
    <w:rsid w:val="000D085B"/>
    <w:rsid w:val="000D0913"/>
    <w:rsid w:val="000D0A0F"/>
    <w:rsid w:val="000D0AB8"/>
    <w:rsid w:val="000D0BCC"/>
    <w:rsid w:val="000D0F9A"/>
    <w:rsid w:val="000D148D"/>
    <w:rsid w:val="000D14EB"/>
    <w:rsid w:val="000D1610"/>
    <w:rsid w:val="000D1737"/>
    <w:rsid w:val="000D174E"/>
    <w:rsid w:val="000D180B"/>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4E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363"/>
    <w:rsid w:val="000E059C"/>
    <w:rsid w:val="000E0872"/>
    <w:rsid w:val="000E0F97"/>
    <w:rsid w:val="000E14B9"/>
    <w:rsid w:val="000E182B"/>
    <w:rsid w:val="000E19C4"/>
    <w:rsid w:val="000E1C52"/>
    <w:rsid w:val="000E1E8E"/>
    <w:rsid w:val="000E2653"/>
    <w:rsid w:val="000E279B"/>
    <w:rsid w:val="000E297C"/>
    <w:rsid w:val="000E2A4C"/>
    <w:rsid w:val="000E2BCC"/>
    <w:rsid w:val="000E3075"/>
    <w:rsid w:val="000E30D1"/>
    <w:rsid w:val="000E32B4"/>
    <w:rsid w:val="000E3358"/>
    <w:rsid w:val="000E3445"/>
    <w:rsid w:val="000E34E6"/>
    <w:rsid w:val="000E38ED"/>
    <w:rsid w:val="000E3F84"/>
    <w:rsid w:val="000E471D"/>
    <w:rsid w:val="000E48CD"/>
    <w:rsid w:val="000E4ACA"/>
    <w:rsid w:val="000E4BC7"/>
    <w:rsid w:val="000E4C9B"/>
    <w:rsid w:val="000E4D01"/>
    <w:rsid w:val="000E4E09"/>
    <w:rsid w:val="000E51DC"/>
    <w:rsid w:val="000E52E5"/>
    <w:rsid w:val="000E5830"/>
    <w:rsid w:val="000E5C4E"/>
    <w:rsid w:val="000E6285"/>
    <w:rsid w:val="000E62E0"/>
    <w:rsid w:val="000E6333"/>
    <w:rsid w:val="000E65A7"/>
    <w:rsid w:val="000E6635"/>
    <w:rsid w:val="000E6C8E"/>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360"/>
    <w:rsid w:val="000F24C7"/>
    <w:rsid w:val="000F24F8"/>
    <w:rsid w:val="000F2965"/>
    <w:rsid w:val="000F2E68"/>
    <w:rsid w:val="000F2F54"/>
    <w:rsid w:val="000F3353"/>
    <w:rsid w:val="000F3423"/>
    <w:rsid w:val="000F34C7"/>
    <w:rsid w:val="000F37F8"/>
    <w:rsid w:val="000F3B40"/>
    <w:rsid w:val="000F3FD6"/>
    <w:rsid w:val="000F3FFF"/>
    <w:rsid w:val="000F42EA"/>
    <w:rsid w:val="000F46D0"/>
    <w:rsid w:val="000F4C88"/>
    <w:rsid w:val="000F4CAF"/>
    <w:rsid w:val="000F4CBD"/>
    <w:rsid w:val="000F4EAE"/>
    <w:rsid w:val="000F4F44"/>
    <w:rsid w:val="000F53CB"/>
    <w:rsid w:val="000F54CB"/>
    <w:rsid w:val="000F5D47"/>
    <w:rsid w:val="000F5F35"/>
    <w:rsid w:val="000F61C4"/>
    <w:rsid w:val="000F6385"/>
    <w:rsid w:val="000F6563"/>
    <w:rsid w:val="000F6646"/>
    <w:rsid w:val="000F6881"/>
    <w:rsid w:val="000F6A12"/>
    <w:rsid w:val="000F6B71"/>
    <w:rsid w:val="000F6C32"/>
    <w:rsid w:val="000F737B"/>
    <w:rsid w:val="000F73A7"/>
    <w:rsid w:val="000F7476"/>
    <w:rsid w:val="000F765E"/>
    <w:rsid w:val="000F77C9"/>
    <w:rsid w:val="000F7B2C"/>
    <w:rsid w:val="00100097"/>
    <w:rsid w:val="001000E9"/>
    <w:rsid w:val="00100169"/>
    <w:rsid w:val="001002AE"/>
    <w:rsid w:val="00100491"/>
    <w:rsid w:val="0010067A"/>
    <w:rsid w:val="00100F9F"/>
    <w:rsid w:val="00101240"/>
    <w:rsid w:val="00101489"/>
    <w:rsid w:val="00101513"/>
    <w:rsid w:val="00101A0E"/>
    <w:rsid w:val="00101ACB"/>
    <w:rsid w:val="00101ACE"/>
    <w:rsid w:val="00101FA1"/>
    <w:rsid w:val="00101FCD"/>
    <w:rsid w:val="00102147"/>
    <w:rsid w:val="00102202"/>
    <w:rsid w:val="00102759"/>
    <w:rsid w:val="00102B15"/>
    <w:rsid w:val="00102D2E"/>
    <w:rsid w:val="00103658"/>
    <w:rsid w:val="0010366C"/>
    <w:rsid w:val="00103994"/>
    <w:rsid w:val="00103D39"/>
    <w:rsid w:val="00104058"/>
    <w:rsid w:val="0010405D"/>
    <w:rsid w:val="00104070"/>
    <w:rsid w:val="00104228"/>
    <w:rsid w:val="00104381"/>
    <w:rsid w:val="00104400"/>
    <w:rsid w:val="0010496A"/>
    <w:rsid w:val="00104A1E"/>
    <w:rsid w:val="00104A80"/>
    <w:rsid w:val="00104D74"/>
    <w:rsid w:val="001050B7"/>
    <w:rsid w:val="0010521E"/>
    <w:rsid w:val="001052CF"/>
    <w:rsid w:val="0010555C"/>
    <w:rsid w:val="0010568A"/>
    <w:rsid w:val="00105748"/>
    <w:rsid w:val="00105820"/>
    <w:rsid w:val="0010593E"/>
    <w:rsid w:val="00105CEE"/>
    <w:rsid w:val="00106161"/>
    <w:rsid w:val="001061B3"/>
    <w:rsid w:val="0010643C"/>
    <w:rsid w:val="0010660E"/>
    <w:rsid w:val="00106822"/>
    <w:rsid w:val="00106A95"/>
    <w:rsid w:val="00106B50"/>
    <w:rsid w:val="00106CC3"/>
    <w:rsid w:val="00106CD8"/>
    <w:rsid w:val="00106E7E"/>
    <w:rsid w:val="0010705C"/>
    <w:rsid w:val="001074D1"/>
    <w:rsid w:val="001074DF"/>
    <w:rsid w:val="00107627"/>
    <w:rsid w:val="00107954"/>
    <w:rsid w:val="00107CC7"/>
    <w:rsid w:val="00107CDC"/>
    <w:rsid w:val="0011023D"/>
    <w:rsid w:val="001103DF"/>
    <w:rsid w:val="00110EA3"/>
    <w:rsid w:val="001115C0"/>
    <w:rsid w:val="001115F4"/>
    <w:rsid w:val="00111647"/>
    <w:rsid w:val="001118AA"/>
    <w:rsid w:val="001118CD"/>
    <w:rsid w:val="001119B2"/>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61"/>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7F6"/>
    <w:rsid w:val="00121263"/>
    <w:rsid w:val="001212C7"/>
    <w:rsid w:val="001213E6"/>
    <w:rsid w:val="001213FA"/>
    <w:rsid w:val="00121897"/>
    <w:rsid w:val="00122176"/>
    <w:rsid w:val="001221F3"/>
    <w:rsid w:val="00122317"/>
    <w:rsid w:val="00122469"/>
    <w:rsid w:val="00122581"/>
    <w:rsid w:val="00122842"/>
    <w:rsid w:val="00122C15"/>
    <w:rsid w:val="00122C7A"/>
    <w:rsid w:val="00122EB3"/>
    <w:rsid w:val="00123358"/>
    <w:rsid w:val="0012345C"/>
    <w:rsid w:val="00123587"/>
    <w:rsid w:val="001235C4"/>
    <w:rsid w:val="0012370F"/>
    <w:rsid w:val="00123975"/>
    <w:rsid w:val="00123AE5"/>
    <w:rsid w:val="00123DED"/>
    <w:rsid w:val="00123F71"/>
    <w:rsid w:val="001241CB"/>
    <w:rsid w:val="00124573"/>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661"/>
    <w:rsid w:val="00127DE2"/>
    <w:rsid w:val="00127F28"/>
    <w:rsid w:val="00127F2F"/>
    <w:rsid w:val="001301E5"/>
    <w:rsid w:val="00130711"/>
    <w:rsid w:val="00130714"/>
    <w:rsid w:val="00130782"/>
    <w:rsid w:val="00130953"/>
    <w:rsid w:val="00130AA9"/>
    <w:rsid w:val="00131683"/>
    <w:rsid w:val="0013176A"/>
    <w:rsid w:val="0013196B"/>
    <w:rsid w:val="00131AC6"/>
    <w:rsid w:val="00131EC0"/>
    <w:rsid w:val="001321CE"/>
    <w:rsid w:val="00132282"/>
    <w:rsid w:val="001322B0"/>
    <w:rsid w:val="00132767"/>
    <w:rsid w:val="0013278D"/>
    <w:rsid w:val="00132917"/>
    <w:rsid w:val="00132BC1"/>
    <w:rsid w:val="00132D74"/>
    <w:rsid w:val="00132DE5"/>
    <w:rsid w:val="00132E7E"/>
    <w:rsid w:val="0013334C"/>
    <w:rsid w:val="0013344F"/>
    <w:rsid w:val="0013359C"/>
    <w:rsid w:val="00133D9D"/>
    <w:rsid w:val="00133EBD"/>
    <w:rsid w:val="0013421D"/>
    <w:rsid w:val="001343F3"/>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C52"/>
    <w:rsid w:val="00140E5E"/>
    <w:rsid w:val="00141062"/>
    <w:rsid w:val="001410F1"/>
    <w:rsid w:val="001411F6"/>
    <w:rsid w:val="00141807"/>
    <w:rsid w:val="001418FE"/>
    <w:rsid w:val="00141C18"/>
    <w:rsid w:val="00141E46"/>
    <w:rsid w:val="00141FA5"/>
    <w:rsid w:val="0014206B"/>
    <w:rsid w:val="00142093"/>
    <w:rsid w:val="00142218"/>
    <w:rsid w:val="0014226D"/>
    <w:rsid w:val="00142D25"/>
    <w:rsid w:val="00142E42"/>
    <w:rsid w:val="001433C9"/>
    <w:rsid w:val="0014371C"/>
    <w:rsid w:val="00143E78"/>
    <w:rsid w:val="00143FFE"/>
    <w:rsid w:val="00144297"/>
    <w:rsid w:val="0014471E"/>
    <w:rsid w:val="00144738"/>
    <w:rsid w:val="0014491B"/>
    <w:rsid w:val="00144B3F"/>
    <w:rsid w:val="00144E04"/>
    <w:rsid w:val="00144E59"/>
    <w:rsid w:val="00144E65"/>
    <w:rsid w:val="00144F68"/>
    <w:rsid w:val="00144FC7"/>
    <w:rsid w:val="00145484"/>
    <w:rsid w:val="001454C4"/>
    <w:rsid w:val="00145CFA"/>
    <w:rsid w:val="00146129"/>
    <w:rsid w:val="0014616F"/>
    <w:rsid w:val="0014624C"/>
    <w:rsid w:val="001463DB"/>
    <w:rsid w:val="0014652F"/>
    <w:rsid w:val="001466AC"/>
    <w:rsid w:val="0014671D"/>
    <w:rsid w:val="00146721"/>
    <w:rsid w:val="0014688D"/>
    <w:rsid w:val="001468D9"/>
    <w:rsid w:val="00146A4F"/>
    <w:rsid w:val="00146BC8"/>
    <w:rsid w:val="00146D29"/>
    <w:rsid w:val="00146FCC"/>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4262"/>
    <w:rsid w:val="0015449B"/>
    <w:rsid w:val="001544AB"/>
    <w:rsid w:val="001545FC"/>
    <w:rsid w:val="0015468D"/>
    <w:rsid w:val="00154B50"/>
    <w:rsid w:val="001550EA"/>
    <w:rsid w:val="0015561A"/>
    <w:rsid w:val="00155E2D"/>
    <w:rsid w:val="00155F7A"/>
    <w:rsid w:val="00156260"/>
    <w:rsid w:val="00156366"/>
    <w:rsid w:val="001565AE"/>
    <w:rsid w:val="0015674F"/>
    <w:rsid w:val="001573B9"/>
    <w:rsid w:val="001575A4"/>
    <w:rsid w:val="00157A5E"/>
    <w:rsid w:val="00157D69"/>
    <w:rsid w:val="00157FA9"/>
    <w:rsid w:val="0016019C"/>
    <w:rsid w:val="00160674"/>
    <w:rsid w:val="00160786"/>
    <w:rsid w:val="00160BD6"/>
    <w:rsid w:val="00161513"/>
    <w:rsid w:val="001616E2"/>
    <w:rsid w:val="001618A3"/>
    <w:rsid w:val="00161F2D"/>
    <w:rsid w:val="00161FB0"/>
    <w:rsid w:val="00162262"/>
    <w:rsid w:val="00162977"/>
    <w:rsid w:val="00162BD5"/>
    <w:rsid w:val="00162CF1"/>
    <w:rsid w:val="00162D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0D8"/>
    <w:rsid w:val="00166293"/>
    <w:rsid w:val="0016634F"/>
    <w:rsid w:val="001664FF"/>
    <w:rsid w:val="001665A8"/>
    <w:rsid w:val="00166861"/>
    <w:rsid w:val="001669F9"/>
    <w:rsid w:val="00166CEA"/>
    <w:rsid w:val="00166F5A"/>
    <w:rsid w:val="0016700E"/>
    <w:rsid w:val="0016711A"/>
    <w:rsid w:val="00167149"/>
    <w:rsid w:val="0016764C"/>
    <w:rsid w:val="00167709"/>
    <w:rsid w:val="00167757"/>
    <w:rsid w:val="00167790"/>
    <w:rsid w:val="00167BAA"/>
    <w:rsid w:val="00167D35"/>
    <w:rsid w:val="00167D42"/>
    <w:rsid w:val="00170397"/>
    <w:rsid w:val="001704B1"/>
    <w:rsid w:val="001706D5"/>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49E4"/>
    <w:rsid w:val="00174DDB"/>
    <w:rsid w:val="00174F2F"/>
    <w:rsid w:val="00175163"/>
    <w:rsid w:val="001752EC"/>
    <w:rsid w:val="00175467"/>
    <w:rsid w:val="0017597C"/>
    <w:rsid w:val="00175B5A"/>
    <w:rsid w:val="00175C0B"/>
    <w:rsid w:val="00176414"/>
    <w:rsid w:val="0017661D"/>
    <w:rsid w:val="001766C1"/>
    <w:rsid w:val="001767F0"/>
    <w:rsid w:val="00176A91"/>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5E0"/>
    <w:rsid w:val="00182608"/>
    <w:rsid w:val="00182B62"/>
    <w:rsid w:val="00182E52"/>
    <w:rsid w:val="00182E75"/>
    <w:rsid w:val="00183374"/>
    <w:rsid w:val="001836DF"/>
    <w:rsid w:val="00183B24"/>
    <w:rsid w:val="00183CC6"/>
    <w:rsid w:val="00183D8A"/>
    <w:rsid w:val="00183E8B"/>
    <w:rsid w:val="00183F11"/>
    <w:rsid w:val="001840CF"/>
    <w:rsid w:val="001840F5"/>
    <w:rsid w:val="00184DAB"/>
    <w:rsid w:val="00184F51"/>
    <w:rsid w:val="00185229"/>
    <w:rsid w:val="00185254"/>
    <w:rsid w:val="00185257"/>
    <w:rsid w:val="0018552B"/>
    <w:rsid w:val="00185A87"/>
    <w:rsid w:val="00185BE1"/>
    <w:rsid w:val="00185C4E"/>
    <w:rsid w:val="00185D01"/>
    <w:rsid w:val="00185E59"/>
    <w:rsid w:val="00185F10"/>
    <w:rsid w:val="001862BC"/>
    <w:rsid w:val="00186395"/>
    <w:rsid w:val="00186544"/>
    <w:rsid w:val="00186887"/>
    <w:rsid w:val="00186AD7"/>
    <w:rsid w:val="00186B4D"/>
    <w:rsid w:val="00186DCB"/>
    <w:rsid w:val="00186E50"/>
    <w:rsid w:val="00186F58"/>
    <w:rsid w:val="0018767B"/>
    <w:rsid w:val="00190307"/>
    <w:rsid w:val="00190927"/>
    <w:rsid w:val="00190BD5"/>
    <w:rsid w:val="001910F9"/>
    <w:rsid w:val="00191111"/>
    <w:rsid w:val="00191727"/>
    <w:rsid w:val="00191A2B"/>
    <w:rsid w:val="00191EBF"/>
    <w:rsid w:val="001923DB"/>
    <w:rsid w:val="001925E5"/>
    <w:rsid w:val="001925FD"/>
    <w:rsid w:val="001927B9"/>
    <w:rsid w:val="0019287C"/>
    <w:rsid w:val="00192D98"/>
    <w:rsid w:val="00192F16"/>
    <w:rsid w:val="00193242"/>
    <w:rsid w:val="0019328C"/>
    <w:rsid w:val="001935A9"/>
    <w:rsid w:val="00193987"/>
    <w:rsid w:val="00193C2A"/>
    <w:rsid w:val="00194075"/>
    <w:rsid w:val="0019460D"/>
    <w:rsid w:val="00194A02"/>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934"/>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0C6"/>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78E"/>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48F"/>
    <w:rsid w:val="001B6A07"/>
    <w:rsid w:val="001B6AB4"/>
    <w:rsid w:val="001B6AD6"/>
    <w:rsid w:val="001B6C77"/>
    <w:rsid w:val="001B70CF"/>
    <w:rsid w:val="001B716B"/>
    <w:rsid w:val="001B748B"/>
    <w:rsid w:val="001B7648"/>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8D"/>
    <w:rsid w:val="001C3EAE"/>
    <w:rsid w:val="001C4452"/>
    <w:rsid w:val="001C4BB6"/>
    <w:rsid w:val="001C4F5F"/>
    <w:rsid w:val="001C4FE8"/>
    <w:rsid w:val="001C512D"/>
    <w:rsid w:val="001C5143"/>
    <w:rsid w:val="001C518A"/>
    <w:rsid w:val="001C5800"/>
    <w:rsid w:val="001C587E"/>
    <w:rsid w:val="001C589B"/>
    <w:rsid w:val="001C58A6"/>
    <w:rsid w:val="001C5F88"/>
    <w:rsid w:val="001C619C"/>
    <w:rsid w:val="001C675D"/>
    <w:rsid w:val="001C6B14"/>
    <w:rsid w:val="001C6E88"/>
    <w:rsid w:val="001C7185"/>
    <w:rsid w:val="001C736C"/>
    <w:rsid w:val="001C758B"/>
    <w:rsid w:val="001C7668"/>
    <w:rsid w:val="001C78F1"/>
    <w:rsid w:val="001C7AB6"/>
    <w:rsid w:val="001C7F47"/>
    <w:rsid w:val="001D006C"/>
    <w:rsid w:val="001D0182"/>
    <w:rsid w:val="001D037A"/>
    <w:rsid w:val="001D04E1"/>
    <w:rsid w:val="001D0578"/>
    <w:rsid w:val="001D0593"/>
    <w:rsid w:val="001D05BC"/>
    <w:rsid w:val="001D0C19"/>
    <w:rsid w:val="001D10BB"/>
    <w:rsid w:val="001D1258"/>
    <w:rsid w:val="001D13B0"/>
    <w:rsid w:val="001D19F8"/>
    <w:rsid w:val="001D1BA9"/>
    <w:rsid w:val="001D1BC8"/>
    <w:rsid w:val="001D1CFF"/>
    <w:rsid w:val="001D1E71"/>
    <w:rsid w:val="001D20AC"/>
    <w:rsid w:val="001D22F7"/>
    <w:rsid w:val="001D23A7"/>
    <w:rsid w:val="001D2610"/>
    <w:rsid w:val="001D26E3"/>
    <w:rsid w:val="001D2B3C"/>
    <w:rsid w:val="001D2BB2"/>
    <w:rsid w:val="001D2DE9"/>
    <w:rsid w:val="001D2E6C"/>
    <w:rsid w:val="001D2ECD"/>
    <w:rsid w:val="001D329E"/>
    <w:rsid w:val="001D385F"/>
    <w:rsid w:val="001D3A30"/>
    <w:rsid w:val="001D3C15"/>
    <w:rsid w:val="001D3C61"/>
    <w:rsid w:val="001D3C68"/>
    <w:rsid w:val="001D3E97"/>
    <w:rsid w:val="001D4315"/>
    <w:rsid w:val="001D43C0"/>
    <w:rsid w:val="001D4969"/>
    <w:rsid w:val="001D4AF0"/>
    <w:rsid w:val="001D4B05"/>
    <w:rsid w:val="001D4F24"/>
    <w:rsid w:val="001D506F"/>
    <w:rsid w:val="001D57BC"/>
    <w:rsid w:val="001D5960"/>
    <w:rsid w:val="001D5EDB"/>
    <w:rsid w:val="001D6016"/>
    <w:rsid w:val="001D63DF"/>
    <w:rsid w:val="001D6A53"/>
    <w:rsid w:val="001D6E61"/>
    <w:rsid w:val="001D6F30"/>
    <w:rsid w:val="001D7260"/>
    <w:rsid w:val="001D72D6"/>
    <w:rsid w:val="001D7816"/>
    <w:rsid w:val="001D7B96"/>
    <w:rsid w:val="001D7FE2"/>
    <w:rsid w:val="001E08A1"/>
    <w:rsid w:val="001E09F4"/>
    <w:rsid w:val="001E0A73"/>
    <w:rsid w:val="001E0AE4"/>
    <w:rsid w:val="001E0D29"/>
    <w:rsid w:val="001E0D65"/>
    <w:rsid w:val="001E0F5F"/>
    <w:rsid w:val="001E111F"/>
    <w:rsid w:val="001E1153"/>
    <w:rsid w:val="001E126C"/>
    <w:rsid w:val="001E1284"/>
    <w:rsid w:val="001E13E0"/>
    <w:rsid w:val="001E1524"/>
    <w:rsid w:val="001E1D3C"/>
    <w:rsid w:val="001E1F1B"/>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180"/>
    <w:rsid w:val="001E420B"/>
    <w:rsid w:val="001E4299"/>
    <w:rsid w:val="001E4583"/>
    <w:rsid w:val="001E46EE"/>
    <w:rsid w:val="001E4704"/>
    <w:rsid w:val="001E4D18"/>
    <w:rsid w:val="001E502D"/>
    <w:rsid w:val="001E50CB"/>
    <w:rsid w:val="001E5250"/>
    <w:rsid w:val="001E53ED"/>
    <w:rsid w:val="001E5A44"/>
    <w:rsid w:val="001E5B18"/>
    <w:rsid w:val="001E5BB2"/>
    <w:rsid w:val="001E5D1F"/>
    <w:rsid w:val="001E60B0"/>
    <w:rsid w:val="001E6446"/>
    <w:rsid w:val="001E660B"/>
    <w:rsid w:val="001E66BD"/>
    <w:rsid w:val="001E684F"/>
    <w:rsid w:val="001E6907"/>
    <w:rsid w:val="001E6B8F"/>
    <w:rsid w:val="001E6C1B"/>
    <w:rsid w:val="001E6DE6"/>
    <w:rsid w:val="001E6F14"/>
    <w:rsid w:val="001E719A"/>
    <w:rsid w:val="001E750C"/>
    <w:rsid w:val="001F0546"/>
    <w:rsid w:val="001F0DD0"/>
    <w:rsid w:val="001F0DDF"/>
    <w:rsid w:val="001F10B8"/>
    <w:rsid w:val="001F158C"/>
    <w:rsid w:val="001F15ED"/>
    <w:rsid w:val="001F16FD"/>
    <w:rsid w:val="001F19AB"/>
    <w:rsid w:val="001F1B1E"/>
    <w:rsid w:val="001F1BE5"/>
    <w:rsid w:val="001F1DFA"/>
    <w:rsid w:val="001F1EC9"/>
    <w:rsid w:val="001F1F3B"/>
    <w:rsid w:val="001F223C"/>
    <w:rsid w:val="001F22A9"/>
    <w:rsid w:val="001F2536"/>
    <w:rsid w:val="001F2628"/>
    <w:rsid w:val="001F26E9"/>
    <w:rsid w:val="001F2D3F"/>
    <w:rsid w:val="001F2E08"/>
    <w:rsid w:val="001F2E26"/>
    <w:rsid w:val="001F2EA1"/>
    <w:rsid w:val="001F33C4"/>
    <w:rsid w:val="001F34B8"/>
    <w:rsid w:val="001F37ED"/>
    <w:rsid w:val="001F39AB"/>
    <w:rsid w:val="001F3CFD"/>
    <w:rsid w:val="001F3EDE"/>
    <w:rsid w:val="001F3F8A"/>
    <w:rsid w:val="001F4113"/>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C0"/>
    <w:rsid w:val="001F6E45"/>
    <w:rsid w:val="001F7317"/>
    <w:rsid w:val="001F7569"/>
    <w:rsid w:val="001F798D"/>
    <w:rsid w:val="001F7BC7"/>
    <w:rsid w:val="001F7C5D"/>
    <w:rsid w:val="001F7DD6"/>
    <w:rsid w:val="001F7E94"/>
    <w:rsid w:val="0020005B"/>
    <w:rsid w:val="002000BF"/>
    <w:rsid w:val="002000F2"/>
    <w:rsid w:val="002000FC"/>
    <w:rsid w:val="00200605"/>
    <w:rsid w:val="00200A92"/>
    <w:rsid w:val="00200BF9"/>
    <w:rsid w:val="002012E7"/>
    <w:rsid w:val="00201356"/>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685"/>
    <w:rsid w:val="0020674D"/>
    <w:rsid w:val="00206799"/>
    <w:rsid w:val="002069A3"/>
    <w:rsid w:val="00206E1F"/>
    <w:rsid w:val="00206E5A"/>
    <w:rsid w:val="00206F49"/>
    <w:rsid w:val="002070D8"/>
    <w:rsid w:val="00207355"/>
    <w:rsid w:val="002075EC"/>
    <w:rsid w:val="0020760D"/>
    <w:rsid w:val="00207613"/>
    <w:rsid w:val="002076EE"/>
    <w:rsid w:val="00207847"/>
    <w:rsid w:val="00207AF9"/>
    <w:rsid w:val="00207BB9"/>
    <w:rsid w:val="00207CD5"/>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15D"/>
    <w:rsid w:val="002125B4"/>
    <w:rsid w:val="002125DC"/>
    <w:rsid w:val="00212816"/>
    <w:rsid w:val="002129B2"/>
    <w:rsid w:val="00212C89"/>
    <w:rsid w:val="00212D30"/>
    <w:rsid w:val="00212FB0"/>
    <w:rsid w:val="002130BD"/>
    <w:rsid w:val="00213474"/>
    <w:rsid w:val="00213598"/>
    <w:rsid w:val="00213851"/>
    <w:rsid w:val="00213AF9"/>
    <w:rsid w:val="00214130"/>
    <w:rsid w:val="002146F8"/>
    <w:rsid w:val="00214E0D"/>
    <w:rsid w:val="0021528B"/>
    <w:rsid w:val="0021586D"/>
    <w:rsid w:val="00215C0F"/>
    <w:rsid w:val="00215DFA"/>
    <w:rsid w:val="002160D2"/>
    <w:rsid w:val="002162EA"/>
    <w:rsid w:val="002164E1"/>
    <w:rsid w:val="002165F9"/>
    <w:rsid w:val="00216685"/>
    <w:rsid w:val="00216718"/>
    <w:rsid w:val="002168C3"/>
    <w:rsid w:val="00216B17"/>
    <w:rsid w:val="00216BBF"/>
    <w:rsid w:val="00216E4A"/>
    <w:rsid w:val="00217135"/>
    <w:rsid w:val="00217142"/>
    <w:rsid w:val="00217344"/>
    <w:rsid w:val="0021737B"/>
    <w:rsid w:val="00217CE8"/>
    <w:rsid w:val="00217E05"/>
    <w:rsid w:val="002202EC"/>
    <w:rsid w:val="00220306"/>
    <w:rsid w:val="00220422"/>
    <w:rsid w:val="002204ED"/>
    <w:rsid w:val="0022054F"/>
    <w:rsid w:val="0022065D"/>
    <w:rsid w:val="00220697"/>
    <w:rsid w:val="0022088E"/>
    <w:rsid w:val="00220962"/>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BA8"/>
    <w:rsid w:val="00223D80"/>
    <w:rsid w:val="00223F34"/>
    <w:rsid w:val="002241C9"/>
    <w:rsid w:val="00224506"/>
    <w:rsid w:val="00224890"/>
    <w:rsid w:val="002248E2"/>
    <w:rsid w:val="00224A9B"/>
    <w:rsid w:val="00224C25"/>
    <w:rsid w:val="002257CC"/>
    <w:rsid w:val="00225861"/>
    <w:rsid w:val="00225DB5"/>
    <w:rsid w:val="0022657F"/>
    <w:rsid w:val="0022683F"/>
    <w:rsid w:val="002269A7"/>
    <w:rsid w:val="00226B2C"/>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99F"/>
    <w:rsid w:val="00231A06"/>
    <w:rsid w:val="00231D67"/>
    <w:rsid w:val="00231E15"/>
    <w:rsid w:val="00232191"/>
    <w:rsid w:val="00232634"/>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2B9"/>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D50"/>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BA"/>
    <w:rsid w:val="002466C2"/>
    <w:rsid w:val="00246861"/>
    <w:rsid w:val="002469FD"/>
    <w:rsid w:val="00246C52"/>
    <w:rsid w:val="00246EB6"/>
    <w:rsid w:val="0024703D"/>
    <w:rsid w:val="00247164"/>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3A9"/>
    <w:rsid w:val="00251457"/>
    <w:rsid w:val="0025148A"/>
    <w:rsid w:val="002514DB"/>
    <w:rsid w:val="0025169E"/>
    <w:rsid w:val="00251929"/>
    <w:rsid w:val="00251B47"/>
    <w:rsid w:val="00251DB6"/>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F4"/>
    <w:rsid w:val="00255A43"/>
    <w:rsid w:val="00255C71"/>
    <w:rsid w:val="00255D02"/>
    <w:rsid w:val="0025620D"/>
    <w:rsid w:val="002563C8"/>
    <w:rsid w:val="0025671A"/>
    <w:rsid w:val="002568B9"/>
    <w:rsid w:val="00256972"/>
    <w:rsid w:val="00256F02"/>
    <w:rsid w:val="002571C8"/>
    <w:rsid w:val="002572F1"/>
    <w:rsid w:val="00257366"/>
    <w:rsid w:val="00257A5F"/>
    <w:rsid w:val="00257A62"/>
    <w:rsid w:val="00257B27"/>
    <w:rsid w:val="00260156"/>
    <w:rsid w:val="002601AF"/>
    <w:rsid w:val="00260627"/>
    <w:rsid w:val="0026075E"/>
    <w:rsid w:val="00260B99"/>
    <w:rsid w:val="00260FAD"/>
    <w:rsid w:val="00261145"/>
    <w:rsid w:val="002612A1"/>
    <w:rsid w:val="002613E8"/>
    <w:rsid w:val="00261781"/>
    <w:rsid w:val="00261995"/>
    <w:rsid w:val="00261D05"/>
    <w:rsid w:val="0026221D"/>
    <w:rsid w:val="002623AC"/>
    <w:rsid w:val="0026245D"/>
    <w:rsid w:val="002625EC"/>
    <w:rsid w:val="00262979"/>
    <w:rsid w:val="0026298E"/>
    <w:rsid w:val="00262CBB"/>
    <w:rsid w:val="00262CEB"/>
    <w:rsid w:val="00262D97"/>
    <w:rsid w:val="00262E69"/>
    <w:rsid w:val="00262E7F"/>
    <w:rsid w:val="00263038"/>
    <w:rsid w:val="00263041"/>
    <w:rsid w:val="00263ABC"/>
    <w:rsid w:val="00263B02"/>
    <w:rsid w:val="00263DD9"/>
    <w:rsid w:val="00263F58"/>
    <w:rsid w:val="002643C7"/>
    <w:rsid w:val="0026455A"/>
    <w:rsid w:val="0026468A"/>
    <w:rsid w:val="00264C28"/>
    <w:rsid w:val="0026509A"/>
    <w:rsid w:val="002651FC"/>
    <w:rsid w:val="002655F1"/>
    <w:rsid w:val="00265701"/>
    <w:rsid w:val="00265B7C"/>
    <w:rsid w:val="00265E3B"/>
    <w:rsid w:val="00265E9A"/>
    <w:rsid w:val="00266210"/>
    <w:rsid w:val="00266416"/>
    <w:rsid w:val="00266D7E"/>
    <w:rsid w:val="00266E46"/>
    <w:rsid w:val="00266F5D"/>
    <w:rsid w:val="0026716C"/>
    <w:rsid w:val="0026748C"/>
    <w:rsid w:val="002676F7"/>
    <w:rsid w:val="002678FE"/>
    <w:rsid w:val="00267A9E"/>
    <w:rsid w:val="00267BEB"/>
    <w:rsid w:val="00270202"/>
    <w:rsid w:val="00270C63"/>
    <w:rsid w:val="00270C98"/>
    <w:rsid w:val="00270D5B"/>
    <w:rsid w:val="00270E57"/>
    <w:rsid w:val="00271308"/>
    <w:rsid w:val="0027153D"/>
    <w:rsid w:val="00271738"/>
    <w:rsid w:val="0027193C"/>
    <w:rsid w:val="00271B1E"/>
    <w:rsid w:val="00271BAF"/>
    <w:rsid w:val="00271C40"/>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0B"/>
    <w:rsid w:val="00274E50"/>
    <w:rsid w:val="00275435"/>
    <w:rsid w:val="00275464"/>
    <w:rsid w:val="0027568B"/>
    <w:rsid w:val="002756D5"/>
    <w:rsid w:val="00276001"/>
    <w:rsid w:val="0027631A"/>
    <w:rsid w:val="002764FB"/>
    <w:rsid w:val="0027668A"/>
    <w:rsid w:val="002768B3"/>
    <w:rsid w:val="00276D75"/>
    <w:rsid w:val="00276E91"/>
    <w:rsid w:val="00277418"/>
    <w:rsid w:val="002775F2"/>
    <w:rsid w:val="002775FE"/>
    <w:rsid w:val="00277A46"/>
    <w:rsid w:val="00277A86"/>
    <w:rsid w:val="00277D92"/>
    <w:rsid w:val="00277E31"/>
    <w:rsid w:val="00277E66"/>
    <w:rsid w:val="002801E1"/>
    <w:rsid w:val="002801E2"/>
    <w:rsid w:val="0028052D"/>
    <w:rsid w:val="00280648"/>
    <w:rsid w:val="00280684"/>
    <w:rsid w:val="0028073A"/>
    <w:rsid w:val="00280774"/>
    <w:rsid w:val="00280851"/>
    <w:rsid w:val="00280960"/>
    <w:rsid w:val="002817DC"/>
    <w:rsid w:val="00281DD0"/>
    <w:rsid w:val="0028203A"/>
    <w:rsid w:val="002820F9"/>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296"/>
    <w:rsid w:val="00286487"/>
    <w:rsid w:val="00286631"/>
    <w:rsid w:val="0028674B"/>
    <w:rsid w:val="00286759"/>
    <w:rsid w:val="00286A45"/>
    <w:rsid w:val="00286B14"/>
    <w:rsid w:val="00286F76"/>
    <w:rsid w:val="00287181"/>
    <w:rsid w:val="00287376"/>
    <w:rsid w:val="00287438"/>
    <w:rsid w:val="002875E7"/>
    <w:rsid w:val="002877DE"/>
    <w:rsid w:val="00287B3F"/>
    <w:rsid w:val="00287C28"/>
    <w:rsid w:val="00287CD3"/>
    <w:rsid w:val="00290254"/>
    <w:rsid w:val="002904CF"/>
    <w:rsid w:val="002906A4"/>
    <w:rsid w:val="00290893"/>
    <w:rsid w:val="00290FC4"/>
    <w:rsid w:val="00291403"/>
    <w:rsid w:val="0029178F"/>
    <w:rsid w:val="00291B01"/>
    <w:rsid w:val="00291E3B"/>
    <w:rsid w:val="00292235"/>
    <w:rsid w:val="00292A99"/>
    <w:rsid w:val="00292E58"/>
    <w:rsid w:val="00292F17"/>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5F3F"/>
    <w:rsid w:val="0029636B"/>
    <w:rsid w:val="002963EC"/>
    <w:rsid w:val="002965C5"/>
    <w:rsid w:val="00296965"/>
    <w:rsid w:val="00296CDA"/>
    <w:rsid w:val="00296FD8"/>
    <w:rsid w:val="00297013"/>
    <w:rsid w:val="002970E1"/>
    <w:rsid w:val="0029743A"/>
    <w:rsid w:val="00297499"/>
    <w:rsid w:val="002974AA"/>
    <w:rsid w:val="002976F0"/>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0D7"/>
    <w:rsid w:val="002A317E"/>
    <w:rsid w:val="002A31FF"/>
    <w:rsid w:val="002A3525"/>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D9B"/>
    <w:rsid w:val="002A5FC1"/>
    <w:rsid w:val="002A60B6"/>
    <w:rsid w:val="002A6106"/>
    <w:rsid w:val="002A613E"/>
    <w:rsid w:val="002A61BD"/>
    <w:rsid w:val="002A6571"/>
    <w:rsid w:val="002A6DD2"/>
    <w:rsid w:val="002A71B0"/>
    <w:rsid w:val="002A732C"/>
    <w:rsid w:val="002A733B"/>
    <w:rsid w:val="002A7445"/>
    <w:rsid w:val="002A7449"/>
    <w:rsid w:val="002A79B4"/>
    <w:rsid w:val="002A7A6A"/>
    <w:rsid w:val="002A7AB4"/>
    <w:rsid w:val="002A7B72"/>
    <w:rsid w:val="002A7CF6"/>
    <w:rsid w:val="002B033D"/>
    <w:rsid w:val="002B07BF"/>
    <w:rsid w:val="002B0805"/>
    <w:rsid w:val="002B0C99"/>
    <w:rsid w:val="002B0D68"/>
    <w:rsid w:val="002B0EDA"/>
    <w:rsid w:val="002B1095"/>
    <w:rsid w:val="002B10F9"/>
    <w:rsid w:val="002B19C7"/>
    <w:rsid w:val="002B1AE2"/>
    <w:rsid w:val="002B1B15"/>
    <w:rsid w:val="002B1C67"/>
    <w:rsid w:val="002B21D6"/>
    <w:rsid w:val="002B27D9"/>
    <w:rsid w:val="002B2806"/>
    <w:rsid w:val="002B2BA0"/>
    <w:rsid w:val="002B2C92"/>
    <w:rsid w:val="002B2CB5"/>
    <w:rsid w:val="002B2F85"/>
    <w:rsid w:val="002B3081"/>
    <w:rsid w:val="002B318B"/>
    <w:rsid w:val="002B32BC"/>
    <w:rsid w:val="002B340B"/>
    <w:rsid w:val="002B34AE"/>
    <w:rsid w:val="002B3698"/>
    <w:rsid w:val="002B3718"/>
    <w:rsid w:val="002B39ED"/>
    <w:rsid w:val="002B3D07"/>
    <w:rsid w:val="002B3D71"/>
    <w:rsid w:val="002B3D90"/>
    <w:rsid w:val="002B3E45"/>
    <w:rsid w:val="002B409D"/>
    <w:rsid w:val="002B42EC"/>
    <w:rsid w:val="002B46A6"/>
    <w:rsid w:val="002B497F"/>
    <w:rsid w:val="002B4A64"/>
    <w:rsid w:val="002B4C39"/>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633"/>
    <w:rsid w:val="002B783E"/>
    <w:rsid w:val="002C04C2"/>
    <w:rsid w:val="002C070A"/>
    <w:rsid w:val="002C0818"/>
    <w:rsid w:val="002C08D3"/>
    <w:rsid w:val="002C0B50"/>
    <w:rsid w:val="002C0B69"/>
    <w:rsid w:val="002C0D09"/>
    <w:rsid w:val="002C0DD0"/>
    <w:rsid w:val="002C0E0A"/>
    <w:rsid w:val="002C0E55"/>
    <w:rsid w:val="002C1C99"/>
    <w:rsid w:val="002C1DF1"/>
    <w:rsid w:val="002C203A"/>
    <w:rsid w:val="002C23E6"/>
    <w:rsid w:val="002C27C7"/>
    <w:rsid w:val="002C2B3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37"/>
    <w:rsid w:val="002C6165"/>
    <w:rsid w:val="002C6189"/>
    <w:rsid w:val="002C61E0"/>
    <w:rsid w:val="002C64C2"/>
    <w:rsid w:val="002C6CF5"/>
    <w:rsid w:val="002C6E87"/>
    <w:rsid w:val="002C706B"/>
    <w:rsid w:val="002C782F"/>
    <w:rsid w:val="002C7B03"/>
    <w:rsid w:val="002C7B0D"/>
    <w:rsid w:val="002C7D95"/>
    <w:rsid w:val="002D001E"/>
    <w:rsid w:val="002D0298"/>
    <w:rsid w:val="002D0372"/>
    <w:rsid w:val="002D04DC"/>
    <w:rsid w:val="002D0657"/>
    <w:rsid w:val="002D07A9"/>
    <w:rsid w:val="002D09B3"/>
    <w:rsid w:val="002D0D83"/>
    <w:rsid w:val="002D135B"/>
    <w:rsid w:val="002D1371"/>
    <w:rsid w:val="002D13B7"/>
    <w:rsid w:val="002D151D"/>
    <w:rsid w:val="002D15C0"/>
    <w:rsid w:val="002D16EF"/>
    <w:rsid w:val="002D1B3C"/>
    <w:rsid w:val="002D1E4E"/>
    <w:rsid w:val="002D2057"/>
    <w:rsid w:val="002D21F9"/>
    <w:rsid w:val="002D264E"/>
    <w:rsid w:val="002D28E0"/>
    <w:rsid w:val="002D2A7D"/>
    <w:rsid w:val="002D2AC4"/>
    <w:rsid w:val="002D2B4E"/>
    <w:rsid w:val="002D2D87"/>
    <w:rsid w:val="002D2F02"/>
    <w:rsid w:val="002D3271"/>
    <w:rsid w:val="002D32F7"/>
    <w:rsid w:val="002D3370"/>
    <w:rsid w:val="002D3848"/>
    <w:rsid w:val="002D3968"/>
    <w:rsid w:val="002D3AF1"/>
    <w:rsid w:val="002D3F6A"/>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B82"/>
    <w:rsid w:val="002D6C69"/>
    <w:rsid w:val="002D75B9"/>
    <w:rsid w:val="002D7665"/>
    <w:rsid w:val="002D772F"/>
    <w:rsid w:val="002D7C7C"/>
    <w:rsid w:val="002E018E"/>
    <w:rsid w:val="002E04F0"/>
    <w:rsid w:val="002E0CA9"/>
    <w:rsid w:val="002E0E4F"/>
    <w:rsid w:val="002E0E94"/>
    <w:rsid w:val="002E16BC"/>
    <w:rsid w:val="002E16E1"/>
    <w:rsid w:val="002E1941"/>
    <w:rsid w:val="002E1B94"/>
    <w:rsid w:val="002E21D5"/>
    <w:rsid w:val="002E251B"/>
    <w:rsid w:val="002E2923"/>
    <w:rsid w:val="002E2A76"/>
    <w:rsid w:val="002E306D"/>
    <w:rsid w:val="002E3419"/>
    <w:rsid w:val="002E3624"/>
    <w:rsid w:val="002E3653"/>
    <w:rsid w:val="002E36AE"/>
    <w:rsid w:val="002E38B7"/>
    <w:rsid w:val="002E38E7"/>
    <w:rsid w:val="002E3B35"/>
    <w:rsid w:val="002E3BCB"/>
    <w:rsid w:val="002E3BD9"/>
    <w:rsid w:val="002E3D8D"/>
    <w:rsid w:val="002E45DF"/>
    <w:rsid w:val="002E47CA"/>
    <w:rsid w:val="002E4AD2"/>
    <w:rsid w:val="002E5058"/>
    <w:rsid w:val="002E56DE"/>
    <w:rsid w:val="002E58E1"/>
    <w:rsid w:val="002E58FE"/>
    <w:rsid w:val="002E5BDD"/>
    <w:rsid w:val="002E5C56"/>
    <w:rsid w:val="002E6110"/>
    <w:rsid w:val="002E6187"/>
    <w:rsid w:val="002E679D"/>
    <w:rsid w:val="002E695A"/>
    <w:rsid w:val="002E6C98"/>
    <w:rsid w:val="002E6CE4"/>
    <w:rsid w:val="002E6D1F"/>
    <w:rsid w:val="002E71BF"/>
    <w:rsid w:val="002E71C1"/>
    <w:rsid w:val="002E7295"/>
    <w:rsid w:val="002E7321"/>
    <w:rsid w:val="002E7894"/>
    <w:rsid w:val="002E7BB2"/>
    <w:rsid w:val="002E7C5F"/>
    <w:rsid w:val="002E7DF3"/>
    <w:rsid w:val="002F0045"/>
    <w:rsid w:val="002F00F0"/>
    <w:rsid w:val="002F025B"/>
    <w:rsid w:val="002F0292"/>
    <w:rsid w:val="002F0684"/>
    <w:rsid w:val="002F07AE"/>
    <w:rsid w:val="002F07E8"/>
    <w:rsid w:val="002F0ADB"/>
    <w:rsid w:val="002F1621"/>
    <w:rsid w:val="002F17A3"/>
    <w:rsid w:val="002F2508"/>
    <w:rsid w:val="002F29D2"/>
    <w:rsid w:val="002F2AE0"/>
    <w:rsid w:val="002F2C83"/>
    <w:rsid w:val="002F300D"/>
    <w:rsid w:val="002F3CC3"/>
    <w:rsid w:val="002F3F16"/>
    <w:rsid w:val="002F40FA"/>
    <w:rsid w:val="002F4121"/>
    <w:rsid w:val="002F413F"/>
    <w:rsid w:val="002F44AD"/>
    <w:rsid w:val="002F45D3"/>
    <w:rsid w:val="002F46FC"/>
    <w:rsid w:val="002F489E"/>
    <w:rsid w:val="002F48D4"/>
    <w:rsid w:val="002F4934"/>
    <w:rsid w:val="002F4A52"/>
    <w:rsid w:val="002F4CF5"/>
    <w:rsid w:val="002F4FC5"/>
    <w:rsid w:val="002F50E1"/>
    <w:rsid w:val="002F5422"/>
    <w:rsid w:val="002F55D2"/>
    <w:rsid w:val="002F55FF"/>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212"/>
    <w:rsid w:val="003003AD"/>
    <w:rsid w:val="003004CC"/>
    <w:rsid w:val="00300AAD"/>
    <w:rsid w:val="00300AEF"/>
    <w:rsid w:val="003011C0"/>
    <w:rsid w:val="003012B7"/>
    <w:rsid w:val="0030167B"/>
    <w:rsid w:val="003018D5"/>
    <w:rsid w:val="003019F6"/>
    <w:rsid w:val="00301CDF"/>
    <w:rsid w:val="00301EAE"/>
    <w:rsid w:val="00301EE4"/>
    <w:rsid w:val="00301F5C"/>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18E"/>
    <w:rsid w:val="003064B4"/>
    <w:rsid w:val="003065FB"/>
    <w:rsid w:val="003068F4"/>
    <w:rsid w:val="003069B7"/>
    <w:rsid w:val="00306B8C"/>
    <w:rsid w:val="00306C20"/>
    <w:rsid w:val="00307B27"/>
    <w:rsid w:val="00307BD1"/>
    <w:rsid w:val="00307C5E"/>
    <w:rsid w:val="00307D05"/>
    <w:rsid w:val="00307F28"/>
    <w:rsid w:val="003101DC"/>
    <w:rsid w:val="0031035A"/>
    <w:rsid w:val="003106EF"/>
    <w:rsid w:val="003107CE"/>
    <w:rsid w:val="00310C62"/>
    <w:rsid w:val="00310CC6"/>
    <w:rsid w:val="0031121F"/>
    <w:rsid w:val="00311336"/>
    <w:rsid w:val="00311642"/>
    <w:rsid w:val="00311761"/>
    <w:rsid w:val="00311941"/>
    <w:rsid w:val="00311AE7"/>
    <w:rsid w:val="00311C38"/>
    <w:rsid w:val="003121B8"/>
    <w:rsid w:val="0031226C"/>
    <w:rsid w:val="00312F43"/>
    <w:rsid w:val="003137A0"/>
    <w:rsid w:val="003137ED"/>
    <w:rsid w:val="00313BA1"/>
    <w:rsid w:val="00313C4F"/>
    <w:rsid w:val="00313EE1"/>
    <w:rsid w:val="003141C2"/>
    <w:rsid w:val="00314413"/>
    <w:rsid w:val="00314629"/>
    <w:rsid w:val="00314B31"/>
    <w:rsid w:val="00314DB6"/>
    <w:rsid w:val="00314F34"/>
    <w:rsid w:val="0031599D"/>
    <w:rsid w:val="00315B92"/>
    <w:rsid w:val="00315F72"/>
    <w:rsid w:val="0031601F"/>
    <w:rsid w:val="0031606A"/>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1DEA"/>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083"/>
    <w:rsid w:val="00324731"/>
    <w:rsid w:val="003249F8"/>
    <w:rsid w:val="00324A34"/>
    <w:rsid w:val="00324EA0"/>
    <w:rsid w:val="00325319"/>
    <w:rsid w:val="0032574D"/>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6F4"/>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443F"/>
    <w:rsid w:val="00334690"/>
    <w:rsid w:val="00334F23"/>
    <w:rsid w:val="00335250"/>
    <w:rsid w:val="00335664"/>
    <w:rsid w:val="003357EE"/>
    <w:rsid w:val="0033592C"/>
    <w:rsid w:val="00335DF1"/>
    <w:rsid w:val="00335E2A"/>
    <w:rsid w:val="00336225"/>
    <w:rsid w:val="00336780"/>
    <w:rsid w:val="003367C5"/>
    <w:rsid w:val="00336FD8"/>
    <w:rsid w:val="003370D3"/>
    <w:rsid w:val="003376CF"/>
    <w:rsid w:val="00337C71"/>
    <w:rsid w:val="00337C87"/>
    <w:rsid w:val="0034031A"/>
    <w:rsid w:val="00340401"/>
    <w:rsid w:val="00340450"/>
    <w:rsid w:val="00340A6D"/>
    <w:rsid w:val="00340D9C"/>
    <w:rsid w:val="00340E16"/>
    <w:rsid w:val="00340E47"/>
    <w:rsid w:val="00340E58"/>
    <w:rsid w:val="00340ED2"/>
    <w:rsid w:val="00341087"/>
    <w:rsid w:val="003411D5"/>
    <w:rsid w:val="00341412"/>
    <w:rsid w:val="0034196D"/>
    <w:rsid w:val="00341CDF"/>
    <w:rsid w:val="00341EAF"/>
    <w:rsid w:val="003420BD"/>
    <w:rsid w:val="00342160"/>
    <w:rsid w:val="0034243C"/>
    <w:rsid w:val="0034246D"/>
    <w:rsid w:val="003426DE"/>
    <w:rsid w:val="0034297F"/>
    <w:rsid w:val="0034305B"/>
    <w:rsid w:val="003430E0"/>
    <w:rsid w:val="0034316A"/>
    <w:rsid w:val="003433CA"/>
    <w:rsid w:val="003435D1"/>
    <w:rsid w:val="00343752"/>
    <w:rsid w:val="003437AD"/>
    <w:rsid w:val="0034398A"/>
    <w:rsid w:val="00343ABD"/>
    <w:rsid w:val="00343BC2"/>
    <w:rsid w:val="00343C24"/>
    <w:rsid w:val="00343EFE"/>
    <w:rsid w:val="00343F90"/>
    <w:rsid w:val="00344021"/>
    <w:rsid w:val="00344312"/>
    <w:rsid w:val="00344725"/>
    <w:rsid w:val="003447A3"/>
    <w:rsid w:val="0034511B"/>
    <w:rsid w:val="00345516"/>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75"/>
    <w:rsid w:val="00353987"/>
    <w:rsid w:val="003539B2"/>
    <w:rsid w:val="00353F9F"/>
    <w:rsid w:val="0035414B"/>
    <w:rsid w:val="00354328"/>
    <w:rsid w:val="00354547"/>
    <w:rsid w:val="003545D6"/>
    <w:rsid w:val="00355122"/>
    <w:rsid w:val="0035528A"/>
    <w:rsid w:val="003552C6"/>
    <w:rsid w:val="0035553F"/>
    <w:rsid w:val="00355947"/>
    <w:rsid w:val="00355A83"/>
    <w:rsid w:val="003560B8"/>
    <w:rsid w:val="003562D7"/>
    <w:rsid w:val="00356353"/>
    <w:rsid w:val="003564E8"/>
    <w:rsid w:val="003567C9"/>
    <w:rsid w:val="00356BA5"/>
    <w:rsid w:val="00356CEC"/>
    <w:rsid w:val="00356F1C"/>
    <w:rsid w:val="003572DE"/>
    <w:rsid w:val="003574DC"/>
    <w:rsid w:val="00357659"/>
    <w:rsid w:val="00357712"/>
    <w:rsid w:val="00357841"/>
    <w:rsid w:val="00357B14"/>
    <w:rsid w:val="00357D8A"/>
    <w:rsid w:val="0036010A"/>
    <w:rsid w:val="0036012E"/>
    <w:rsid w:val="00360135"/>
    <w:rsid w:val="00360396"/>
    <w:rsid w:val="003604DB"/>
    <w:rsid w:val="00360535"/>
    <w:rsid w:val="0036056F"/>
    <w:rsid w:val="003605BB"/>
    <w:rsid w:val="0036084B"/>
    <w:rsid w:val="00360D1F"/>
    <w:rsid w:val="00360F40"/>
    <w:rsid w:val="00361049"/>
    <w:rsid w:val="003617B5"/>
    <w:rsid w:val="0036185C"/>
    <w:rsid w:val="0036262C"/>
    <w:rsid w:val="00362835"/>
    <w:rsid w:val="00362C5A"/>
    <w:rsid w:val="003635DD"/>
    <w:rsid w:val="00363F7A"/>
    <w:rsid w:val="00364A63"/>
    <w:rsid w:val="00365351"/>
    <w:rsid w:val="0036561B"/>
    <w:rsid w:val="00365E6D"/>
    <w:rsid w:val="0036616D"/>
    <w:rsid w:val="00366B92"/>
    <w:rsid w:val="00366C57"/>
    <w:rsid w:val="00366FD7"/>
    <w:rsid w:val="003671C1"/>
    <w:rsid w:val="00367D2F"/>
    <w:rsid w:val="00370053"/>
    <w:rsid w:val="003700A7"/>
    <w:rsid w:val="00370161"/>
    <w:rsid w:val="00370168"/>
    <w:rsid w:val="003701BD"/>
    <w:rsid w:val="003701FC"/>
    <w:rsid w:val="0037023A"/>
    <w:rsid w:val="00370285"/>
    <w:rsid w:val="003704EE"/>
    <w:rsid w:val="0037053E"/>
    <w:rsid w:val="003705D8"/>
    <w:rsid w:val="00370880"/>
    <w:rsid w:val="00370BB8"/>
    <w:rsid w:val="00370C28"/>
    <w:rsid w:val="00370EB5"/>
    <w:rsid w:val="00370EFD"/>
    <w:rsid w:val="00371137"/>
    <w:rsid w:val="003711AA"/>
    <w:rsid w:val="00371235"/>
    <w:rsid w:val="00371766"/>
    <w:rsid w:val="00371831"/>
    <w:rsid w:val="003719F5"/>
    <w:rsid w:val="00372029"/>
    <w:rsid w:val="003721DD"/>
    <w:rsid w:val="0037222A"/>
    <w:rsid w:val="00372389"/>
    <w:rsid w:val="003724A1"/>
    <w:rsid w:val="00372A6B"/>
    <w:rsid w:val="00372E41"/>
    <w:rsid w:val="00372FD7"/>
    <w:rsid w:val="00372FDD"/>
    <w:rsid w:val="003733D7"/>
    <w:rsid w:val="003733F0"/>
    <w:rsid w:val="00373600"/>
    <w:rsid w:val="00373661"/>
    <w:rsid w:val="00373B2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34"/>
    <w:rsid w:val="003764FA"/>
    <w:rsid w:val="00376C2F"/>
    <w:rsid w:val="00376C90"/>
    <w:rsid w:val="00376E52"/>
    <w:rsid w:val="00376EFA"/>
    <w:rsid w:val="00376F67"/>
    <w:rsid w:val="0037709A"/>
    <w:rsid w:val="00377146"/>
    <w:rsid w:val="0037734D"/>
    <w:rsid w:val="00377393"/>
    <w:rsid w:val="00377397"/>
    <w:rsid w:val="003774A6"/>
    <w:rsid w:val="003774FD"/>
    <w:rsid w:val="003775BD"/>
    <w:rsid w:val="00377DFE"/>
    <w:rsid w:val="003807EC"/>
    <w:rsid w:val="0038084F"/>
    <w:rsid w:val="00380892"/>
    <w:rsid w:val="00381675"/>
    <w:rsid w:val="00381685"/>
    <w:rsid w:val="003816DD"/>
    <w:rsid w:val="003818CD"/>
    <w:rsid w:val="00381EEA"/>
    <w:rsid w:val="003821AB"/>
    <w:rsid w:val="003821E7"/>
    <w:rsid w:val="003827F2"/>
    <w:rsid w:val="00382903"/>
    <w:rsid w:val="00382D95"/>
    <w:rsid w:val="00382E28"/>
    <w:rsid w:val="00382E58"/>
    <w:rsid w:val="003831FE"/>
    <w:rsid w:val="00383432"/>
    <w:rsid w:val="00383483"/>
    <w:rsid w:val="00383C38"/>
    <w:rsid w:val="00383D4B"/>
    <w:rsid w:val="00383DDB"/>
    <w:rsid w:val="003842A8"/>
    <w:rsid w:val="0038480B"/>
    <w:rsid w:val="003848D9"/>
    <w:rsid w:val="00385192"/>
    <w:rsid w:val="003852CC"/>
    <w:rsid w:val="0038556E"/>
    <w:rsid w:val="0038577C"/>
    <w:rsid w:val="00385823"/>
    <w:rsid w:val="00385BD7"/>
    <w:rsid w:val="00385D70"/>
    <w:rsid w:val="00385FAE"/>
    <w:rsid w:val="003862D5"/>
    <w:rsid w:val="003865E7"/>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87F7F"/>
    <w:rsid w:val="00390490"/>
    <w:rsid w:val="003904B1"/>
    <w:rsid w:val="003905A9"/>
    <w:rsid w:val="003907D2"/>
    <w:rsid w:val="003909CF"/>
    <w:rsid w:val="00390B8F"/>
    <w:rsid w:val="00390C2B"/>
    <w:rsid w:val="00390C56"/>
    <w:rsid w:val="003910E1"/>
    <w:rsid w:val="0039122C"/>
    <w:rsid w:val="0039124D"/>
    <w:rsid w:val="003914C2"/>
    <w:rsid w:val="00391903"/>
    <w:rsid w:val="00391A92"/>
    <w:rsid w:val="00391B43"/>
    <w:rsid w:val="00391B90"/>
    <w:rsid w:val="003926BE"/>
    <w:rsid w:val="00392DB8"/>
    <w:rsid w:val="00392E47"/>
    <w:rsid w:val="00393058"/>
    <w:rsid w:val="003933E7"/>
    <w:rsid w:val="00393651"/>
    <w:rsid w:val="00393B78"/>
    <w:rsid w:val="00393FB1"/>
    <w:rsid w:val="0039444E"/>
    <w:rsid w:val="003945D5"/>
    <w:rsid w:val="00394775"/>
    <w:rsid w:val="00394998"/>
    <w:rsid w:val="00394B44"/>
    <w:rsid w:val="00394C79"/>
    <w:rsid w:val="0039502C"/>
    <w:rsid w:val="003950DF"/>
    <w:rsid w:val="0039517A"/>
    <w:rsid w:val="003956CC"/>
    <w:rsid w:val="003956FE"/>
    <w:rsid w:val="0039598F"/>
    <w:rsid w:val="00395A35"/>
    <w:rsid w:val="00395E36"/>
    <w:rsid w:val="003960D5"/>
    <w:rsid w:val="0039610F"/>
    <w:rsid w:val="0039665F"/>
    <w:rsid w:val="00396F81"/>
    <w:rsid w:val="00396FFE"/>
    <w:rsid w:val="00397682"/>
    <w:rsid w:val="003976C4"/>
    <w:rsid w:val="003978B8"/>
    <w:rsid w:val="00397B96"/>
    <w:rsid w:val="00397C89"/>
    <w:rsid w:val="00397F16"/>
    <w:rsid w:val="003A0091"/>
    <w:rsid w:val="003A0311"/>
    <w:rsid w:val="003A0322"/>
    <w:rsid w:val="003A0736"/>
    <w:rsid w:val="003A07F5"/>
    <w:rsid w:val="003A1135"/>
    <w:rsid w:val="003A1341"/>
    <w:rsid w:val="003A162C"/>
    <w:rsid w:val="003A1826"/>
    <w:rsid w:val="003A19E0"/>
    <w:rsid w:val="003A1A9C"/>
    <w:rsid w:val="003A1C38"/>
    <w:rsid w:val="003A1CEB"/>
    <w:rsid w:val="003A1DD5"/>
    <w:rsid w:val="003A1EE4"/>
    <w:rsid w:val="003A1EF5"/>
    <w:rsid w:val="003A2019"/>
    <w:rsid w:val="003A29A0"/>
    <w:rsid w:val="003A2AAB"/>
    <w:rsid w:val="003A2D39"/>
    <w:rsid w:val="003A2EDE"/>
    <w:rsid w:val="003A2FE7"/>
    <w:rsid w:val="003A371E"/>
    <w:rsid w:val="003A3868"/>
    <w:rsid w:val="003A40D8"/>
    <w:rsid w:val="003A42BB"/>
    <w:rsid w:val="003A42E9"/>
    <w:rsid w:val="003A45FB"/>
    <w:rsid w:val="003A48FC"/>
    <w:rsid w:val="003A49F0"/>
    <w:rsid w:val="003A4C4A"/>
    <w:rsid w:val="003A4E82"/>
    <w:rsid w:val="003A52BE"/>
    <w:rsid w:val="003A537C"/>
    <w:rsid w:val="003A590E"/>
    <w:rsid w:val="003A5A8C"/>
    <w:rsid w:val="003A5CD5"/>
    <w:rsid w:val="003A5DBE"/>
    <w:rsid w:val="003A5E54"/>
    <w:rsid w:val="003A6330"/>
    <w:rsid w:val="003A672D"/>
    <w:rsid w:val="003A67EA"/>
    <w:rsid w:val="003A6BC9"/>
    <w:rsid w:val="003A6CF6"/>
    <w:rsid w:val="003A76A9"/>
    <w:rsid w:val="003A7747"/>
    <w:rsid w:val="003A789A"/>
    <w:rsid w:val="003A7BED"/>
    <w:rsid w:val="003A7D84"/>
    <w:rsid w:val="003A7F73"/>
    <w:rsid w:val="003B0299"/>
    <w:rsid w:val="003B0901"/>
    <w:rsid w:val="003B0A58"/>
    <w:rsid w:val="003B0B4D"/>
    <w:rsid w:val="003B0B52"/>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38A"/>
    <w:rsid w:val="003B3435"/>
    <w:rsid w:val="003B39B9"/>
    <w:rsid w:val="003B4482"/>
    <w:rsid w:val="003B45C9"/>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D37"/>
    <w:rsid w:val="003C1261"/>
    <w:rsid w:val="003C182F"/>
    <w:rsid w:val="003C1A21"/>
    <w:rsid w:val="003C1B5D"/>
    <w:rsid w:val="003C1EC9"/>
    <w:rsid w:val="003C2A91"/>
    <w:rsid w:val="003C2C9D"/>
    <w:rsid w:val="003C2CF1"/>
    <w:rsid w:val="003C368D"/>
    <w:rsid w:val="003C3B73"/>
    <w:rsid w:val="003C3BE3"/>
    <w:rsid w:val="003C3C85"/>
    <w:rsid w:val="003C3EF9"/>
    <w:rsid w:val="003C3FCB"/>
    <w:rsid w:val="003C412E"/>
    <w:rsid w:val="003C4250"/>
    <w:rsid w:val="003C4464"/>
    <w:rsid w:val="003C4490"/>
    <w:rsid w:val="003C4952"/>
    <w:rsid w:val="003C4D16"/>
    <w:rsid w:val="003C4D8C"/>
    <w:rsid w:val="003C4F25"/>
    <w:rsid w:val="003C5007"/>
    <w:rsid w:val="003C524A"/>
    <w:rsid w:val="003C5280"/>
    <w:rsid w:val="003C5487"/>
    <w:rsid w:val="003C5F13"/>
    <w:rsid w:val="003C6448"/>
    <w:rsid w:val="003C6580"/>
    <w:rsid w:val="003C6B92"/>
    <w:rsid w:val="003C6FA0"/>
    <w:rsid w:val="003C706A"/>
    <w:rsid w:val="003C7130"/>
    <w:rsid w:val="003C7459"/>
    <w:rsid w:val="003C78C0"/>
    <w:rsid w:val="003C79A4"/>
    <w:rsid w:val="003C7D6A"/>
    <w:rsid w:val="003D01FB"/>
    <w:rsid w:val="003D0332"/>
    <w:rsid w:val="003D07C3"/>
    <w:rsid w:val="003D09DA"/>
    <w:rsid w:val="003D0A11"/>
    <w:rsid w:val="003D0A3B"/>
    <w:rsid w:val="003D0A97"/>
    <w:rsid w:val="003D0D75"/>
    <w:rsid w:val="003D0E68"/>
    <w:rsid w:val="003D0ED4"/>
    <w:rsid w:val="003D1294"/>
    <w:rsid w:val="003D1910"/>
    <w:rsid w:val="003D193F"/>
    <w:rsid w:val="003D1AB6"/>
    <w:rsid w:val="003D1EF5"/>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8F"/>
    <w:rsid w:val="003D60D5"/>
    <w:rsid w:val="003D63BA"/>
    <w:rsid w:val="003D680E"/>
    <w:rsid w:val="003D6AC0"/>
    <w:rsid w:val="003D7179"/>
    <w:rsid w:val="003D7192"/>
    <w:rsid w:val="003D78AB"/>
    <w:rsid w:val="003D79E8"/>
    <w:rsid w:val="003E0066"/>
    <w:rsid w:val="003E0385"/>
    <w:rsid w:val="003E089F"/>
    <w:rsid w:val="003E0ADB"/>
    <w:rsid w:val="003E0CE4"/>
    <w:rsid w:val="003E12A3"/>
    <w:rsid w:val="003E1304"/>
    <w:rsid w:val="003E13F6"/>
    <w:rsid w:val="003E15AA"/>
    <w:rsid w:val="003E1748"/>
    <w:rsid w:val="003E1CF4"/>
    <w:rsid w:val="003E1E7D"/>
    <w:rsid w:val="003E1FAC"/>
    <w:rsid w:val="003E20C9"/>
    <w:rsid w:val="003E2228"/>
    <w:rsid w:val="003E240A"/>
    <w:rsid w:val="003E247A"/>
    <w:rsid w:val="003E294E"/>
    <w:rsid w:val="003E2BF4"/>
    <w:rsid w:val="003E2F5A"/>
    <w:rsid w:val="003E325A"/>
    <w:rsid w:val="003E32DE"/>
    <w:rsid w:val="003E33C5"/>
    <w:rsid w:val="003E34E1"/>
    <w:rsid w:val="003E3524"/>
    <w:rsid w:val="003E38DF"/>
    <w:rsid w:val="003E3A6B"/>
    <w:rsid w:val="003E3B04"/>
    <w:rsid w:val="003E3C5B"/>
    <w:rsid w:val="003E3D11"/>
    <w:rsid w:val="003E40C9"/>
    <w:rsid w:val="003E4373"/>
    <w:rsid w:val="003E4AC5"/>
    <w:rsid w:val="003E4CDB"/>
    <w:rsid w:val="003E4F5A"/>
    <w:rsid w:val="003E52EB"/>
    <w:rsid w:val="003E54EF"/>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26D"/>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794"/>
    <w:rsid w:val="003F2A56"/>
    <w:rsid w:val="003F2CB0"/>
    <w:rsid w:val="003F372C"/>
    <w:rsid w:val="003F3865"/>
    <w:rsid w:val="003F3A77"/>
    <w:rsid w:val="003F3FEB"/>
    <w:rsid w:val="003F477D"/>
    <w:rsid w:val="003F4933"/>
    <w:rsid w:val="003F4977"/>
    <w:rsid w:val="003F4AF3"/>
    <w:rsid w:val="003F4E1C"/>
    <w:rsid w:val="003F4E39"/>
    <w:rsid w:val="003F536B"/>
    <w:rsid w:val="003F586D"/>
    <w:rsid w:val="003F5C83"/>
    <w:rsid w:val="003F5D02"/>
    <w:rsid w:val="003F60DF"/>
    <w:rsid w:val="003F60EF"/>
    <w:rsid w:val="003F612E"/>
    <w:rsid w:val="003F6194"/>
    <w:rsid w:val="003F62B4"/>
    <w:rsid w:val="003F6853"/>
    <w:rsid w:val="003F6930"/>
    <w:rsid w:val="003F69BA"/>
    <w:rsid w:val="003F6F1A"/>
    <w:rsid w:val="003F73A0"/>
    <w:rsid w:val="003F75DD"/>
    <w:rsid w:val="003F7DFF"/>
    <w:rsid w:val="0040015E"/>
    <w:rsid w:val="00400427"/>
    <w:rsid w:val="0040068D"/>
    <w:rsid w:val="0040077E"/>
    <w:rsid w:val="00400930"/>
    <w:rsid w:val="00400B43"/>
    <w:rsid w:val="00400C85"/>
    <w:rsid w:val="004010CF"/>
    <w:rsid w:val="00401175"/>
    <w:rsid w:val="004012FA"/>
    <w:rsid w:val="004017C6"/>
    <w:rsid w:val="00401BBE"/>
    <w:rsid w:val="004024AB"/>
    <w:rsid w:val="00402CAB"/>
    <w:rsid w:val="00402F2C"/>
    <w:rsid w:val="0040303D"/>
    <w:rsid w:val="004030DA"/>
    <w:rsid w:val="00403529"/>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52A"/>
    <w:rsid w:val="00407612"/>
    <w:rsid w:val="00407A66"/>
    <w:rsid w:val="00407B4C"/>
    <w:rsid w:val="00407C9E"/>
    <w:rsid w:val="00410071"/>
    <w:rsid w:val="004101A0"/>
    <w:rsid w:val="0041029D"/>
    <w:rsid w:val="00410526"/>
    <w:rsid w:val="00410828"/>
    <w:rsid w:val="00410A29"/>
    <w:rsid w:val="00410A97"/>
    <w:rsid w:val="00410B9D"/>
    <w:rsid w:val="00410CD7"/>
    <w:rsid w:val="00411230"/>
    <w:rsid w:val="00411233"/>
    <w:rsid w:val="00411735"/>
    <w:rsid w:val="004118C9"/>
    <w:rsid w:val="0041195D"/>
    <w:rsid w:val="00411B64"/>
    <w:rsid w:val="00412243"/>
    <w:rsid w:val="00412588"/>
    <w:rsid w:val="00412697"/>
    <w:rsid w:val="00412F8D"/>
    <w:rsid w:val="00413369"/>
    <w:rsid w:val="004135B7"/>
    <w:rsid w:val="00413AA2"/>
    <w:rsid w:val="00413AE3"/>
    <w:rsid w:val="00414129"/>
    <w:rsid w:val="004142CD"/>
    <w:rsid w:val="004142F5"/>
    <w:rsid w:val="004145AE"/>
    <w:rsid w:val="004146F0"/>
    <w:rsid w:val="00414B98"/>
    <w:rsid w:val="00414F50"/>
    <w:rsid w:val="004151F5"/>
    <w:rsid w:val="004152BA"/>
    <w:rsid w:val="0041577E"/>
    <w:rsid w:val="004157F6"/>
    <w:rsid w:val="004159D3"/>
    <w:rsid w:val="004159DC"/>
    <w:rsid w:val="00415A14"/>
    <w:rsid w:val="00415BD6"/>
    <w:rsid w:val="00415EA4"/>
    <w:rsid w:val="00415FB4"/>
    <w:rsid w:val="0041616C"/>
    <w:rsid w:val="004163D3"/>
    <w:rsid w:val="004167E4"/>
    <w:rsid w:val="00416965"/>
    <w:rsid w:val="00416A66"/>
    <w:rsid w:val="00416B16"/>
    <w:rsid w:val="00416C3B"/>
    <w:rsid w:val="00416D41"/>
    <w:rsid w:val="00416DCB"/>
    <w:rsid w:val="004174DB"/>
    <w:rsid w:val="004175EE"/>
    <w:rsid w:val="00417678"/>
    <w:rsid w:val="00417A45"/>
    <w:rsid w:val="00417D52"/>
    <w:rsid w:val="00417E4C"/>
    <w:rsid w:val="0042004E"/>
    <w:rsid w:val="00420126"/>
    <w:rsid w:val="004203CF"/>
    <w:rsid w:val="00420642"/>
    <w:rsid w:val="00420755"/>
    <w:rsid w:val="004208B9"/>
    <w:rsid w:val="00420AC7"/>
    <w:rsid w:val="00420AF6"/>
    <w:rsid w:val="00420CB7"/>
    <w:rsid w:val="00420E46"/>
    <w:rsid w:val="00420E49"/>
    <w:rsid w:val="00420F26"/>
    <w:rsid w:val="00421078"/>
    <w:rsid w:val="0042110F"/>
    <w:rsid w:val="004213E8"/>
    <w:rsid w:val="00421476"/>
    <w:rsid w:val="0042156E"/>
    <w:rsid w:val="00421DFB"/>
    <w:rsid w:val="00421EC5"/>
    <w:rsid w:val="004222BF"/>
    <w:rsid w:val="00422399"/>
    <w:rsid w:val="0042261A"/>
    <w:rsid w:val="00422684"/>
    <w:rsid w:val="00422736"/>
    <w:rsid w:val="004228B8"/>
    <w:rsid w:val="00422A01"/>
    <w:rsid w:val="00422C11"/>
    <w:rsid w:val="00422DB5"/>
    <w:rsid w:val="00422DE5"/>
    <w:rsid w:val="0042307B"/>
    <w:rsid w:val="00423326"/>
    <w:rsid w:val="0042351C"/>
    <w:rsid w:val="004237CC"/>
    <w:rsid w:val="00424503"/>
    <w:rsid w:val="00424A35"/>
    <w:rsid w:val="00424C9C"/>
    <w:rsid w:val="00424E5F"/>
    <w:rsid w:val="00424F31"/>
    <w:rsid w:val="004250E7"/>
    <w:rsid w:val="00425454"/>
    <w:rsid w:val="004258D1"/>
    <w:rsid w:val="00425AA7"/>
    <w:rsid w:val="00425C97"/>
    <w:rsid w:val="00425E05"/>
    <w:rsid w:val="00425FFD"/>
    <w:rsid w:val="004262F8"/>
    <w:rsid w:val="00426442"/>
    <w:rsid w:val="0042654A"/>
    <w:rsid w:val="00426A93"/>
    <w:rsid w:val="00426DFA"/>
    <w:rsid w:val="00426F96"/>
    <w:rsid w:val="004276E3"/>
    <w:rsid w:val="004279ED"/>
    <w:rsid w:val="00427E67"/>
    <w:rsid w:val="00430119"/>
    <w:rsid w:val="00430178"/>
    <w:rsid w:val="0043043A"/>
    <w:rsid w:val="00430495"/>
    <w:rsid w:val="00430680"/>
    <w:rsid w:val="00430773"/>
    <w:rsid w:val="004308B6"/>
    <w:rsid w:val="00430A72"/>
    <w:rsid w:val="00430BA7"/>
    <w:rsid w:val="00431043"/>
    <w:rsid w:val="004311D8"/>
    <w:rsid w:val="004314E7"/>
    <w:rsid w:val="0043189C"/>
    <w:rsid w:val="004318E6"/>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CC"/>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19B8"/>
    <w:rsid w:val="004424C2"/>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7F6"/>
    <w:rsid w:val="0044683A"/>
    <w:rsid w:val="00446956"/>
    <w:rsid w:val="00446D5A"/>
    <w:rsid w:val="00447486"/>
    <w:rsid w:val="004502AB"/>
    <w:rsid w:val="00450778"/>
    <w:rsid w:val="00450D3B"/>
    <w:rsid w:val="00450F2C"/>
    <w:rsid w:val="00450FB9"/>
    <w:rsid w:val="004510D2"/>
    <w:rsid w:val="0045126E"/>
    <w:rsid w:val="004518D5"/>
    <w:rsid w:val="004519BF"/>
    <w:rsid w:val="00451A55"/>
    <w:rsid w:val="00451B06"/>
    <w:rsid w:val="00451BAC"/>
    <w:rsid w:val="00451BEB"/>
    <w:rsid w:val="0045212B"/>
    <w:rsid w:val="00452446"/>
    <w:rsid w:val="004527C0"/>
    <w:rsid w:val="00452FD8"/>
    <w:rsid w:val="00453871"/>
    <w:rsid w:val="00453DEF"/>
    <w:rsid w:val="00454063"/>
    <w:rsid w:val="004543E4"/>
    <w:rsid w:val="004548E5"/>
    <w:rsid w:val="00454F08"/>
    <w:rsid w:val="00455105"/>
    <w:rsid w:val="0045520F"/>
    <w:rsid w:val="00455329"/>
    <w:rsid w:val="004559BE"/>
    <w:rsid w:val="00455C09"/>
    <w:rsid w:val="004560BD"/>
    <w:rsid w:val="00456114"/>
    <w:rsid w:val="004563B5"/>
    <w:rsid w:val="004568E3"/>
    <w:rsid w:val="00456971"/>
    <w:rsid w:val="00456B9B"/>
    <w:rsid w:val="00457026"/>
    <w:rsid w:val="00457074"/>
    <w:rsid w:val="0045731B"/>
    <w:rsid w:val="00457390"/>
    <w:rsid w:val="0045742D"/>
    <w:rsid w:val="00457748"/>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126"/>
    <w:rsid w:val="004612C8"/>
    <w:rsid w:val="004614A1"/>
    <w:rsid w:val="0046164D"/>
    <w:rsid w:val="004616E5"/>
    <w:rsid w:val="004616FF"/>
    <w:rsid w:val="004617A0"/>
    <w:rsid w:val="0046194F"/>
    <w:rsid w:val="00461C00"/>
    <w:rsid w:val="00461E13"/>
    <w:rsid w:val="00461E79"/>
    <w:rsid w:val="00461F94"/>
    <w:rsid w:val="004622A1"/>
    <w:rsid w:val="004622D0"/>
    <w:rsid w:val="00462420"/>
    <w:rsid w:val="0046246C"/>
    <w:rsid w:val="004624DA"/>
    <w:rsid w:val="004628BB"/>
    <w:rsid w:val="00462A9C"/>
    <w:rsid w:val="00462B09"/>
    <w:rsid w:val="00462F34"/>
    <w:rsid w:val="00462FC4"/>
    <w:rsid w:val="004631FE"/>
    <w:rsid w:val="00463448"/>
    <w:rsid w:val="004636F3"/>
    <w:rsid w:val="00463A8D"/>
    <w:rsid w:val="00463AC7"/>
    <w:rsid w:val="00463C3A"/>
    <w:rsid w:val="00463F85"/>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B3"/>
    <w:rsid w:val="00466260"/>
    <w:rsid w:val="004662E3"/>
    <w:rsid w:val="0046645E"/>
    <w:rsid w:val="004665C9"/>
    <w:rsid w:val="004666EC"/>
    <w:rsid w:val="0046680F"/>
    <w:rsid w:val="00466D1B"/>
    <w:rsid w:val="00467011"/>
    <w:rsid w:val="00467838"/>
    <w:rsid w:val="004703B1"/>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C8A"/>
    <w:rsid w:val="00472DCC"/>
    <w:rsid w:val="004739BD"/>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A83"/>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44"/>
    <w:rsid w:val="004803A9"/>
    <w:rsid w:val="004807D5"/>
    <w:rsid w:val="00480B03"/>
    <w:rsid w:val="00480CD7"/>
    <w:rsid w:val="004810EC"/>
    <w:rsid w:val="00481289"/>
    <w:rsid w:val="004813D5"/>
    <w:rsid w:val="004814F6"/>
    <w:rsid w:val="004814FF"/>
    <w:rsid w:val="00481607"/>
    <w:rsid w:val="00482351"/>
    <w:rsid w:val="00482362"/>
    <w:rsid w:val="00482389"/>
    <w:rsid w:val="0048268E"/>
    <w:rsid w:val="004827D4"/>
    <w:rsid w:val="004828DE"/>
    <w:rsid w:val="00482943"/>
    <w:rsid w:val="00482ADC"/>
    <w:rsid w:val="00482B1F"/>
    <w:rsid w:val="00482BAD"/>
    <w:rsid w:val="00482C09"/>
    <w:rsid w:val="0048321E"/>
    <w:rsid w:val="00483789"/>
    <w:rsid w:val="00483846"/>
    <w:rsid w:val="00483AA8"/>
    <w:rsid w:val="00483D11"/>
    <w:rsid w:val="00483D20"/>
    <w:rsid w:val="0048406D"/>
    <w:rsid w:val="0048410E"/>
    <w:rsid w:val="00484503"/>
    <w:rsid w:val="00484C46"/>
    <w:rsid w:val="00484C71"/>
    <w:rsid w:val="00485127"/>
    <w:rsid w:val="00485440"/>
    <w:rsid w:val="004855C3"/>
    <w:rsid w:val="004855C6"/>
    <w:rsid w:val="00485969"/>
    <w:rsid w:val="0048598C"/>
    <w:rsid w:val="00485E8A"/>
    <w:rsid w:val="00486113"/>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7E0"/>
    <w:rsid w:val="004918A0"/>
    <w:rsid w:val="00491B91"/>
    <w:rsid w:val="00492465"/>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0A6"/>
    <w:rsid w:val="0049792C"/>
    <w:rsid w:val="004A01E1"/>
    <w:rsid w:val="004A03E6"/>
    <w:rsid w:val="004A0C3C"/>
    <w:rsid w:val="004A0E00"/>
    <w:rsid w:val="004A1150"/>
    <w:rsid w:val="004A15F7"/>
    <w:rsid w:val="004A1600"/>
    <w:rsid w:val="004A1A63"/>
    <w:rsid w:val="004A1B20"/>
    <w:rsid w:val="004A1CF3"/>
    <w:rsid w:val="004A1F24"/>
    <w:rsid w:val="004A201F"/>
    <w:rsid w:val="004A2034"/>
    <w:rsid w:val="004A23B8"/>
    <w:rsid w:val="004A23C0"/>
    <w:rsid w:val="004A28D4"/>
    <w:rsid w:val="004A290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5C9F"/>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0C5A"/>
    <w:rsid w:val="004B1068"/>
    <w:rsid w:val="004B1274"/>
    <w:rsid w:val="004B1283"/>
    <w:rsid w:val="004B1313"/>
    <w:rsid w:val="004B169E"/>
    <w:rsid w:val="004B170B"/>
    <w:rsid w:val="004B1A1B"/>
    <w:rsid w:val="004B1B0B"/>
    <w:rsid w:val="004B1B0E"/>
    <w:rsid w:val="004B1B53"/>
    <w:rsid w:val="004B1C42"/>
    <w:rsid w:val="004B1EB2"/>
    <w:rsid w:val="004B1FB0"/>
    <w:rsid w:val="004B2272"/>
    <w:rsid w:val="004B2565"/>
    <w:rsid w:val="004B2700"/>
    <w:rsid w:val="004B2B31"/>
    <w:rsid w:val="004B2C33"/>
    <w:rsid w:val="004B2CDB"/>
    <w:rsid w:val="004B304E"/>
    <w:rsid w:val="004B339D"/>
    <w:rsid w:val="004B34EF"/>
    <w:rsid w:val="004B3512"/>
    <w:rsid w:val="004B3567"/>
    <w:rsid w:val="004B35F5"/>
    <w:rsid w:val="004B365D"/>
    <w:rsid w:val="004B3C3F"/>
    <w:rsid w:val="004B3D43"/>
    <w:rsid w:val="004B453E"/>
    <w:rsid w:val="004B45A2"/>
    <w:rsid w:val="004B45EB"/>
    <w:rsid w:val="004B4634"/>
    <w:rsid w:val="004B471E"/>
    <w:rsid w:val="004B4854"/>
    <w:rsid w:val="004B4A0F"/>
    <w:rsid w:val="004B4AA2"/>
    <w:rsid w:val="004B4C67"/>
    <w:rsid w:val="004B4D89"/>
    <w:rsid w:val="004B50E0"/>
    <w:rsid w:val="004B5139"/>
    <w:rsid w:val="004B5370"/>
    <w:rsid w:val="004B55EC"/>
    <w:rsid w:val="004B6301"/>
    <w:rsid w:val="004B6377"/>
    <w:rsid w:val="004B656F"/>
    <w:rsid w:val="004B662E"/>
    <w:rsid w:val="004B672F"/>
    <w:rsid w:val="004B6B17"/>
    <w:rsid w:val="004B6FFB"/>
    <w:rsid w:val="004B763F"/>
    <w:rsid w:val="004B774C"/>
    <w:rsid w:val="004B7767"/>
    <w:rsid w:val="004B795F"/>
    <w:rsid w:val="004B7AB0"/>
    <w:rsid w:val="004B7BA5"/>
    <w:rsid w:val="004B7C66"/>
    <w:rsid w:val="004B7C7F"/>
    <w:rsid w:val="004C025C"/>
    <w:rsid w:val="004C0346"/>
    <w:rsid w:val="004C03CC"/>
    <w:rsid w:val="004C0561"/>
    <w:rsid w:val="004C0B5B"/>
    <w:rsid w:val="004C0F99"/>
    <w:rsid w:val="004C0FA3"/>
    <w:rsid w:val="004C102A"/>
    <w:rsid w:val="004C108E"/>
    <w:rsid w:val="004C130D"/>
    <w:rsid w:val="004C1355"/>
    <w:rsid w:val="004C1430"/>
    <w:rsid w:val="004C1624"/>
    <w:rsid w:val="004C1991"/>
    <w:rsid w:val="004C1FDC"/>
    <w:rsid w:val="004C2371"/>
    <w:rsid w:val="004C2C4E"/>
    <w:rsid w:val="004C2C50"/>
    <w:rsid w:val="004C2F01"/>
    <w:rsid w:val="004C3472"/>
    <w:rsid w:val="004C34E8"/>
    <w:rsid w:val="004C3917"/>
    <w:rsid w:val="004C3A42"/>
    <w:rsid w:val="004C3C3C"/>
    <w:rsid w:val="004C3C51"/>
    <w:rsid w:val="004C4384"/>
    <w:rsid w:val="004C47FE"/>
    <w:rsid w:val="004C4BCE"/>
    <w:rsid w:val="004C4BF3"/>
    <w:rsid w:val="004C4F33"/>
    <w:rsid w:val="004C50BB"/>
    <w:rsid w:val="004C521E"/>
    <w:rsid w:val="004C5335"/>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2D5"/>
    <w:rsid w:val="004C730E"/>
    <w:rsid w:val="004C7738"/>
    <w:rsid w:val="004C7739"/>
    <w:rsid w:val="004C7BDF"/>
    <w:rsid w:val="004C7E57"/>
    <w:rsid w:val="004D0200"/>
    <w:rsid w:val="004D02B7"/>
    <w:rsid w:val="004D09BA"/>
    <w:rsid w:val="004D0A0E"/>
    <w:rsid w:val="004D0E42"/>
    <w:rsid w:val="004D171F"/>
    <w:rsid w:val="004D17F3"/>
    <w:rsid w:val="004D19EE"/>
    <w:rsid w:val="004D1A33"/>
    <w:rsid w:val="004D1B92"/>
    <w:rsid w:val="004D1D64"/>
    <w:rsid w:val="004D2474"/>
    <w:rsid w:val="004D249C"/>
    <w:rsid w:val="004D24F2"/>
    <w:rsid w:val="004D25DB"/>
    <w:rsid w:val="004D27C4"/>
    <w:rsid w:val="004D2D87"/>
    <w:rsid w:val="004D2DEE"/>
    <w:rsid w:val="004D2E1A"/>
    <w:rsid w:val="004D2E57"/>
    <w:rsid w:val="004D3040"/>
    <w:rsid w:val="004D3251"/>
    <w:rsid w:val="004D3B6B"/>
    <w:rsid w:val="004D3DB8"/>
    <w:rsid w:val="004D4582"/>
    <w:rsid w:val="004D4968"/>
    <w:rsid w:val="004D4977"/>
    <w:rsid w:val="004D4A8A"/>
    <w:rsid w:val="004D4BEA"/>
    <w:rsid w:val="004D50CC"/>
    <w:rsid w:val="004D53A4"/>
    <w:rsid w:val="004D58A3"/>
    <w:rsid w:val="004D58D1"/>
    <w:rsid w:val="004D5B87"/>
    <w:rsid w:val="004D5C16"/>
    <w:rsid w:val="004D5F02"/>
    <w:rsid w:val="004D6008"/>
    <w:rsid w:val="004D6022"/>
    <w:rsid w:val="004D641A"/>
    <w:rsid w:val="004D643A"/>
    <w:rsid w:val="004D666D"/>
    <w:rsid w:val="004D67F5"/>
    <w:rsid w:val="004D68C0"/>
    <w:rsid w:val="004D701C"/>
    <w:rsid w:val="004D710C"/>
    <w:rsid w:val="004D727B"/>
    <w:rsid w:val="004D7307"/>
    <w:rsid w:val="004D7330"/>
    <w:rsid w:val="004D7448"/>
    <w:rsid w:val="004D7B1B"/>
    <w:rsid w:val="004D7B45"/>
    <w:rsid w:val="004D7F8C"/>
    <w:rsid w:val="004E0033"/>
    <w:rsid w:val="004E03BE"/>
    <w:rsid w:val="004E04AB"/>
    <w:rsid w:val="004E074E"/>
    <w:rsid w:val="004E0CD0"/>
    <w:rsid w:val="004E0DA6"/>
    <w:rsid w:val="004E0DB9"/>
    <w:rsid w:val="004E1260"/>
    <w:rsid w:val="004E1AE8"/>
    <w:rsid w:val="004E1CBB"/>
    <w:rsid w:val="004E1D05"/>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89"/>
    <w:rsid w:val="004E5BAB"/>
    <w:rsid w:val="004E5C61"/>
    <w:rsid w:val="004E5EC9"/>
    <w:rsid w:val="004E6024"/>
    <w:rsid w:val="004E6158"/>
    <w:rsid w:val="004E6184"/>
    <w:rsid w:val="004E63C9"/>
    <w:rsid w:val="004E64E5"/>
    <w:rsid w:val="004E6C79"/>
    <w:rsid w:val="004E6CEA"/>
    <w:rsid w:val="004E7691"/>
    <w:rsid w:val="004E76A5"/>
    <w:rsid w:val="004E781D"/>
    <w:rsid w:val="004E7B18"/>
    <w:rsid w:val="004E7B7F"/>
    <w:rsid w:val="004E7E45"/>
    <w:rsid w:val="004E7F36"/>
    <w:rsid w:val="004F01B4"/>
    <w:rsid w:val="004F020A"/>
    <w:rsid w:val="004F0406"/>
    <w:rsid w:val="004F080C"/>
    <w:rsid w:val="004F0B88"/>
    <w:rsid w:val="004F0C82"/>
    <w:rsid w:val="004F1051"/>
    <w:rsid w:val="004F12A0"/>
    <w:rsid w:val="004F1321"/>
    <w:rsid w:val="004F133C"/>
    <w:rsid w:val="004F13D2"/>
    <w:rsid w:val="004F178D"/>
    <w:rsid w:val="004F1A00"/>
    <w:rsid w:val="004F1C09"/>
    <w:rsid w:val="004F1D32"/>
    <w:rsid w:val="004F2179"/>
    <w:rsid w:val="004F23E0"/>
    <w:rsid w:val="004F2826"/>
    <w:rsid w:val="004F288E"/>
    <w:rsid w:val="004F2AA6"/>
    <w:rsid w:val="004F2B9C"/>
    <w:rsid w:val="004F2CCE"/>
    <w:rsid w:val="004F2D47"/>
    <w:rsid w:val="004F2F31"/>
    <w:rsid w:val="004F33A9"/>
    <w:rsid w:val="004F359A"/>
    <w:rsid w:val="004F3755"/>
    <w:rsid w:val="004F3AD1"/>
    <w:rsid w:val="004F3CD0"/>
    <w:rsid w:val="004F3DD1"/>
    <w:rsid w:val="004F40F1"/>
    <w:rsid w:val="004F4758"/>
    <w:rsid w:val="004F4760"/>
    <w:rsid w:val="004F4D04"/>
    <w:rsid w:val="004F4E53"/>
    <w:rsid w:val="004F4F81"/>
    <w:rsid w:val="004F53E6"/>
    <w:rsid w:val="004F58AB"/>
    <w:rsid w:val="004F5E2A"/>
    <w:rsid w:val="004F609D"/>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6B"/>
    <w:rsid w:val="00503C88"/>
    <w:rsid w:val="00503FAD"/>
    <w:rsid w:val="005041B1"/>
    <w:rsid w:val="00504639"/>
    <w:rsid w:val="005050AC"/>
    <w:rsid w:val="005050F8"/>
    <w:rsid w:val="00505272"/>
    <w:rsid w:val="005053E2"/>
    <w:rsid w:val="00505A2A"/>
    <w:rsid w:val="00505A52"/>
    <w:rsid w:val="00505E39"/>
    <w:rsid w:val="0050614B"/>
    <w:rsid w:val="0050640B"/>
    <w:rsid w:val="00506571"/>
    <w:rsid w:val="005066B3"/>
    <w:rsid w:val="00506A8D"/>
    <w:rsid w:val="00506C2E"/>
    <w:rsid w:val="005074C9"/>
    <w:rsid w:val="005074CE"/>
    <w:rsid w:val="0050768F"/>
    <w:rsid w:val="00507754"/>
    <w:rsid w:val="00507AA8"/>
    <w:rsid w:val="00507B61"/>
    <w:rsid w:val="00507BF8"/>
    <w:rsid w:val="00507CAF"/>
    <w:rsid w:val="00507CF7"/>
    <w:rsid w:val="00507DD9"/>
    <w:rsid w:val="00507E37"/>
    <w:rsid w:val="00510374"/>
    <w:rsid w:val="00510444"/>
    <w:rsid w:val="00510713"/>
    <w:rsid w:val="00510B25"/>
    <w:rsid w:val="00510F6D"/>
    <w:rsid w:val="00511E67"/>
    <w:rsid w:val="00512182"/>
    <w:rsid w:val="00512747"/>
    <w:rsid w:val="005128FF"/>
    <w:rsid w:val="00512A11"/>
    <w:rsid w:val="005133A6"/>
    <w:rsid w:val="00513CB8"/>
    <w:rsid w:val="00513D9A"/>
    <w:rsid w:val="00513F8F"/>
    <w:rsid w:val="005140C5"/>
    <w:rsid w:val="00514455"/>
    <w:rsid w:val="00514678"/>
    <w:rsid w:val="005147E7"/>
    <w:rsid w:val="00514882"/>
    <w:rsid w:val="005149A2"/>
    <w:rsid w:val="00514CD3"/>
    <w:rsid w:val="00514CEE"/>
    <w:rsid w:val="00514DCF"/>
    <w:rsid w:val="00514DFA"/>
    <w:rsid w:val="005150E4"/>
    <w:rsid w:val="005154AC"/>
    <w:rsid w:val="00515907"/>
    <w:rsid w:val="00515DAD"/>
    <w:rsid w:val="00515E2B"/>
    <w:rsid w:val="00516399"/>
    <w:rsid w:val="005167B8"/>
    <w:rsid w:val="00516B96"/>
    <w:rsid w:val="00517119"/>
    <w:rsid w:val="005173A4"/>
    <w:rsid w:val="005174C4"/>
    <w:rsid w:val="0051770E"/>
    <w:rsid w:val="00517A27"/>
    <w:rsid w:val="00517AD7"/>
    <w:rsid w:val="00517BA6"/>
    <w:rsid w:val="00517C91"/>
    <w:rsid w:val="0052001B"/>
    <w:rsid w:val="005205C8"/>
    <w:rsid w:val="005206F7"/>
    <w:rsid w:val="0052140B"/>
    <w:rsid w:val="00521490"/>
    <w:rsid w:val="00521984"/>
    <w:rsid w:val="00521D65"/>
    <w:rsid w:val="00521DB1"/>
    <w:rsid w:val="0052217F"/>
    <w:rsid w:val="005221A4"/>
    <w:rsid w:val="005225D6"/>
    <w:rsid w:val="00522624"/>
    <w:rsid w:val="00523366"/>
    <w:rsid w:val="005238E8"/>
    <w:rsid w:val="00523E18"/>
    <w:rsid w:val="00523F32"/>
    <w:rsid w:val="005241DC"/>
    <w:rsid w:val="0052422C"/>
    <w:rsid w:val="00524317"/>
    <w:rsid w:val="005244D5"/>
    <w:rsid w:val="00524545"/>
    <w:rsid w:val="005248C4"/>
    <w:rsid w:val="0052497B"/>
    <w:rsid w:val="00524AD1"/>
    <w:rsid w:val="00524E6A"/>
    <w:rsid w:val="005251DA"/>
    <w:rsid w:val="00525407"/>
    <w:rsid w:val="005254CD"/>
    <w:rsid w:val="005255A1"/>
    <w:rsid w:val="00525924"/>
    <w:rsid w:val="00525EAA"/>
    <w:rsid w:val="00525F16"/>
    <w:rsid w:val="00525F71"/>
    <w:rsid w:val="0052606F"/>
    <w:rsid w:val="0052610E"/>
    <w:rsid w:val="00526155"/>
    <w:rsid w:val="00526270"/>
    <w:rsid w:val="00526433"/>
    <w:rsid w:val="005269C2"/>
    <w:rsid w:val="00526BB0"/>
    <w:rsid w:val="00526C2D"/>
    <w:rsid w:val="00526C8A"/>
    <w:rsid w:val="00526D38"/>
    <w:rsid w:val="00527160"/>
    <w:rsid w:val="005273B6"/>
    <w:rsid w:val="00527489"/>
    <w:rsid w:val="00527AF7"/>
    <w:rsid w:val="00527BFF"/>
    <w:rsid w:val="00527E84"/>
    <w:rsid w:val="0053000E"/>
    <w:rsid w:val="0053012B"/>
    <w:rsid w:val="0053048E"/>
    <w:rsid w:val="005304B7"/>
    <w:rsid w:val="0053058D"/>
    <w:rsid w:val="00530667"/>
    <w:rsid w:val="00530AFD"/>
    <w:rsid w:val="00530DE4"/>
    <w:rsid w:val="00530F75"/>
    <w:rsid w:val="00531191"/>
    <w:rsid w:val="005313CD"/>
    <w:rsid w:val="00531617"/>
    <w:rsid w:val="005316A9"/>
    <w:rsid w:val="0053173A"/>
    <w:rsid w:val="00531824"/>
    <w:rsid w:val="00531AF4"/>
    <w:rsid w:val="00531BD3"/>
    <w:rsid w:val="00531C80"/>
    <w:rsid w:val="00531E4F"/>
    <w:rsid w:val="00531F71"/>
    <w:rsid w:val="00532462"/>
    <w:rsid w:val="005328D4"/>
    <w:rsid w:val="00532B16"/>
    <w:rsid w:val="00532C9D"/>
    <w:rsid w:val="00532DBB"/>
    <w:rsid w:val="00532F06"/>
    <w:rsid w:val="00533215"/>
    <w:rsid w:val="00533398"/>
    <w:rsid w:val="005334E4"/>
    <w:rsid w:val="00533556"/>
    <w:rsid w:val="00533632"/>
    <w:rsid w:val="00533662"/>
    <w:rsid w:val="005338BD"/>
    <w:rsid w:val="0053394F"/>
    <w:rsid w:val="00533BEF"/>
    <w:rsid w:val="00534087"/>
    <w:rsid w:val="005343C9"/>
    <w:rsid w:val="005347FB"/>
    <w:rsid w:val="0053480B"/>
    <w:rsid w:val="00534853"/>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E4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914"/>
    <w:rsid w:val="00541ACD"/>
    <w:rsid w:val="00541E2B"/>
    <w:rsid w:val="005421F5"/>
    <w:rsid w:val="0054238C"/>
    <w:rsid w:val="005426E1"/>
    <w:rsid w:val="00542EC4"/>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19"/>
    <w:rsid w:val="0054494C"/>
    <w:rsid w:val="00544C33"/>
    <w:rsid w:val="00544E1F"/>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C09"/>
    <w:rsid w:val="00546FE6"/>
    <w:rsid w:val="00547123"/>
    <w:rsid w:val="005471D5"/>
    <w:rsid w:val="0054754D"/>
    <w:rsid w:val="00547FA0"/>
    <w:rsid w:val="00547FC0"/>
    <w:rsid w:val="00550125"/>
    <w:rsid w:val="005504D9"/>
    <w:rsid w:val="00550922"/>
    <w:rsid w:val="00550C80"/>
    <w:rsid w:val="00550D6F"/>
    <w:rsid w:val="00550E94"/>
    <w:rsid w:val="005511B1"/>
    <w:rsid w:val="005513D8"/>
    <w:rsid w:val="00551E1E"/>
    <w:rsid w:val="00551E52"/>
    <w:rsid w:val="00551F16"/>
    <w:rsid w:val="00552038"/>
    <w:rsid w:val="0055233E"/>
    <w:rsid w:val="00552569"/>
    <w:rsid w:val="005526F2"/>
    <w:rsid w:val="00552924"/>
    <w:rsid w:val="00552DF7"/>
    <w:rsid w:val="00552FF4"/>
    <w:rsid w:val="0055330C"/>
    <w:rsid w:val="0055345C"/>
    <w:rsid w:val="0055390C"/>
    <w:rsid w:val="00553C5D"/>
    <w:rsid w:val="00553F3A"/>
    <w:rsid w:val="0055410A"/>
    <w:rsid w:val="005547CB"/>
    <w:rsid w:val="005548C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0F2C"/>
    <w:rsid w:val="00561250"/>
    <w:rsid w:val="0056134D"/>
    <w:rsid w:val="005617E8"/>
    <w:rsid w:val="00561A95"/>
    <w:rsid w:val="00561BF6"/>
    <w:rsid w:val="00561D34"/>
    <w:rsid w:val="00561E4A"/>
    <w:rsid w:val="0056202B"/>
    <w:rsid w:val="005620BC"/>
    <w:rsid w:val="005624DE"/>
    <w:rsid w:val="00562772"/>
    <w:rsid w:val="005627AA"/>
    <w:rsid w:val="00562AD8"/>
    <w:rsid w:val="00562CDC"/>
    <w:rsid w:val="005633B7"/>
    <w:rsid w:val="00563516"/>
    <w:rsid w:val="00563855"/>
    <w:rsid w:val="00563FD2"/>
    <w:rsid w:val="0056434D"/>
    <w:rsid w:val="005647A7"/>
    <w:rsid w:val="005647FD"/>
    <w:rsid w:val="00564909"/>
    <w:rsid w:val="005651F7"/>
    <w:rsid w:val="00565239"/>
    <w:rsid w:val="005655BE"/>
    <w:rsid w:val="00565669"/>
    <w:rsid w:val="00565679"/>
    <w:rsid w:val="00565AF6"/>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1D"/>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AED"/>
    <w:rsid w:val="00574B86"/>
    <w:rsid w:val="00574DAC"/>
    <w:rsid w:val="005753DB"/>
    <w:rsid w:val="005758BA"/>
    <w:rsid w:val="00575AE9"/>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0EE1"/>
    <w:rsid w:val="0058105A"/>
    <w:rsid w:val="005815B7"/>
    <w:rsid w:val="005815D2"/>
    <w:rsid w:val="005818D4"/>
    <w:rsid w:val="0058198A"/>
    <w:rsid w:val="005819D7"/>
    <w:rsid w:val="00581F00"/>
    <w:rsid w:val="00581F40"/>
    <w:rsid w:val="005829CC"/>
    <w:rsid w:val="00582DD0"/>
    <w:rsid w:val="00582E3D"/>
    <w:rsid w:val="00583147"/>
    <w:rsid w:val="00583250"/>
    <w:rsid w:val="005836D0"/>
    <w:rsid w:val="005837D3"/>
    <w:rsid w:val="00583B99"/>
    <w:rsid w:val="00583C6C"/>
    <w:rsid w:val="00583E78"/>
    <w:rsid w:val="00583F4C"/>
    <w:rsid w:val="00584003"/>
    <w:rsid w:val="0058444F"/>
    <w:rsid w:val="00584496"/>
    <w:rsid w:val="00584B51"/>
    <w:rsid w:val="00584EC4"/>
    <w:rsid w:val="00584FB3"/>
    <w:rsid w:val="00585932"/>
    <w:rsid w:val="00585C3A"/>
    <w:rsid w:val="00585C4B"/>
    <w:rsid w:val="00585CBD"/>
    <w:rsid w:val="00585FF5"/>
    <w:rsid w:val="0058628A"/>
    <w:rsid w:val="0058629B"/>
    <w:rsid w:val="005863AF"/>
    <w:rsid w:val="00586405"/>
    <w:rsid w:val="00586696"/>
    <w:rsid w:val="00586897"/>
    <w:rsid w:val="005868B8"/>
    <w:rsid w:val="00586EA1"/>
    <w:rsid w:val="00586F08"/>
    <w:rsid w:val="00586F33"/>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228"/>
    <w:rsid w:val="00593243"/>
    <w:rsid w:val="005934BF"/>
    <w:rsid w:val="00593A7F"/>
    <w:rsid w:val="00593ADD"/>
    <w:rsid w:val="00594131"/>
    <w:rsid w:val="005943C6"/>
    <w:rsid w:val="00594961"/>
    <w:rsid w:val="0059509B"/>
    <w:rsid w:val="005954F2"/>
    <w:rsid w:val="00595777"/>
    <w:rsid w:val="005958BE"/>
    <w:rsid w:val="005958CA"/>
    <w:rsid w:val="005958CE"/>
    <w:rsid w:val="00595C35"/>
    <w:rsid w:val="00595E99"/>
    <w:rsid w:val="0059600B"/>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CF4"/>
    <w:rsid w:val="00597E86"/>
    <w:rsid w:val="005A02BE"/>
    <w:rsid w:val="005A037B"/>
    <w:rsid w:val="005A05C6"/>
    <w:rsid w:val="005A05DF"/>
    <w:rsid w:val="005A0753"/>
    <w:rsid w:val="005A0CB6"/>
    <w:rsid w:val="005A0D89"/>
    <w:rsid w:val="005A0E41"/>
    <w:rsid w:val="005A1242"/>
    <w:rsid w:val="005A14C4"/>
    <w:rsid w:val="005A165B"/>
    <w:rsid w:val="005A1A9D"/>
    <w:rsid w:val="005A1B59"/>
    <w:rsid w:val="005A1D03"/>
    <w:rsid w:val="005A1E1F"/>
    <w:rsid w:val="005A2229"/>
    <w:rsid w:val="005A23B0"/>
    <w:rsid w:val="005A24F5"/>
    <w:rsid w:val="005A25EB"/>
    <w:rsid w:val="005A28F0"/>
    <w:rsid w:val="005A29CF"/>
    <w:rsid w:val="005A2B1C"/>
    <w:rsid w:val="005A3040"/>
    <w:rsid w:val="005A320D"/>
    <w:rsid w:val="005A36E3"/>
    <w:rsid w:val="005A398D"/>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7F"/>
    <w:rsid w:val="005A6D5E"/>
    <w:rsid w:val="005A6F61"/>
    <w:rsid w:val="005A6FA1"/>
    <w:rsid w:val="005A71E4"/>
    <w:rsid w:val="005A7AE0"/>
    <w:rsid w:val="005A7D46"/>
    <w:rsid w:val="005A7DAB"/>
    <w:rsid w:val="005A7F50"/>
    <w:rsid w:val="005A7F72"/>
    <w:rsid w:val="005B009D"/>
    <w:rsid w:val="005B0529"/>
    <w:rsid w:val="005B056C"/>
    <w:rsid w:val="005B0A1E"/>
    <w:rsid w:val="005B0A25"/>
    <w:rsid w:val="005B0F23"/>
    <w:rsid w:val="005B13B6"/>
    <w:rsid w:val="005B1697"/>
    <w:rsid w:val="005B1BC6"/>
    <w:rsid w:val="005B1D8E"/>
    <w:rsid w:val="005B233F"/>
    <w:rsid w:val="005B2D4D"/>
    <w:rsid w:val="005B2EB8"/>
    <w:rsid w:val="005B33D7"/>
    <w:rsid w:val="005B355C"/>
    <w:rsid w:val="005B37FF"/>
    <w:rsid w:val="005B3AB2"/>
    <w:rsid w:val="005B3C58"/>
    <w:rsid w:val="005B3C7C"/>
    <w:rsid w:val="005B3C87"/>
    <w:rsid w:val="005B3CB8"/>
    <w:rsid w:val="005B3E31"/>
    <w:rsid w:val="005B3ECA"/>
    <w:rsid w:val="005B3FEB"/>
    <w:rsid w:val="005B46D4"/>
    <w:rsid w:val="005B47B0"/>
    <w:rsid w:val="005B4853"/>
    <w:rsid w:val="005B4911"/>
    <w:rsid w:val="005B4B05"/>
    <w:rsid w:val="005B4C5C"/>
    <w:rsid w:val="005B4E3D"/>
    <w:rsid w:val="005B4E83"/>
    <w:rsid w:val="005B5101"/>
    <w:rsid w:val="005B5377"/>
    <w:rsid w:val="005B541A"/>
    <w:rsid w:val="005B5425"/>
    <w:rsid w:val="005B54FE"/>
    <w:rsid w:val="005B5521"/>
    <w:rsid w:val="005B55AF"/>
    <w:rsid w:val="005B5729"/>
    <w:rsid w:val="005B5766"/>
    <w:rsid w:val="005B579C"/>
    <w:rsid w:val="005B5A55"/>
    <w:rsid w:val="005B6277"/>
    <w:rsid w:val="005B67ED"/>
    <w:rsid w:val="005B6A24"/>
    <w:rsid w:val="005B6C5F"/>
    <w:rsid w:val="005B6FAE"/>
    <w:rsid w:val="005B703E"/>
    <w:rsid w:val="005B70E8"/>
    <w:rsid w:val="005B7824"/>
    <w:rsid w:val="005C0625"/>
    <w:rsid w:val="005C06DB"/>
    <w:rsid w:val="005C08B6"/>
    <w:rsid w:val="005C0904"/>
    <w:rsid w:val="005C09BF"/>
    <w:rsid w:val="005C0D61"/>
    <w:rsid w:val="005C0DDE"/>
    <w:rsid w:val="005C11DA"/>
    <w:rsid w:val="005C1225"/>
    <w:rsid w:val="005C132F"/>
    <w:rsid w:val="005C14D0"/>
    <w:rsid w:val="005C14F3"/>
    <w:rsid w:val="005C1752"/>
    <w:rsid w:val="005C2144"/>
    <w:rsid w:val="005C27BC"/>
    <w:rsid w:val="005C2806"/>
    <w:rsid w:val="005C2D27"/>
    <w:rsid w:val="005C33D3"/>
    <w:rsid w:val="005C3501"/>
    <w:rsid w:val="005C376D"/>
    <w:rsid w:val="005C3A28"/>
    <w:rsid w:val="005C3A65"/>
    <w:rsid w:val="005C3CDF"/>
    <w:rsid w:val="005C3D7D"/>
    <w:rsid w:val="005C3D7F"/>
    <w:rsid w:val="005C4080"/>
    <w:rsid w:val="005C41DC"/>
    <w:rsid w:val="005C4233"/>
    <w:rsid w:val="005C440F"/>
    <w:rsid w:val="005C457C"/>
    <w:rsid w:val="005C4A62"/>
    <w:rsid w:val="005C4B4D"/>
    <w:rsid w:val="005C4D30"/>
    <w:rsid w:val="005C4DE3"/>
    <w:rsid w:val="005C5379"/>
    <w:rsid w:val="005C53C8"/>
    <w:rsid w:val="005C556F"/>
    <w:rsid w:val="005C57AB"/>
    <w:rsid w:val="005C5849"/>
    <w:rsid w:val="005C6110"/>
    <w:rsid w:val="005C6116"/>
    <w:rsid w:val="005C69C5"/>
    <w:rsid w:val="005C6E93"/>
    <w:rsid w:val="005C6FD9"/>
    <w:rsid w:val="005C7087"/>
    <w:rsid w:val="005C7340"/>
    <w:rsid w:val="005C7A54"/>
    <w:rsid w:val="005C7AC7"/>
    <w:rsid w:val="005C7CAD"/>
    <w:rsid w:val="005C7EF8"/>
    <w:rsid w:val="005D0102"/>
    <w:rsid w:val="005D02FA"/>
    <w:rsid w:val="005D047B"/>
    <w:rsid w:val="005D0790"/>
    <w:rsid w:val="005D0DE9"/>
    <w:rsid w:val="005D0F67"/>
    <w:rsid w:val="005D1773"/>
    <w:rsid w:val="005D1A01"/>
    <w:rsid w:val="005D1AE0"/>
    <w:rsid w:val="005D1F89"/>
    <w:rsid w:val="005D20FC"/>
    <w:rsid w:val="005D214D"/>
    <w:rsid w:val="005D241F"/>
    <w:rsid w:val="005D24A2"/>
    <w:rsid w:val="005D26D0"/>
    <w:rsid w:val="005D26D7"/>
    <w:rsid w:val="005D2994"/>
    <w:rsid w:val="005D2A49"/>
    <w:rsid w:val="005D2B7E"/>
    <w:rsid w:val="005D2EE8"/>
    <w:rsid w:val="005D2EEF"/>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60"/>
    <w:rsid w:val="005D64A5"/>
    <w:rsid w:val="005D6929"/>
    <w:rsid w:val="005D6B30"/>
    <w:rsid w:val="005D6E1C"/>
    <w:rsid w:val="005D7110"/>
    <w:rsid w:val="005D76AC"/>
    <w:rsid w:val="005D7741"/>
    <w:rsid w:val="005D77FD"/>
    <w:rsid w:val="005D7C8C"/>
    <w:rsid w:val="005D7E04"/>
    <w:rsid w:val="005E0079"/>
    <w:rsid w:val="005E0082"/>
    <w:rsid w:val="005E0E13"/>
    <w:rsid w:val="005E0F0D"/>
    <w:rsid w:val="005E1173"/>
    <w:rsid w:val="005E1385"/>
    <w:rsid w:val="005E1393"/>
    <w:rsid w:val="005E140A"/>
    <w:rsid w:val="005E1A58"/>
    <w:rsid w:val="005E1C06"/>
    <w:rsid w:val="005E1FEB"/>
    <w:rsid w:val="005E20C9"/>
    <w:rsid w:val="005E229C"/>
    <w:rsid w:val="005E2369"/>
    <w:rsid w:val="005E23D8"/>
    <w:rsid w:val="005E2768"/>
    <w:rsid w:val="005E28D1"/>
    <w:rsid w:val="005E2980"/>
    <w:rsid w:val="005E2B71"/>
    <w:rsid w:val="005E2E2C"/>
    <w:rsid w:val="005E2F89"/>
    <w:rsid w:val="005E32AC"/>
    <w:rsid w:val="005E342B"/>
    <w:rsid w:val="005E35FD"/>
    <w:rsid w:val="005E383F"/>
    <w:rsid w:val="005E39D1"/>
    <w:rsid w:val="005E3B3E"/>
    <w:rsid w:val="005E41E2"/>
    <w:rsid w:val="005E48F7"/>
    <w:rsid w:val="005E4B4D"/>
    <w:rsid w:val="005E4DF0"/>
    <w:rsid w:val="005E4F80"/>
    <w:rsid w:val="005E4FBD"/>
    <w:rsid w:val="005E5009"/>
    <w:rsid w:val="005E5137"/>
    <w:rsid w:val="005E548F"/>
    <w:rsid w:val="005E5563"/>
    <w:rsid w:val="005E580A"/>
    <w:rsid w:val="005E5E27"/>
    <w:rsid w:val="005E60DB"/>
    <w:rsid w:val="005E66F1"/>
    <w:rsid w:val="005E6888"/>
    <w:rsid w:val="005E6AFB"/>
    <w:rsid w:val="005E6E6E"/>
    <w:rsid w:val="005E6EDE"/>
    <w:rsid w:val="005E6F63"/>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35A"/>
    <w:rsid w:val="005F140B"/>
    <w:rsid w:val="005F1674"/>
    <w:rsid w:val="005F16D2"/>
    <w:rsid w:val="005F1AF3"/>
    <w:rsid w:val="005F1C0B"/>
    <w:rsid w:val="005F1CE1"/>
    <w:rsid w:val="005F1FE4"/>
    <w:rsid w:val="005F28DA"/>
    <w:rsid w:val="005F2BA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5DBD"/>
    <w:rsid w:val="005F660A"/>
    <w:rsid w:val="005F6697"/>
    <w:rsid w:val="005F66B5"/>
    <w:rsid w:val="005F6A42"/>
    <w:rsid w:val="005F6D81"/>
    <w:rsid w:val="005F6F9C"/>
    <w:rsid w:val="005F6FFC"/>
    <w:rsid w:val="005F7133"/>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41"/>
    <w:rsid w:val="006039C5"/>
    <w:rsid w:val="00603B1B"/>
    <w:rsid w:val="00603B63"/>
    <w:rsid w:val="00603D4F"/>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8C6"/>
    <w:rsid w:val="006109EB"/>
    <w:rsid w:val="00610F56"/>
    <w:rsid w:val="006113A9"/>
    <w:rsid w:val="006119D2"/>
    <w:rsid w:val="00611E25"/>
    <w:rsid w:val="00611EE4"/>
    <w:rsid w:val="00612478"/>
    <w:rsid w:val="006127FA"/>
    <w:rsid w:val="006128FF"/>
    <w:rsid w:val="00612C24"/>
    <w:rsid w:val="00612C73"/>
    <w:rsid w:val="00612D3C"/>
    <w:rsid w:val="00612FB6"/>
    <w:rsid w:val="00613010"/>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0D8"/>
    <w:rsid w:val="00616885"/>
    <w:rsid w:val="00616ACA"/>
    <w:rsid w:val="00616B27"/>
    <w:rsid w:val="00616BAD"/>
    <w:rsid w:val="00616D2E"/>
    <w:rsid w:val="00616E61"/>
    <w:rsid w:val="0061717F"/>
    <w:rsid w:val="006171DC"/>
    <w:rsid w:val="006172F6"/>
    <w:rsid w:val="00617402"/>
    <w:rsid w:val="006175CF"/>
    <w:rsid w:val="00617741"/>
    <w:rsid w:val="006179BA"/>
    <w:rsid w:val="00617C5B"/>
    <w:rsid w:val="00617E8D"/>
    <w:rsid w:val="00617F5D"/>
    <w:rsid w:val="006201A2"/>
    <w:rsid w:val="0062024A"/>
    <w:rsid w:val="00620254"/>
    <w:rsid w:val="00620686"/>
    <w:rsid w:val="00620860"/>
    <w:rsid w:val="006209E8"/>
    <w:rsid w:val="00620A2E"/>
    <w:rsid w:val="00621653"/>
    <w:rsid w:val="00621B6A"/>
    <w:rsid w:val="00621C0B"/>
    <w:rsid w:val="00621C72"/>
    <w:rsid w:val="00621CAD"/>
    <w:rsid w:val="00622266"/>
    <w:rsid w:val="00622425"/>
    <w:rsid w:val="0062286B"/>
    <w:rsid w:val="00623084"/>
    <w:rsid w:val="00623427"/>
    <w:rsid w:val="00623448"/>
    <w:rsid w:val="006239D5"/>
    <w:rsid w:val="00623A42"/>
    <w:rsid w:val="00623B36"/>
    <w:rsid w:val="00623EF3"/>
    <w:rsid w:val="0062437B"/>
    <w:rsid w:val="0062442E"/>
    <w:rsid w:val="00624453"/>
    <w:rsid w:val="006245F2"/>
    <w:rsid w:val="0062482C"/>
    <w:rsid w:val="00624AFA"/>
    <w:rsid w:val="00624C6E"/>
    <w:rsid w:val="00624FB3"/>
    <w:rsid w:val="006254FC"/>
    <w:rsid w:val="00625804"/>
    <w:rsid w:val="006259DB"/>
    <w:rsid w:val="00625AF6"/>
    <w:rsid w:val="00625B24"/>
    <w:rsid w:val="00626216"/>
    <w:rsid w:val="00626416"/>
    <w:rsid w:val="0062657C"/>
    <w:rsid w:val="00626C25"/>
    <w:rsid w:val="00626E64"/>
    <w:rsid w:val="0062716D"/>
    <w:rsid w:val="00627432"/>
    <w:rsid w:val="006274A7"/>
    <w:rsid w:val="006275A2"/>
    <w:rsid w:val="0062794D"/>
    <w:rsid w:val="00627BA3"/>
    <w:rsid w:val="00627C39"/>
    <w:rsid w:val="00627E44"/>
    <w:rsid w:val="006300D7"/>
    <w:rsid w:val="006306E2"/>
    <w:rsid w:val="00631007"/>
    <w:rsid w:val="006317EF"/>
    <w:rsid w:val="00631826"/>
    <w:rsid w:val="00631C9F"/>
    <w:rsid w:val="00632029"/>
    <w:rsid w:val="00632507"/>
    <w:rsid w:val="00632550"/>
    <w:rsid w:val="006326BC"/>
    <w:rsid w:val="0063290E"/>
    <w:rsid w:val="00632927"/>
    <w:rsid w:val="00632A0E"/>
    <w:rsid w:val="00632A4C"/>
    <w:rsid w:val="00632BE7"/>
    <w:rsid w:val="00633635"/>
    <w:rsid w:val="006336B7"/>
    <w:rsid w:val="006338DD"/>
    <w:rsid w:val="00633951"/>
    <w:rsid w:val="0063395F"/>
    <w:rsid w:val="00633965"/>
    <w:rsid w:val="00633972"/>
    <w:rsid w:val="00633B5E"/>
    <w:rsid w:val="00633C0A"/>
    <w:rsid w:val="00633D62"/>
    <w:rsid w:val="00633FD4"/>
    <w:rsid w:val="0063405E"/>
    <w:rsid w:val="006341AD"/>
    <w:rsid w:val="00634411"/>
    <w:rsid w:val="00634480"/>
    <w:rsid w:val="006347F5"/>
    <w:rsid w:val="00635210"/>
    <w:rsid w:val="0063528C"/>
    <w:rsid w:val="006356FE"/>
    <w:rsid w:val="006357C8"/>
    <w:rsid w:val="00635E1A"/>
    <w:rsid w:val="00635EDC"/>
    <w:rsid w:val="00635F56"/>
    <w:rsid w:val="00636094"/>
    <w:rsid w:val="006366EE"/>
    <w:rsid w:val="0063681F"/>
    <w:rsid w:val="006369FF"/>
    <w:rsid w:val="00636A76"/>
    <w:rsid w:val="00636CF0"/>
    <w:rsid w:val="006373C7"/>
    <w:rsid w:val="006374F0"/>
    <w:rsid w:val="00637E00"/>
    <w:rsid w:val="006401A7"/>
    <w:rsid w:val="006401C6"/>
    <w:rsid w:val="00640207"/>
    <w:rsid w:val="00640222"/>
    <w:rsid w:val="00640263"/>
    <w:rsid w:val="00640415"/>
    <w:rsid w:val="00640529"/>
    <w:rsid w:val="006409DF"/>
    <w:rsid w:val="006409F3"/>
    <w:rsid w:val="00640FDD"/>
    <w:rsid w:val="00641061"/>
    <w:rsid w:val="00641092"/>
    <w:rsid w:val="0064135D"/>
    <w:rsid w:val="0064150F"/>
    <w:rsid w:val="006419E2"/>
    <w:rsid w:val="006419ED"/>
    <w:rsid w:val="00641D5A"/>
    <w:rsid w:val="006429B2"/>
    <w:rsid w:val="00642C15"/>
    <w:rsid w:val="00642D10"/>
    <w:rsid w:val="00642D46"/>
    <w:rsid w:val="00643219"/>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A33"/>
    <w:rsid w:val="00644E60"/>
    <w:rsid w:val="00644F77"/>
    <w:rsid w:val="006455A3"/>
    <w:rsid w:val="006457B7"/>
    <w:rsid w:val="00646037"/>
    <w:rsid w:val="006464DB"/>
    <w:rsid w:val="00646A90"/>
    <w:rsid w:val="00646CE0"/>
    <w:rsid w:val="00646CF2"/>
    <w:rsid w:val="00646D74"/>
    <w:rsid w:val="006477EB"/>
    <w:rsid w:val="0064790B"/>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3D5"/>
    <w:rsid w:val="0065153D"/>
    <w:rsid w:val="006518B1"/>
    <w:rsid w:val="006519E5"/>
    <w:rsid w:val="00651AD3"/>
    <w:rsid w:val="00651AD5"/>
    <w:rsid w:val="00651FA0"/>
    <w:rsid w:val="006523AF"/>
    <w:rsid w:val="006529C6"/>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535"/>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8A3"/>
    <w:rsid w:val="00662966"/>
    <w:rsid w:val="00662974"/>
    <w:rsid w:val="00662A3C"/>
    <w:rsid w:val="00662FA2"/>
    <w:rsid w:val="00663229"/>
    <w:rsid w:val="0066331F"/>
    <w:rsid w:val="006635DC"/>
    <w:rsid w:val="00663908"/>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92A"/>
    <w:rsid w:val="006679C8"/>
    <w:rsid w:val="00667A27"/>
    <w:rsid w:val="00667C07"/>
    <w:rsid w:val="00667F2A"/>
    <w:rsid w:val="006701CF"/>
    <w:rsid w:val="00670402"/>
    <w:rsid w:val="006704BF"/>
    <w:rsid w:val="00670AD6"/>
    <w:rsid w:val="00670ECD"/>
    <w:rsid w:val="00671122"/>
    <w:rsid w:val="00671897"/>
    <w:rsid w:val="00671C8F"/>
    <w:rsid w:val="0067205E"/>
    <w:rsid w:val="006721F1"/>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8C1"/>
    <w:rsid w:val="0067517B"/>
    <w:rsid w:val="006755D1"/>
    <w:rsid w:val="00675652"/>
    <w:rsid w:val="006757DC"/>
    <w:rsid w:val="006757F4"/>
    <w:rsid w:val="00675A29"/>
    <w:rsid w:val="00675E8E"/>
    <w:rsid w:val="0067616B"/>
    <w:rsid w:val="006767B8"/>
    <w:rsid w:val="006769FF"/>
    <w:rsid w:val="00676E13"/>
    <w:rsid w:val="00676E98"/>
    <w:rsid w:val="00677139"/>
    <w:rsid w:val="00677725"/>
    <w:rsid w:val="006778F6"/>
    <w:rsid w:val="00677D6D"/>
    <w:rsid w:val="0068013A"/>
    <w:rsid w:val="00680A97"/>
    <w:rsid w:val="00680C4E"/>
    <w:rsid w:val="00680D9B"/>
    <w:rsid w:val="00680EA0"/>
    <w:rsid w:val="00680EF5"/>
    <w:rsid w:val="00680F30"/>
    <w:rsid w:val="00680F81"/>
    <w:rsid w:val="0068102D"/>
    <w:rsid w:val="0068131D"/>
    <w:rsid w:val="006813DF"/>
    <w:rsid w:val="006816E8"/>
    <w:rsid w:val="00681738"/>
    <w:rsid w:val="006819F6"/>
    <w:rsid w:val="00681CF3"/>
    <w:rsid w:val="00681D15"/>
    <w:rsid w:val="00681E8E"/>
    <w:rsid w:val="0068226B"/>
    <w:rsid w:val="00682318"/>
    <w:rsid w:val="006825FD"/>
    <w:rsid w:val="00682675"/>
    <w:rsid w:val="006826E2"/>
    <w:rsid w:val="00682935"/>
    <w:rsid w:val="00682A4A"/>
    <w:rsid w:val="00682B0F"/>
    <w:rsid w:val="00682DCA"/>
    <w:rsid w:val="00682ED3"/>
    <w:rsid w:val="00683392"/>
    <w:rsid w:val="00683683"/>
    <w:rsid w:val="00683993"/>
    <w:rsid w:val="00683C0B"/>
    <w:rsid w:val="00683D7F"/>
    <w:rsid w:val="00684258"/>
    <w:rsid w:val="0068470B"/>
    <w:rsid w:val="006849D0"/>
    <w:rsid w:val="00684E2E"/>
    <w:rsid w:val="00684EA6"/>
    <w:rsid w:val="006851D5"/>
    <w:rsid w:val="00685725"/>
    <w:rsid w:val="00685BB7"/>
    <w:rsid w:val="00685D3B"/>
    <w:rsid w:val="00685ED3"/>
    <w:rsid w:val="0068608B"/>
    <w:rsid w:val="0068623E"/>
    <w:rsid w:val="00686310"/>
    <w:rsid w:val="00686366"/>
    <w:rsid w:val="006864F7"/>
    <w:rsid w:val="00686533"/>
    <w:rsid w:val="0068653A"/>
    <w:rsid w:val="0068673B"/>
    <w:rsid w:val="00687141"/>
    <w:rsid w:val="0068721F"/>
    <w:rsid w:val="006877AA"/>
    <w:rsid w:val="00687E09"/>
    <w:rsid w:val="00690041"/>
    <w:rsid w:val="00690172"/>
    <w:rsid w:val="006901CD"/>
    <w:rsid w:val="006901EF"/>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25"/>
    <w:rsid w:val="00693CA1"/>
    <w:rsid w:val="00693EB4"/>
    <w:rsid w:val="006943ED"/>
    <w:rsid w:val="0069447C"/>
    <w:rsid w:val="00694655"/>
    <w:rsid w:val="006949AD"/>
    <w:rsid w:val="00694EE2"/>
    <w:rsid w:val="00694F36"/>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852"/>
    <w:rsid w:val="006A0942"/>
    <w:rsid w:val="006A0993"/>
    <w:rsid w:val="006A0A03"/>
    <w:rsid w:val="006A0D60"/>
    <w:rsid w:val="006A108E"/>
    <w:rsid w:val="006A13D0"/>
    <w:rsid w:val="006A13EF"/>
    <w:rsid w:val="006A18CF"/>
    <w:rsid w:val="006A18DD"/>
    <w:rsid w:val="006A1D48"/>
    <w:rsid w:val="006A1F0E"/>
    <w:rsid w:val="006A2231"/>
    <w:rsid w:val="006A2347"/>
    <w:rsid w:val="006A238D"/>
    <w:rsid w:val="006A24B3"/>
    <w:rsid w:val="006A2595"/>
    <w:rsid w:val="006A2C71"/>
    <w:rsid w:val="006A2D0E"/>
    <w:rsid w:val="006A2E1C"/>
    <w:rsid w:val="006A2E66"/>
    <w:rsid w:val="006A3227"/>
    <w:rsid w:val="006A3396"/>
    <w:rsid w:val="006A3574"/>
    <w:rsid w:val="006A35AF"/>
    <w:rsid w:val="006A376D"/>
    <w:rsid w:val="006A3F94"/>
    <w:rsid w:val="006A4113"/>
    <w:rsid w:val="006A41F4"/>
    <w:rsid w:val="006A4222"/>
    <w:rsid w:val="006A4491"/>
    <w:rsid w:val="006A457C"/>
    <w:rsid w:val="006A4584"/>
    <w:rsid w:val="006A484F"/>
    <w:rsid w:val="006A49B5"/>
    <w:rsid w:val="006A5052"/>
    <w:rsid w:val="006A5185"/>
    <w:rsid w:val="006A5976"/>
    <w:rsid w:val="006A5A24"/>
    <w:rsid w:val="006A5A45"/>
    <w:rsid w:val="006A5AA2"/>
    <w:rsid w:val="006A5CA3"/>
    <w:rsid w:val="006A5E26"/>
    <w:rsid w:val="006A6181"/>
    <w:rsid w:val="006A6368"/>
    <w:rsid w:val="006A64BD"/>
    <w:rsid w:val="006A66BA"/>
    <w:rsid w:val="006A6725"/>
    <w:rsid w:val="006A69DF"/>
    <w:rsid w:val="006A6B14"/>
    <w:rsid w:val="006A6B69"/>
    <w:rsid w:val="006A6D71"/>
    <w:rsid w:val="006A6FAF"/>
    <w:rsid w:val="006A7255"/>
    <w:rsid w:val="006A7574"/>
    <w:rsid w:val="006A7BF2"/>
    <w:rsid w:val="006A7C40"/>
    <w:rsid w:val="006A7D8B"/>
    <w:rsid w:val="006A7F27"/>
    <w:rsid w:val="006A7FDD"/>
    <w:rsid w:val="006B03A8"/>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7B8"/>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6EE2"/>
    <w:rsid w:val="006B725C"/>
    <w:rsid w:val="006B7864"/>
    <w:rsid w:val="006B789D"/>
    <w:rsid w:val="006B7F6B"/>
    <w:rsid w:val="006C0357"/>
    <w:rsid w:val="006C03B2"/>
    <w:rsid w:val="006C0985"/>
    <w:rsid w:val="006C09DD"/>
    <w:rsid w:val="006C0A1A"/>
    <w:rsid w:val="006C187D"/>
    <w:rsid w:val="006C1B3F"/>
    <w:rsid w:val="006C1CCB"/>
    <w:rsid w:val="006C2249"/>
    <w:rsid w:val="006C2E4E"/>
    <w:rsid w:val="006C2F8C"/>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332"/>
    <w:rsid w:val="006C566C"/>
    <w:rsid w:val="006C57EC"/>
    <w:rsid w:val="006C5891"/>
    <w:rsid w:val="006C5A4C"/>
    <w:rsid w:val="006C5A5A"/>
    <w:rsid w:val="006C5B3B"/>
    <w:rsid w:val="006C5C20"/>
    <w:rsid w:val="006C5E13"/>
    <w:rsid w:val="006C5FF1"/>
    <w:rsid w:val="006C6287"/>
    <w:rsid w:val="006C639A"/>
    <w:rsid w:val="006C65F1"/>
    <w:rsid w:val="006C677C"/>
    <w:rsid w:val="006C681F"/>
    <w:rsid w:val="006C6E92"/>
    <w:rsid w:val="006C7466"/>
    <w:rsid w:val="006C75C9"/>
    <w:rsid w:val="006C763E"/>
    <w:rsid w:val="006C7F64"/>
    <w:rsid w:val="006D0233"/>
    <w:rsid w:val="006D03CD"/>
    <w:rsid w:val="006D0A70"/>
    <w:rsid w:val="006D0AD9"/>
    <w:rsid w:val="006D0DED"/>
    <w:rsid w:val="006D0E79"/>
    <w:rsid w:val="006D123C"/>
    <w:rsid w:val="006D1407"/>
    <w:rsid w:val="006D1543"/>
    <w:rsid w:val="006D19ED"/>
    <w:rsid w:val="006D1A23"/>
    <w:rsid w:val="006D1E71"/>
    <w:rsid w:val="006D1F1A"/>
    <w:rsid w:val="006D21FF"/>
    <w:rsid w:val="006D2627"/>
    <w:rsid w:val="006D2ABF"/>
    <w:rsid w:val="006D2B5D"/>
    <w:rsid w:val="006D2C2E"/>
    <w:rsid w:val="006D30D8"/>
    <w:rsid w:val="006D31AF"/>
    <w:rsid w:val="006D31DD"/>
    <w:rsid w:val="006D353E"/>
    <w:rsid w:val="006D3F39"/>
    <w:rsid w:val="006D423B"/>
    <w:rsid w:val="006D431E"/>
    <w:rsid w:val="006D47D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881"/>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1E"/>
    <w:rsid w:val="006E11D4"/>
    <w:rsid w:val="006E13B5"/>
    <w:rsid w:val="006E176F"/>
    <w:rsid w:val="006E1C17"/>
    <w:rsid w:val="006E2190"/>
    <w:rsid w:val="006E22CC"/>
    <w:rsid w:val="006E2816"/>
    <w:rsid w:val="006E2AA6"/>
    <w:rsid w:val="006E2FED"/>
    <w:rsid w:val="006E32B6"/>
    <w:rsid w:val="006E348C"/>
    <w:rsid w:val="006E3A42"/>
    <w:rsid w:val="006E3D3A"/>
    <w:rsid w:val="006E3DC3"/>
    <w:rsid w:val="006E4387"/>
    <w:rsid w:val="006E4567"/>
    <w:rsid w:val="006E459B"/>
    <w:rsid w:val="006E45AE"/>
    <w:rsid w:val="006E46B0"/>
    <w:rsid w:val="006E4BBD"/>
    <w:rsid w:val="006E512D"/>
    <w:rsid w:val="006E5151"/>
    <w:rsid w:val="006E54EC"/>
    <w:rsid w:val="006E5545"/>
    <w:rsid w:val="006E554E"/>
    <w:rsid w:val="006E55A4"/>
    <w:rsid w:val="006E58AC"/>
    <w:rsid w:val="006E5E9E"/>
    <w:rsid w:val="006E63AC"/>
    <w:rsid w:val="006E65B2"/>
    <w:rsid w:val="006E67E2"/>
    <w:rsid w:val="006E6A05"/>
    <w:rsid w:val="006E6DA9"/>
    <w:rsid w:val="006E6F03"/>
    <w:rsid w:val="006E71A8"/>
    <w:rsid w:val="006E7320"/>
    <w:rsid w:val="006E7496"/>
    <w:rsid w:val="006E778E"/>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433"/>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B0F"/>
    <w:rsid w:val="00700CE1"/>
    <w:rsid w:val="007013FB"/>
    <w:rsid w:val="00701584"/>
    <w:rsid w:val="007016D5"/>
    <w:rsid w:val="007017EA"/>
    <w:rsid w:val="0070181F"/>
    <w:rsid w:val="0070193E"/>
    <w:rsid w:val="00701B27"/>
    <w:rsid w:val="00701E01"/>
    <w:rsid w:val="00701FEC"/>
    <w:rsid w:val="00702009"/>
    <w:rsid w:val="00702876"/>
    <w:rsid w:val="007028E8"/>
    <w:rsid w:val="00702BFC"/>
    <w:rsid w:val="007034BC"/>
    <w:rsid w:val="007034FD"/>
    <w:rsid w:val="007035F6"/>
    <w:rsid w:val="007036E5"/>
    <w:rsid w:val="00703936"/>
    <w:rsid w:val="007040E4"/>
    <w:rsid w:val="007043EE"/>
    <w:rsid w:val="007044A4"/>
    <w:rsid w:val="007047A7"/>
    <w:rsid w:val="0070483B"/>
    <w:rsid w:val="0070493E"/>
    <w:rsid w:val="00704A33"/>
    <w:rsid w:val="00704DEB"/>
    <w:rsid w:val="00704F36"/>
    <w:rsid w:val="00704FD9"/>
    <w:rsid w:val="007050C4"/>
    <w:rsid w:val="0070540B"/>
    <w:rsid w:val="00705503"/>
    <w:rsid w:val="00705584"/>
    <w:rsid w:val="00705589"/>
    <w:rsid w:val="00705959"/>
    <w:rsid w:val="00705A7C"/>
    <w:rsid w:val="00705CC7"/>
    <w:rsid w:val="00705E96"/>
    <w:rsid w:val="007062E8"/>
    <w:rsid w:val="0070652C"/>
    <w:rsid w:val="00706C3D"/>
    <w:rsid w:val="00706D4F"/>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875"/>
    <w:rsid w:val="0071594B"/>
    <w:rsid w:val="00715DFE"/>
    <w:rsid w:val="00715F49"/>
    <w:rsid w:val="007162F2"/>
    <w:rsid w:val="007163AE"/>
    <w:rsid w:val="007163BF"/>
    <w:rsid w:val="0071649C"/>
    <w:rsid w:val="00716AEF"/>
    <w:rsid w:val="00716FC0"/>
    <w:rsid w:val="0071716F"/>
    <w:rsid w:val="00717267"/>
    <w:rsid w:val="007173A5"/>
    <w:rsid w:val="007173BF"/>
    <w:rsid w:val="007178EE"/>
    <w:rsid w:val="00717B0A"/>
    <w:rsid w:val="00720759"/>
    <w:rsid w:val="007208F9"/>
    <w:rsid w:val="00720BD4"/>
    <w:rsid w:val="00720F97"/>
    <w:rsid w:val="0072151E"/>
    <w:rsid w:val="007215A9"/>
    <w:rsid w:val="007218A9"/>
    <w:rsid w:val="0072190B"/>
    <w:rsid w:val="00721AC9"/>
    <w:rsid w:val="00721E1D"/>
    <w:rsid w:val="00722B72"/>
    <w:rsid w:val="00722F14"/>
    <w:rsid w:val="0072326D"/>
    <w:rsid w:val="00723358"/>
    <w:rsid w:val="00723701"/>
    <w:rsid w:val="00723C3B"/>
    <w:rsid w:val="00723CE3"/>
    <w:rsid w:val="00723EC3"/>
    <w:rsid w:val="00723F42"/>
    <w:rsid w:val="00724426"/>
    <w:rsid w:val="00724D5D"/>
    <w:rsid w:val="00725068"/>
    <w:rsid w:val="007254B1"/>
    <w:rsid w:val="00725524"/>
    <w:rsid w:val="007255D8"/>
    <w:rsid w:val="0072560E"/>
    <w:rsid w:val="00725A2B"/>
    <w:rsid w:val="00725CB6"/>
    <w:rsid w:val="00725D2B"/>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279"/>
    <w:rsid w:val="007356D0"/>
    <w:rsid w:val="007361C3"/>
    <w:rsid w:val="0073637C"/>
    <w:rsid w:val="00736490"/>
    <w:rsid w:val="007368ED"/>
    <w:rsid w:val="00736C88"/>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0F83"/>
    <w:rsid w:val="0074108B"/>
    <w:rsid w:val="007411BA"/>
    <w:rsid w:val="00741ED8"/>
    <w:rsid w:val="007420C9"/>
    <w:rsid w:val="00742235"/>
    <w:rsid w:val="007422D1"/>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872"/>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699"/>
    <w:rsid w:val="00752793"/>
    <w:rsid w:val="007527E6"/>
    <w:rsid w:val="0075288B"/>
    <w:rsid w:val="00752C8B"/>
    <w:rsid w:val="00752FE7"/>
    <w:rsid w:val="00753390"/>
    <w:rsid w:val="007536BB"/>
    <w:rsid w:val="00753B9D"/>
    <w:rsid w:val="00753D6B"/>
    <w:rsid w:val="00753E60"/>
    <w:rsid w:val="00753F01"/>
    <w:rsid w:val="0075412E"/>
    <w:rsid w:val="00754698"/>
    <w:rsid w:val="0075470E"/>
    <w:rsid w:val="00754D64"/>
    <w:rsid w:val="00754EE4"/>
    <w:rsid w:val="00755044"/>
    <w:rsid w:val="0075522A"/>
    <w:rsid w:val="00755887"/>
    <w:rsid w:val="00755B06"/>
    <w:rsid w:val="00755E06"/>
    <w:rsid w:val="00755F2C"/>
    <w:rsid w:val="007562C2"/>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2B3F"/>
    <w:rsid w:val="00763055"/>
    <w:rsid w:val="007632F6"/>
    <w:rsid w:val="0076375B"/>
    <w:rsid w:val="00763D32"/>
    <w:rsid w:val="00763F2E"/>
    <w:rsid w:val="007641AA"/>
    <w:rsid w:val="00764471"/>
    <w:rsid w:val="00764596"/>
    <w:rsid w:val="0076499E"/>
    <w:rsid w:val="00764E4E"/>
    <w:rsid w:val="00764E7D"/>
    <w:rsid w:val="00764E9C"/>
    <w:rsid w:val="00764EB8"/>
    <w:rsid w:val="00765098"/>
    <w:rsid w:val="007654B5"/>
    <w:rsid w:val="00765603"/>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4FE"/>
    <w:rsid w:val="007678B6"/>
    <w:rsid w:val="00770732"/>
    <w:rsid w:val="00770BE7"/>
    <w:rsid w:val="00770CEE"/>
    <w:rsid w:val="00770DE6"/>
    <w:rsid w:val="00771AAB"/>
    <w:rsid w:val="00771FB5"/>
    <w:rsid w:val="007721AD"/>
    <w:rsid w:val="00772900"/>
    <w:rsid w:val="00772D15"/>
    <w:rsid w:val="00772DC3"/>
    <w:rsid w:val="007733C4"/>
    <w:rsid w:val="007738E6"/>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A00"/>
    <w:rsid w:val="00777CD9"/>
    <w:rsid w:val="00777E27"/>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247"/>
    <w:rsid w:val="0078573B"/>
    <w:rsid w:val="00785A8A"/>
    <w:rsid w:val="00785B85"/>
    <w:rsid w:val="00785E0F"/>
    <w:rsid w:val="00786032"/>
    <w:rsid w:val="00786079"/>
    <w:rsid w:val="007861D1"/>
    <w:rsid w:val="00786272"/>
    <w:rsid w:val="007864B2"/>
    <w:rsid w:val="00786566"/>
    <w:rsid w:val="00786620"/>
    <w:rsid w:val="00786802"/>
    <w:rsid w:val="007868B7"/>
    <w:rsid w:val="00786A4B"/>
    <w:rsid w:val="00786BC0"/>
    <w:rsid w:val="0078713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AFB"/>
    <w:rsid w:val="00796C87"/>
    <w:rsid w:val="00796F91"/>
    <w:rsid w:val="0079727F"/>
    <w:rsid w:val="00797BAD"/>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8A9"/>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7F6"/>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BB6"/>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C46"/>
    <w:rsid w:val="007B61B5"/>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CC1"/>
    <w:rsid w:val="007C3482"/>
    <w:rsid w:val="007C377D"/>
    <w:rsid w:val="007C3CBD"/>
    <w:rsid w:val="007C3D88"/>
    <w:rsid w:val="007C3E76"/>
    <w:rsid w:val="007C3F14"/>
    <w:rsid w:val="007C3FB4"/>
    <w:rsid w:val="007C3FF4"/>
    <w:rsid w:val="007C4059"/>
    <w:rsid w:val="007C482D"/>
    <w:rsid w:val="007C485B"/>
    <w:rsid w:val="007C49F5"/>
    <w:rsid w:val="007C508D"/>
    <w:rsid w:val="007C515A"/>
    <w:rsid w:val="007C52ED"/>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A6"/>
    <w:rsid w:val="007D11B6"/>
    <w:rsid w:val="007D149C"/>
    <w:rsid w:val="007D1558"/>
    <w:rsid w:val="007D15F5"/>
    <w:rsid w:val="007D1836"/>
    <w:rsid w:val="007D188E"/>
    <w:rsid w:val="007D1B7C"/>
    <w:rsid w:val="007D212C"/>
    <w:rsid w:val="007D214A"/>
    <w:rsid w:val="007D2344"/>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DF8"/>
    <w:rsid w:val="007D6EF0"/>
    <w:rsid w:val="007D7042"/>
    <w:rsid w:val="007D7059"/>
    <w:rsid w:val="007D7343"/>
    <w:rsid w:val="007D78CE"/>
    <w:rsid w:val="007D794A"/>
    <w:rsid w:val="007D7E3F"/>
    <w:rsid w:val="007D7E94"/>
    <w:rsid w:val="007E00A4"/>
    <w:rsid w:val="007E015B"/>
    <w:rsid w:val="007E0162"/>
    <w:rsid w:val="007E023C"/>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A59"/>
    <w:rsid w:val="007E2B1C"/>
    <w:rsid w:val="007E2B64"/>
    <w:rsid w:val="007E2E85"/>
    <w:rsid w:val="007E30DF"/>
    <w:rsid w:val="007E3288"/>
    <w:rsid w:val="007E403C"/>
    <w:rsid w:val="007E45CC"/>
    <w:rsid w:val="007E48CD"/>
    <w:rsid w:val="007E48E4"/>
    <w:rsid w:val="007E4F0D"/>
    <w:rsid w:val="007E531F"/>
    <w:rsid w:val="007E5A14"/>
    <w:rsid w:val="007E5A5B"/>
    <w:rsid w:val="007E5EFE"/>
    <w:rsid w:val="007E5FE4"/>
    <w:rsid w:val="007E5FFD"/>
    <w:rsid w:val="007E6735"/>
    <w:rsid w:val="007E67F4"/>
    <w:rsid w:val="007E6847"/>
    <w:rsid w:val="007E6EF1"/>
    <w:rsid w:val="007E6F34"/>
    <w:rsid w:val="007E714F"/>
    <w:rsid w:val="007E73E9"/>
    <w:rsid w:val="007E7B2B"/>
    <w:rsid w:val="007E7CBA"/>
    <w:rsid w:val="007F05E0"/>
    <w:rsid w:val="007F0ACD"/>
    <w:rsid w:val="007F0B77"/>
    <w:rsid w:val="007F0D37"/>
    <w:rsid w:val="007F0DD3"/>
    <w:rsid w:val="007F1061"/>
    <w:rsid w:val="007F1178"/>
    <w:rsid w:val="007F131A"/>
    <w:rsid w:val="007F14FD"/>
    <w:rsid w:val="007F153C"/>
    <w:rsid w:val="007F18C0"/>
    <w:rsid w:val="007F1A69"/>
    <w:rsid w:val="007F1D01"/>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14"/>
    <w:rsid w:val="00800734"/>
    <w:rsid w:val="008007D3"/>
    <w:rsid w:val="00800994"/>
    <w:rsid w:val="00800D5F"/>
    <w:rsid w:val="00800D7A"/>
    <w:rsid w:val="008013B8"/>
    <w:rsid w:val="0080179D"/>
    <w:rsid w:val="00801838"/>
    <w:rsid w:val="00801A45"/>
    <w:rsid w:val="00801C93"/>
    <w:rsid w:val="00801D3A"/>
    <w:rsid w:val="00801FBC"/>
    <w:rsid w:val="00802410"/>
    <w:rsid w:val="008027BE"/>
    <w:rsid w:val="00802927"/>
    <w:rsid w:val="00802A29"/>
    <w:rsid w:val="00802C79"/>
    <w:rsid w:val="00802D5A"/>
    <w:rsid w:val="00802F97"/>
    <w:rsid w:val="008030BC"/>
    <w:rsid w:val="008039AF"/>
    <w:rsid w:val="00803D8B"/>
    <w:rsid w:val="00803E2E"/>
    <w:rsid w:val="00804004"/>
    <w:rsid w:val="00804161"/>
    <w:rsid w:val="008041E1"/>
    <w:rsid w:val="00804581"/>
    <w:rsid w:val="00804867"/>
    <w:rsid w:val="00804A69"/>
    <w:rsid w:val="00804B2F"/>
    <w:rsid w:val="00805504"/>
    <w:rsid w:val="00805687"/>
    <w:rsid w:val="00805767"/>
    <w:rsid w:val="00805809"/>
    <w:rsid w:val="00805A48"/>
    <w:rsid w:val="00805CB3"/>
    <w:rsid w:val="00805D4F"/>
    <w:rsid w:val="00805E1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36F"/>
    <w:rsid w:val="00810C3E"/>
    <w:rsid w:val="00810DE9"/>
    <w:rsid w:val="00810EAE"/>
    <w:rsid w:val="00811036"/>
    <w:rsid w:val="00811377"/>
    <w:rsid w:val="008118EC"/>
    <w:rsid w:val="00811954"/>
    <w:rsid w:val="00811EF6"/>
    <w:rsid w:val="00811FC6"/>
    <w:rsid w:val="008123D5"/>
    <w:rsid w:val="008124FE"/>
    <w:rsid w:val="008127B0"/>
    <w:rsid w:val="00812B36"/>
    <w:rsid w:val="00812D8F"/>
    <w:rsid w:val="0081304D"/>
    <w:rsid w:val="0081369D"/>
    <w:rsid w:val="00813745"/>
    <w:rsid w:val="0081389D"/>
    <w:rsid w:val="00813AA5"/>
    <w:rsid w:val="00813CE0"/>
    <w:rsid w:val="00813DEF"/>
    <w:rsid w:val="00813FCD"/>
    <w:rsid w:val="0081425C"/>
    <w:rsid w:val="0081433F"/>
    <w:rsid w:val="008143A0"/>
    <w:rsid w:val="00814834"/>
    <w:rsid w:val="00814A14"/>
    <w:rsid w:val="00814B38"/>
    <w:rsid w:val="00814B65"/>
    <w:rsid w:val="00814C34"/>
    <w:rsid w:val="00814CE6"/>
    <w:rsid w:val="00814D2B"/>
    <w:rsid w:val="00814FF8"/>
    <w:rsid w:val="008154B6"/>
    <w:rsid w:val="008155E8"/>
    <w:rsid w:val="00815706"/>
    <w:rsid w:val="00815D87"/>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17C"/>
    <w:rsid w:val="008228BF"/>
    <w:rsid w:val="0082313E"/>
    <w:rsid w:val="00823233"/>
    <w:rsid w:val="00823335"/>
    <w:rsid w:val="008234CF"/>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63A"/>
    <w:rsid w:val="00826A15"/>
    <w:rsid w:val="00826D90"/>
    <w:rsid w:val="00827015"/>
    <w:rsid w:val="00827109"/>
    <w:rsid w:val="00827648"/>
    <w:rsid w:val="00827A41"/>
    <w:rsid w:val="00827AF3"/>
    <w:rsid w:val="00827C6A"/>
    <w:rsid w:val="00827C88"/>
    <w:rsid w:val="00827E08"/>
    <w:rsid w:val="00827F46"/>
    <w:rsid w:val="00830431"/>
    <w:rsid w:val="00830469"/>
    <w:rsid w:val="0083056F"/>
    <w:rsid w:val="008306EC"/>
    <w:rsid w:val="00830F16"/>
    <w:rsid w:val="00831198"/>
    <w:rsid w:val="008312A4"/>
    <w:rsid w:val="008314BC"/>
    <w:rsid w:val="0083157F"/>
    <w:rsid w:val="008320C7"/>
    <w:rsid w:val="00832142"/>
    <w:rsid w:val="0083225E"/>
    <w:rsid w:val="00832C18"/>
    <w:rsid w:val="00832CAF"/>
    <w:rsid w:val="008330DB"/>
    <w:rsid w:val="00833EF5"/>
    <w:rsid w:val="008340F5"/>
    <w:rsid w:val="0083417A"/>
    <w:rsid w:val="008341ED"/>
    <w:rsid w:val="00834452"/>
    <w:rsid w:val="00834512"/>
    <w:rsid w:val="008345C2"/>
    <w:rsid w:val="00834746"/>
    <w:rsid w:val="00834780"/>
    <w:rsid w:val="008349E7"/>
    <w:rsid w:val="00834D25"/>
    <w:rsid w:val="00835052"/>
    <w:rsid w:val="00835530"/>
    <w:rsid w:val="00835777"/>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671"/>
    <w:rsid w:val="00840A68"/>
    <w:rsid w:val="00840A83"/>
    <w:rsid w:val="00840D46"/>
    <w:rsid w:val="00840FC6"/>
    <w:rsid w:val="0084142B"/>
    <w:rsid w:val="00841573"/>
    <w:rsid w:val="00841739"/>
    <w:rsid w:val="008419A1"/>
    <w:rsid w:val="00841EAE"/>
    <w:rsid w:val="00841EB3"/>
    <w:rsid w:val="00842061"/>
    <w:rsid w:val="00842DB7"/>
    <w:rsid w:val="00842E03"/>
    <w:rsid w:val="008432D2"/>
    <w:rsid w:val="008436CC"/>
    <w:rsid w:val="0084379F"/>
    <w:rsid w:val="0084387F"/>
    <w:rsid w:val="00843991"/>
    <w:rsid w:val="00843AFD"/>
    <w:rsid w:val="00844318"/>
    <w:rsid w:val="008444E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885"/>
    <w:rsid w:val="00852B93"/>
    <w:rsid w:val="00852D18"/>
    <w:rsid w:val="00852F3B"/>
    <w:rsid w:val="008535EC"/>
    <w:rsid w:val="0085378A"/>
    <w:rsid w:val="00853B2A"/>
    <w:rsid w:val="00853C45"/>
    <w:rsid w:val="00854090"/>
    <w:rsid w:val="008540E5"/>
    <w:rsid w:val="008541B6"/>
    <w:rsid w:val="00854285"/>
    <w:rsid w:val="00854290"/>
    <w:rsid w:val="0085434A"/>
    <w:rsid w:val="008545F4"/>
    <w:rsid w:val="00854983"/>
    <w:rsid w:val="00854B60"/>
    <w:rsid w:val="0085557D"/>
    <w:rsid w:val="008555C5"/>
    <w:rsid w:val="008555D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0EC7"/>
    <w:rsid w:val="008615D2"/>
    <w:rsid w:val="00861641"/>
    <w:rsid w:val="008616E0"/>
    <w:rsid w:val="00861921"/>
    <w:rsid w:val="00861B41"/>
    <w:rsid w:val="00861D65"/>
    <w:rsid w:val="00861DA1"/>
    <w:rsid w:val="008620A8"/>
    <w:rsid w:val="008620C2"/>
    <w:rsid w:val="00862173"/>
    <w:rsid w:val="00862290"/>
    <w:rsid w:val="00862373"/>
    <w:rsid w:val="008626B0"/>
    <w:rsid w:val="00862928"/>
    <w:rsid w:val="0086295B"/>
    <w:rsid w:val="00862988"/>
    <w:rsid w:val="00863479"/>
    <w:rsid w:val="00863A41"/>
    <w:rsid w:val="00863AA0"/>
    <w:rsid w:val="00863FEF"/>
    <w:rsid w:val="0086417A"/>
    <w:rsid w:val="00864765"/>
    <w:rsid w:val="00864A9F"/>
    <w:rsid w:val="008650AB"/>
    <w:rsid w:val="008651C4"/>
    <w:rsid w:val="00865696"/>
    <w:rsid w:val="008658E4"/>
    <w:rsid w:val="00865D4C"/>
    <w:rsid w:val="00865DE1"/>
    <w:rsid w:val="008661B2"/>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4F0"/>
    <w:rsid w:val="0087196C"/>
    <w:rsid w:val="00871CDF"/>
    <w:rsid w:val="00871D14"/>
    <w:rsid w:val="00871D54"/>
    <w:rsid w:val="00871E2C"/>
    <w:rsid w:val="00871F52"/>
    <w:rsid w:val="0087212A"/>
    <w:rsid w:val="0087229F"/>
    <w:rsid w:val="008722B0"/>
    <w:rsid w:val="00872368"/>
    <w:rsid w:val="008723B3"/>
    <w:rsid w:val="0087250F"/>
    <w:rsid w:val="00872557"/>
    <w:rsid w:val="0087278C"/>
    <w:rsid w:val="00872B37"/>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087"/>
    <w:rsid w:val="008762F7"/>
    <w:rsid w:val="008768AA"/>
    <w:rsid w:val="00876AC7"/>
    <w:rsid w:val="00876B50"/>
    <w:rsid w:val="00876DC7"/>
    <w:rsid w:val="00876E56"/>
    <w:rsid w:val="00876FB8"/>
    <w:rsid w:val="0087702C"/>
    <w:rsid w:val="0087721D"/>
    <w:rsid w:val="0087746C"/>
    <w:rsid w:val="00877C57"/>
    <w:rsid w:val="00877DE0"/>
    <w:rsid w:val="00877E1A"/>
    <w:rsid w:val="00877FA3"/>
    <w:rsid w:val="0088011E"/>
    <w:rsid w:val="00880439"/>
    <w:rsid w:val="008804C9"/>
    <w:rsid w:val="0088052B"/>
    <w:rsid w:val="008805B7"/>
    <w:rsid w:val="008806BE"/>
    <w:rsid w:val="00880B3D"/>
    <w:rsid w:val="00880D84"/>
    <w:rsid w:val="00880E9E"/>
    <w:rsid w:val="008810DF"/>
    <w:rsid w:val="008810FA"/>
    <w:rsid w:val="008817AE"/>
    <w:rsid w:val="00881842"/>
    <w:rsid w:val="00881F28"/>
    <w:rsid w:val="00881F60"/>
    <w:rsid w:val="0088261A"/>
    <w:rsid w:val="008827F9"/>
    <w:rsid w:val="00882BB1"/>
    <w:rsid w:val="00883004"/>
    <w:rsid w:val="00883AC4"/>
    <w:rsid w:val="00883D18"/>
    <w:rsid w:val="00883ED6"/>
    <w:rsid w:val="00883F8F"/>
    <w:rsid w:val="00884255"/>
    <w:rsid w:val="0088425B"/>
    <w:rsid w:val="00884A4F"/>
    <w:rsid w:val="00884A6F"/>
    <w:rsid w:val="00884E32"/>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48E"/>
    <w:rsid w:val="008916B4"/>
    <w:rsid w:val="008917C3"/>
    <w:rsid w:val="00891CA0"/>
    <w:rsid w:val="00891F63"/>
    <w:rsid w:val="0089206B"/>
    <w:rsid w:val="008922DC"/>
    <w:rsid w:val="008922DF"/>
    <w:rsid w:val="00892F5D"/>
    <w:rsid w:val="00893024"/>
    <w:rsid w:val="00893158"/>
    <w:rsid w:val="008932D3"/>
    <w:rsid w:val="00893AC0"/>
    <w:rsid w:val="00893B3B"/>
    <w:rsid w:val="00893C44"/>
    <w:rsid w:val="00893D4D"/>
    <w:rsid w:val="00893E2F"/>
    <w:rsid w:val="00893E96"/>
    <w:rsid w:val="008940FF"/>
    <w:rsid w:val="00894304"/>
    <w:rsid w:val="00894383"/>
    <w:rsid w:val="00894475"/>
    <w:rsid w:val="0089459B"/>
    <w:rsid w:val="008946BF"/>
    <w:rsid w:val="00894873"/>
    <w:rsid w:val="00895243"/>
    <w:rsid w:val="00895484"/>
    <w:rsid w:val="0089563D"/>
    <w:rsid w:val="00895A0C"/>
    <w:rsid w:val="008965AD"/>
    <w:rsid w:val="00896624"/>
    <w:rsid w:val="0089695D"/>
    <w:rsid w:val="00896A6F"/>
    <w:rsid w:val="00896B9F"/>
    <w:rsid w:val="00896D10"/>
    <w:rsid w:val="00896DF5"/>
    <w:rsid w:val="00896FEA"/>
    <w:rsid w:val="00897190"/>
    <w:rsid w:val="0089724B"/>
    <w:rsid w:val="008976EB"/>
    <w:rsid w:val="00897999"/>
    <w:rsid w:val="00897C7F"/>
    <w:rsid w:val="00897E04"/>
    <w:rsid w:val="00897F4A"/>
    <w:rsid w:val="008A0065"/>
    <w:rsid w:val="008A0173"/>
    <w:rsid w:val="008A02CB"/>
    <w:rsid w:val="008A0339"/>
    <w:rsid w:val="008A03A0"/>
    <w:rsid w:val="008A046A"/>
    <w:rsid w:val="008A0473"/>
    <w:rsid w:val="008A04C7"/>
    <w:rsid w:val="008A0533"/>
    <w:rsid w:val="008A0D04"/>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8C"/>
    <w:rsid w:val="008A50B0"/>
    <w:rsid w:val="008A53C3"/>
    <w:rsid w:val="008A5943"/>
    <w:rsid w:val="008A59E9"/>
    <w:rsid w:val="008A631F"/>
    <w:rsid w:val="008A668F"/>
    <w:rsid w:val="008A6A20"/>
    <w:rsid w:val="008A7261"/>
    <w:rsid w:val="008A72A4"/>
    <w:rsid w:val="008A72E3"/>
    <w:rsid w:val="008A7385"/>
    <w:rsid w:val="008A758D"/>
    <w:rsid w:val="008A75C5"/>
    <w:rsid w:val="008A7669"/>
    <w:rsid w:val="008A7819"/>
    <w:rsid w:val="008A7BEA"/>
    <w:rsid w:val="008A7C09"/>
    <w:rsid w:val="008A7F97"/>
    <w:rsid w:val="008B01A2"/>
    <w:rsid w:val="008B097E"/>
    <w:rsid w:val="008B0C49"/>
    <w:rsid w:val="008B0CD0"/>
    <w:rsid w:val="008B0FE8"/>
    <w:rsid w:val="008B130E"/>
    <w:rsid w:val="008B1651"/>
    <w:rsid w:val="008B16C7"/>
    <w:rsid w:val="008B175A"/>
    <w:rsid w:val="008B1EFF"/>
    <w:rsid w:val="008B21F5"/>
    <w:rsid w:val="008B269F"/>
    <w:rsid w:val="008B2A2E"/>
    <w:rsid w:val="008B2ACA"/>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03"/>
    <w:rsid w:val="008B6E5C"/>
    <w:rsid w:val="008B7475"/>
    <w:rsid w:val="008B757A"/>
    <w:rsid w:val="008B766A"/>
    <w:rsid w:val="008B7761"/>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C"/>
    <w:rsid w:val="008C3B45"/>
    <w:rsid w:val="008C3DB0"/>
    <w:rsid w:val="008C4188"/>
    <w:rsid w:val="008C41EC"/>
    <w:rsid w:val="008C4B47"/>
    <w:rsid w:val="008C50DA"/>
    <w:rsid w:val="008C51AC"/>
    <w:rsid w:val="008C52B6"/>
    <w:rsid w:val="008C55F4"/>
    <w:rsid w:val="008C560E"/>
    <w:rsid w:val="008C5666"/>
    <w:rsid w:val="008C59D5"/>
    <w:rsid w:val="008C5B10"/>
    <w:rsid w:val="008C5EE7"/>
    <w:rsid w:val="008C61C3"/>
    <w:rsid w:val="008C64CA"/>
    <w:rsid w:val="008C6C7A"/>
    <w:rsid w:val="008C6CE1"/>
    <w:rsid w:val="008C6F4F"/>
    <w:rsid w:val="008C730B"/>
    <w:rsid w:val="008C74CC"/>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AF2"/>
    <w:rsid w:val="008D1BA2"/>
    <w:rsid w:val="008D1CB4"/>
    <w:rsid w:val="008D1E23"/>
    <w:rsid w:val="008D2461"/>
    <w:rsid w:val="008D270B"/>
    <w:rsid w:val="008D2770"/>
    <w:rsid w:val="008D28FB"/>
    <w:rsid w:val="008D2CB2"/>
    <w:rsid w:val="008D3208"/>
    <w:rsid w:val="008D36E3"/>
    <w:rsid w:val="008D381B"/>
    <w:rsid w:val="008D3DE7"/>
    <w:rsid w:val="008D3F21"/>
    <w:rsid w:val="008D4277"/>
    <w:rsid w:val="008D4423"/>
    <w:rsid w:val="008D453F"/>
    <w:rsid w:val="008D46DD"/>
    <w:rsid w:val="008D4763"/>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14"/>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9C1"/>
    <w:rsid w:val="008E0CDD"/>
    <w:rsid w:val="008E0E15"/>
    <w:rsid w:val="008E0E1D"/>
    <w:rsid w:val="008E0E89"/>
    <w:rsid w:val="008E0E8C"/>
    <w:rsid w:val="008E1217"/>
    <w:rsid w:val="008E14BA"/>
    <w:rsid w:val="008E16F9"/>
    <w:rsid w:val="008E1765"/>
    <w:rsid w:val="008E18A3"/>
    <w:rsid w:val="008E1FDF"/>
    <w:rsid w:val="008E2051"/>
    <w:rsid w:val="008E20EC"/>
    <w:rsid w:val="008E23FB"/>
    <w:rsid w:val="008E2562"/>
    <w:rsid w:val="008E290D"/>
    <w:rsid w:val="008E2911"/>
    <w:rsid w:val="008E2B47"/>
    <w:rsid w:val="008E2C59"/>
    <w:rsid w:val="008E3108"/>
    <w:rsid w:val="008E329C"/>
    <w:rsid w:val="008E32DA"/>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00"/>
    <w:rsid w:val="008E6B9F"/>
    <w:rsid w:val="008E7DB3"/>
    <w:rsid w:val="008F01AB"/>
    <w:rsid w:val="008F01D3"/>
    <w:rsid w:val="008F0454"/>
    <w:rsid w:val="008F0460"/>
    <w:rsid w:val="008F0C10"/>
    <w:rsid w:val="008F0D27"/>
    <w:rsid w:val="008F10CB"/>
    <w:rsid w:val="008F1CF8"/>
    <w:rsid w:val="008F2201"/>
    <w:rsid w:val="008F2595"/>
    <w:rsid w:val="008F2694"/>
    <w:rsid w:val="008F2B4B"/>
    <w:rsid w:val="008F3601"/>
    <w:rsid w:val="008F3798"/>
    <w:rsid w:val="008F3C21"/>
    <w:rsid w:val="008F3D2D"/>
    <w:rsid w:val="008F3D7C"/>
    <w:rsid w:val="008F3DC9"/>
    <w:rsid w:val="008F40A7"/>
    <w:rsid w:val="008F4107"/>
    <w:rsid w:val="008F4240"/>
    <w:rsid w:val="008F45CD"/>
    <w:rsid w:val="008F473A"/>
    <w:rsid w:val="008F48AD"/>
    <w:rsid w:val="008F499D"/>
    <w:rsid w:val="008F4BFE"/>
    <w:rsid w:val="008F4C66"/>
    <w:rsid w:val="008F4E3F"/>
    <w:rsid w:val="008F5184"/>
    <w:rsid w:val="008F51AC"/>
    <w:rsid w:val="008F52F0"/>
    <w:rsid w:val="008F595E"/>
    <w:rsid w:val="008F5BAA"/>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2F5"/>
    <w:rsid w:val="00903300"/>
    <w:rsid w:val="0090340A"/>
    <w:rsid w:val="00903820"/>
    <w:rsid w:val="00903BE9"/>
    <w:rsid w:val="00903D33"/>
    <w:rsid w:val="00903D8E"/>
    <w:rsid w:val="00903DDE"/>
    <w:rsid w:val="00903F59"/>
    <w:rsid w:val="0090411E"/>
    <w:rsid w:val="009045C7"/>
    <w:rsid w:val="0090480E"/>
    <w:rsid w:val="009049EA"/>
    <w:rsid w:val="00904A52"/>
    <w:rsid w:val="00904A62"/>
    <w:rsid w:val="00904B6D"/>
    <w:rsid w:val="0090557E"/>
    <w:rsid w:val="00905816"/>
    <w:rsid w:val="009058DE"/>
    <w:rsid w:val="00905A06"/>
    <w:rsid w:val="00906100"/>
    <w:rsid w:val="009067B8"/>
    <w:rsid w:val="00906C4B"/>
    <w:rsid w:val="00906EED"/>
    <w:rsid w:val="00907071"/>
    <w:rsid w:val="0090715C"/>
    <w:rsid w:val="00907409"/>
    <w:rsid w:val="00907549"/>
    <w:rsid w:val="00907EFD"/>
    <w:rsid w:val="00907F26"/>
    <w:rsid w:val="0091001E"/>
    <w:rsid w:val="00910334"/>
    <w:rsid w:val="00910619"/>
    <w:rsid w:val="00910671"/>
    <w:rsid w:val="009108A7"/>
    <w:rsid w:val="00910A5C"/>
    <w:rsid w:val="00910ED6"/>
    <w:rsid w:val="009113C6"/>
    <w:rsid w:val="0091147F"/>
    <w:rsid w:val="00911E1A"/>
    <w:rsid w:val="00911E62"/>
    <w:rsid w:val="00912104"/>
    <w:rsid w:val="009123B9"/>
    <w:rsid w:val="00912EA1"/>
    <w:rsid w:val="00913F4C"/>
    <w:rsid w:val="0091404B"/>
    <w:rsid w:val="0091423A"/>
    <w:rsid w:val="0091471E"/>
    <w:rsid w:val="00914A5D"/>
    <w:rsid w:val="00914A6C"/>
    <w:rsid w:val="00914F86"/>
    <w:rsid w:val="00915032"/>
    <w:rsid w:val="0091537E"/>
    <w:rsid w:val="0091545A"/>
    <w:rsid w:val="009154BD"/>
    <w:rsid w:val="00915500"/>
    <w:rsid w:val="00915EE2"/>
    <w:rsid w:val="0091610F"/>
    <w:rsid w:val="009161BA"/>
    <w:rsid w:val="009165A4"/>
    <w:rsid w:val="00916827"/>
    <w:rsid w:val="00916B43"/>
    <w:rsid w:val="00916E5E"/>
    <w:rsid w:val="009172E4"/>
    <w:rsid w:val="00917F9F"/>
    <w:rsid w:val="00920440"/>
    <w:rsid w:val="00920588"/>
    <w:rsid w:val="00920FE4"/>
    <w:rsid w:val="00921140"/>
    <w:rsid w:val="00921342"/>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46D"/>
    <w:rsid w:val="009245F5"/>
    <w:rsid w:val="009247D8"/>
    <w:rsid w:val="0092498F"/>
    <w:rsid w:val="00924A82"/>
    <w:rsid w:val="00924EF9"/>
    <w:rsid w:val="00924F5D"/>
    <w:rsid w:val="0092507E"/>
    <w:rsid w:val="0092538B"/>
    <w:rsid w:val="0092539C"/>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C3B"/>
    <w:rsid w:val="00927211"/>
    <w:rsid w:val="0092746B"/>
    <w:rsid w:val="00927670"/>
    <w:rsid w:val="00927752"/>
    <w:rsid w:val="00927CF1"/>
    <w:rsid w:val="00930305"/>
    <w:rsid w:val="0093063D"/>
    <w:rsid w:val="0093135E"/>
    <w:rsid w:val="0093138E"/>
    <w:rsid w:val="0093195D"/>
    <w:rsid w:val="00931A1F"/>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491"/>
    <w:rsid w:val="009366EC"/>
    <w:rsid w:val="00936746"/>
    <w:rsid w:val="00936951"/>
    <w:rsid w:val="00936A90"/>
    <w:rsid w:val="00936D53"/>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0FFF"/>
    <w:rsid w:val="0094148B"/>
    <w:rsid w:val="0094173F"/>
    <w:rsid w:val="00941810"/>
    <w:rsid w:val="00941A1C"/>
    <w:rsid w:val="00941B97"/>
    <w:rsid w:val="00941F23"/>
    <w:rsid w:val="00942397"/>
    <w:rsid w:val="00942772"/>
    <w:rsid w:val="009428ED"/>
    <w:rsid w:val="00942BB8"/>
    <w:rsid w:val="00943256"/>
    <w:rsid w:val="00943336"/>
    <w:rsid w:val="0094335F"/>
    <w:rsid w:val="00943BD7"/>
    <w:rsid w:val="00943C09"/>
    <w:rsid w:val="00943C79"/>
    <w:rsid w:val="00943D09"/>
    <w:rsid w:val="00944202"/>
    <w:rsid w:val="00944335"/>
    <w:rsid w:val="00944467"/>
    <w:rsid w:val="00944583"/>
    <w:rsid w:val="00944710"/>
    <w:rsid w:val="0094490F"/>
    <w:rsid w:val="00944AF4"/>
    <w:rsid w:val="00944B89"/>
    <w:rsid w:val="00944BC7"/>
    <w:rsid w:val="00944CDC"/>
    <w:rsid w:val="00944D0F"/>
    <w:rsid w:val="00944D54"/>
    <w:rsid w:val="00944EC2"/>
    <w:rsid w:val="009451AB"/>
    <w:rsid w:val="0094544F"/>
    <w:rsid w:val="00945D64"/>
    <w:rsid w:val="00945E49"/>
    <w:rsid w:val="00945FD3"/>
    <w:rsid w:val="0094618D"/>
    <w:rsid w:val="009462D8"/>
    <w:rsid w:val="00946388"/>
    <w:rsid w:val="0094666C"/>
    <w:rsid w:val="00946CAB"/>
    <w:rsid w:val="00947238"/>
    <w:rsid w:val="00947711"/>
    <w:rsid w:val="00947C79"/>
    <w:rsid w:val="009501BE"/>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F9"/>
    <w:rsid w:val="009537A7"/>
    <w:rsid w:val="00953B1F"/>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1ED"/>
    <w:rsid w:val="00956B78"/>
    <w:rsid w:val="00956F80"/>
    <w:rsid w:val="00957060"/>
    <w:rsid w:val="0095734D"/>
    <w:rsid w:val="00957487"/>
    <w:rsid w:val="009575BD"/>
    <w:rsid w:val="0095762E"/>
    <w:rsid w:val="0095799C"/>
    <w:rsid w:val="00957D9C"/>
    <w:rsid w:val="00957FCA"/>
    <w:rsid w:val="009603AB"/>
    <w:rsid w:val="0096042B"/>
    <w:rsid w:val="00960534"/>
    <w:rsid w:val="009607AF"/>
    <w:rsid w:val="00960A41"/>
    <w:rsid w:val="00960A88"/>
    <w:rsid w:val="00960C68"/>
    <w:rsid w:val="00960CB6"/>
    <w:rsid w:val="00960D27"/>
    <w:rsid w:val="00961016"/>
    <w:rsid w:val="00961023"/>
    <w:rsid w:val="00961120"/>
    <w:rsid w:val="009612F1"/>
    <w:rsid w:val="009613DF"/>
    <w:rsid w:val="00961591"/>
    <w:rsid w:val="009616FA"/>
    <w:rsid w:val="009619E5"/>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269"/>
    <w:rsid w:val="00964392"/>
    <w:rsid w:val="009645D7"/>
    <w:rsid w:val="00964873"/>
    <w:rsid w:val="00964945"/>
    <w:rsid w:val="00964B17"/>
    <w:rsid w:val="00964C39"/>
    <w:rsid w:val="00964E3C"/>
    <w:rsid w:val="00964E69"/>
    <w:rsid w:val="00964EA5"/>
    <w:rsid w:val="0096504D"/>
    <w:rsid w:val="00965443"/>
    <w:rsid w:val="009654F0"/>
    <w:rsid w:val="009659EA"/>
    <w:rsid w:val="00965A1D"/>
    <w:rsid w:val="00966051"/>
    <w:rsid w:val="009662CB"/>
    <w:rsid w:val="0096691D"/>
    <w:rsid w:val="00966EC4"/>
    <w:rsid w:val="0096766C"/>
    <w:rsid w:val="00967851"/>
    <w:rsid w:val="009679AA"/>
    <w:rsid w:val="00967D2D"/>
    <w:rsid w:val="00967EBF"/>
    <w:rsid w:val="00970009"/>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DD"/>
    <w:rsid w:val="00980C5A"/>
    <w:rsid w:val="00980F14"/>
    <w:rsid w:val="00981128"/>
    <w:rsid w:val="009814F3"/>
    <w:rsid w:val="0098169C"/>
    <w:rsid w:val="00981718"/>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61"/>
    <w:rsid w:val="00983223"/>
    <w:rsid w:val="009832B2"/>
    <w:rsid w:val="009832D4"/>
    <w:rsid w:val="009838CE"/>
    <w:rsid w:val="00983C41"/>
    <w:rsid w:val="00983FB1"/>
    <w:rsid w:val="009841BA"/>
    <w:rsid w:val="00984206"/>
    <w:rsid w:val="00984952"/>
    <w:rsid w:val="0098501F"/>
    <w:rsid w:val="0098511E"/>
    <w:rsid w:val="009852B3"/>
    <w:rsid w:val="0098540B"/>
    <w:rsid w:val="0098541D"/>
    <w:rsid w:val="00985CA4"/>
    <w:rsid w:val="00986259"/>
    <w:rsid w:val="00986700"/>
    <w:rsid w:val="00986956"/>
    <w:rsid w:val="00987438"/>
    <w:rsid w:val="009874F6"/>
    <w:rsid w:val="00987660"/>
    <w:rsid w:val="009876A0"/>
    <w:rsid w:val="00987818"/>
    <w:rsid w:val="009879B5"/>
    <w:rsid w:val="009879F4"/>
    <w:rsid w:val="00987FE4"/>
    <w:rsid w:val="00987FF1"/>
    <w:rsid w:val="009905F4"/>
    <w:rsid w:val="009908F2"/>
    <w:rsid w:val="00990B74"/>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844"/>
    <w:rsid w:val="00995922"/>
    <w:rsid w:val="009959B9"/>
    <w:rsid w:val="00995A69"/>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2F9"/>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C7A"/>
    <w:rsid w:val="009A2D14"/>
    <w:rsid w:val="009A3183"/>
    <w:rsid w:val="009A37AC"/>
    <w:rsid w:val="009A37CB"/>
    <w:rsid w:val="009A3AB5"/>
    <w:rsid w:val="009A422E"/>
    <w:rsid w:val="009A4289"/>
    <w:rsid w:val="009A4893"/>
    <w:rsid w:val="009A4ACF"/>
    <w:rsid w:val="009A4D85"/>
    <w:rsid w:val="009A516A"/>
    <w:rsid w:val="009A528E"/>
    <w:rsid w:val="009A541A"/>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19"/>
    <w:rsid w:val="009B0A7D"/>
    <w:rsid w:val="009B0CB8"/>
    <w:rsid w:val="009B0D82"/>
    <w:rsid w:val="009B10C1"/>
    <w:rsid w:val="009B1130"/>
    <w:rsid w:val="009B1153"/>
    <w:rsid w:val="009B16F6"/>
    <w:rsid w:val="009B1741"/>
    <w:rsid w:val="009B1C7A"/>
    <w:rsid w:val="009B1F2A"/>
    <w:rsid w:val="009B23E7"/>
    <w:rsid w:val="009B23F8"/>
    <w:rsid w:val="009B267D"/>
    <w:rsid w:val="009B2B68"/>
    <w:rsid w:val="009B2EEA"/>
    <w:rsid w:val="009B3221"/>
    <w:rsid w:val="009B346F"/>
    <w:rsid w:val="009B3745"/>
    <w:rsid w:val="009B3817"/>
    <w:rsid w:val="009B3C3E"/>
    <w:rsid w:val="009B3C79"/>
    <w:rsid w:val="009B4037"/>
    <w:rsid w:val="009B4458"/>
    <w:rsid w:val="009B4821"/>
    <w:rsid w:val="009B4BED"/>
    <w:rsid w:val="009B4C24"/>
    <w:rsid w:val="009B4C25"/>
    <w:rsid w:val="009B4FA0"/>
    <w:rsid w:val="009B522C"/>
    <w:rsid w:val="009B5275"/>
    <w:rsid w:val="009B544A"/>
    <w:rsid w:val="009B554B"/>
    <w:rsid w:val="009B5821"/>
    <w:rsid w:val="009B5940"/>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BE8"/>
    <w:rsid w:val="009C1D4B"/>
    <w:rsid w:val="009C1E0C"/>
    <w:rsid w:val="009C20E5"/>
    <w:rsid w:val="009C250F"/>
    <w:rsid w:val="009C274D"/>
    <w:rsid w:val="009C281C"/>
    <w:rsid w:val="009C298A"/>
    <w:rsid w:val="009C3413"/>
    <w:rsid w:val="009C3B3C"/>
    <w:rsid w:val="009C3D88"/>
    <w:rsid w:val="009C3F78"/>
    <w:rsid w:val="009C40AB"/>
    <w:rsid w:val="009C44C1"/>
    <w:rsid w:val="009C4871"/>
    <w:rsid w:val="009C4883"/>
    <w:rsid w:val="009C5190"/>
    <w:rsid w:val="009C520B"/>
    <w:rsid w:val="009C55FA"/>
    <w:rsid w:val="009C5785"/>
    <w:rsid w:val="009C5796"/>
    <w:rsid w:val="009C5874"/>
    <w:rsid w:val="009C6258"/>
    <w:rsid w:val="009C6284"/>
    <w:rsid w:val="009C638E"/>
    <w:rsid w:val="009C6768"/>
    <w:rsid w:val="009C6894"/>
    <w:rsid w:val="009C6B3B"/>
    <w:rsid w:val="009C6B7B"/>
    <w:rsid w:val="009C6E93"/>
    <w:rsid w:val="009C7147"/>
    <w:rsid w:val="009C778E"/>
    <w:rsid w:val="009C78E8"/>
    <w:rsid w:val="009C79CD"/>
    <w:rsid w:val="009C7F47"/>
    <w:rsid w:val="009D0361"/>
    <w:rsid w:val="009D0720"/>
    <w:rsid w:val="009D079F"/>
    <w:rsid w:val="009D0897"/>
    <w:rsid w:val="009D090F"/>
    <w:rsid w:val="009D0993"/>
    <w:rsid w:val="009D09ED"/>
    <w:rsid w:val="009D16AF"/>
    <w:rsid w:val="009D2118"/>
    <w:rsid w:val="009D215B"/>
    <w:rsid w:val="009D22EA"/>
    <w:rsid w:val="009D2367"/>
    <w:rsid w:val="009D28D1"/>
    <w:rsid w:val="009D2931"/>
    <w:rsid w:val="009D2979"/>
    <w:rsid w:val="009D2A33"/>
    <w:rsid w:val="009D2A3E"/>
    <w:rsid w:val="009D2C43"/>
    <w:rsid w:val="009D2C49"/>
    <w:rsid w:val="009D2D46"/>
    <w:rsid w:val="009D2E2C"/>
    <w:rsid w:val="009D312F"/>
    <w:rsid w:val="009D314D"/>
    <w:rsid w:val="009D320D"/>
    <w:rsid w:val="009D3488"/>
    <w:rsid w:val="009D38E5"/>
    <w:rsid w:val="009D39C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C1"/>
    <w:rsid w:val="009D608A"/>
    <w:rsid w:val="009D610C"/>
    <w:rsid w:val="009D62E7"/>
    <w:rsid w:val="009D69DA"/>
    <w:rsid w:val="009D6D32"/>
    <w:rsid w:val="009D6FCF"/>
    <w:rsid w:val="009D75A4"/>
    <w:rsid w:val="009D76C8"/>
    <w:rsid w:val="009D7852"/>
    <w:rsid w:val="009D7DA0"/>
    <w:rsid w:val="009E002F"/>
    <w:rsid w:val="009E0417"/>
    <w:rsid w:val="009E0C95"/>
    <w:rsid w:val="009E0D2B"/>
    <w:rsid w:val="009E1037"/>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4A5A"/>
    <w:rsid w:val="009E5305"/>
    <w:rsid w:val="009E53AA"/>
    <w:rsid w:val="009E53D6"/>
    <w:rsid w:val="009E5432"/>
    <w:rsid w:val="009E5656"/>
    <w:rsid w:val="009E57A7"/>
    <w:rsid w:val="009E5AB4"/>
    <w:rsid w:val="009E5AD1"/>
    <w:rsid w:val="009E605E"/>
    <w:rsid w:val="009E641D"/>
    <w:rsid w:val="009E64CE"/>
    <w:rsid w:val="009E68CC"/>
    <w:rsid w:val="009E6B29"/>
    <w:rsid w:val="009E6B87"/>
    <w:rsid w:val="009E6F6E"/>
    <w:rsid w:val="009E7002"/>
    <w:rsid w:val="009E7184"/>
    <w:rsid w:val="009E798E"/>
    <w:rsid w:val="009E7AEC"/>
    <w:rsid w:val="009E7D58"/>
    <w:rsid w:val="009F01D7"/>
    <w:rsid w:val="009F06E6"/>
    <w:rsid w:val="009F06F6"/>
    <w:rsid w:val="009F074E"/>
    <w:rsid w:val="009F0C38"/>
    <w:rsid w:val="009F0CD1"/>
    <w:rsid w:val="009F1033"/>
    <w:rsid w:val="009F1531"/>
    <w:rsid w:val="009F187B"/>
    <w:rsid w:val="009F1933"/>
    <w:rsid w:val="009F1B33"/>
    <w:rsid w:val="009F25DC"/>
    <w:rsid w:val="009F26C6"/>
    <w:rsid w:val="009F2E7E"/>
    <w:rsid w:val="009F32D6"/>
    <w:rsid w:val="009F36B8"/>
    <w:rsid w:val="009F39F6"/>
    <w:rsid w:val="009F3A4B"/>
    <w:rsid w:val="009F407F"/>
    <w:rsid w:val="009F41E1"/>
    <w:rsid w:val="009F4375"/>
    <w:rsid w:val="009F4652"/>
    <w:rsid w:val="009F4818"/>
    <w:rsid w:val="009F4834"/>
    <w:rsid w:val="009F4CA0"/>
    <w:rsid w:val="009F4F05"/>
    <w:rsid w:val="009F548A"/>
    <w:rsid w:val="009F5606"/>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45"/>
    <w:rsid w:val="009F7883"/>
    <w:rsid w:val="009F7AC9"/>
    <w:rsid w:val="009F7BD3"/>
    <w:rsid w:val="00A00248"/>
    <w:rsid w:val="00A00519"/>
    <w:rsid w:val="00A009FB"/>
    <w:rsid w:val="00A01006"/>
    <w:rsid w:val="00A011C6"/>
    <w:rsid w:val="00A01F21"/>
    <w:rsid w:val="00A01F3F"/>
    <w:rsid w:val="00A01F62"/>
    <w:rsid w:val="00A021CA"/>
    <w:rsid w:val="00A02844"/>
    <w:rsid w:val="00A02B26"/>
    <w:rsid w:val="00A031E3"/>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5A"/>
    <w:rsid w:val="00A05DFF"/>
    <w:rsid w:val="00A05FF8"/>
    <w:rsid w:val="00A06CE9"/>
    <w:rsid w:val="00A06F57"/>
    <w:rsid w:val="00A07219"/>
    <w:rsid w:val="00A07654"/>
    <w:rsid w:val="00A07AF9"/>
    <w:rsid w:val="00A07B16"/>
    <w:rsid w:val="00A07EA6"/>
    <w:rsid w:val="00A1039C"/>
    <w:rsid w:val="00A105DB"/>
    <w:rsid w:val="00A106FE"/>
    <w:rsid w:val="00A108AD"/>
    <w:rsid w:val="00A10B48"/>
    <w:rsid w:val="00A10C31"/>
    <w:rsid w:val="00A10D5D"/>
    <w:rsid w:val="00A10EBF"/>
    <w:rsid w:val="00A114B5"/>
    <w:rsid w:val="00A115BF"/>
    <w:rsid w:val="00A115F5"/>
    <w:rsid w:val="00A11ACA"/>
    <w:rsid w:val="00A11C96"/>
    <w:rsid w:val="00A11DD5"/>
    <w:rsid w:val="00A11E0F"/>
    <w:rsid w:val="00A120A8"/>
    <w:rsid w:val="00A121EA"/>
    <w:rsid w:val="00A12206"/>
    <w:rsid w:val="00A12301"/>
    <w:rsid w:val="00A1260C"/>
    <w:rsid w:val="00A126B6"/>
    <w:rsid w:val="00A12A6C"/>
    <w:rsid w:val="00A12A73"/>
    <w:rsid w:val="00A12BEE"/>
    <w:rsid w:val="00A12EE8"/>
    <w:rsid w:val="00A131A4"/>
    <w:rsid w:val="00A13270"/>
    <w:rsid w:val="00A1342F"/>
    <w:rsid w:val="00A13511"/>
    <w:rsid w:val="00A1365A"/>
    <w:rsid w:val="00A13715"/>
    <w:rsid w:val="00A13CF1"/>
    <w:rsid w:val="00A13F38"/>
    <w:rsid w:val="00A145D0"/>
    <w:rsid w:val="00A14743"/>
    <w:rsid w:val="00A14B5D"/>
    <w:rsid w:val="00A15066"/>
    <w:rsid w:val="00A152DD"/>
    <w:rsid w:val="00A15459"/>
    <w:rsid w:val="00A1562F"/>
    <w:rsid w:val="00A15766"/>
    <w:rsid w:val="00A157EC"/>
    <w:rsid w:val="00A15943"/>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797"/>
    <w:rsid w:val="00A1788B"/>
    <w:rsid w:val="00A1789B"/>
    <w:rsid w:val="00A17B7C"/>
    <w:rsid w:val="00A20253"/>
    <w:rsid w:val="00A2036A"/>
    <w:rsid w:val="00A2049C"/>
    <w:rsid w:val="00A205BF"/>
    <w:rsid w:val="00A20CA2"/>
    <w:rsid w:val="00A20DD3"/>
    <w:rsid w:val="00A2104B"/>
    <w:rsid w:val="00A210E9"/>
    <w:rsid w:val="00A210F3"/>
    <w:rsid w:val="00A2114F"/>
    <w:rsid w:val="00A21466"/>
    <w:rsid w:val="00A21644"/>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3BC9"/>
    <w:rsid w:val="00A24150"/>
    <w:rsid w:val="00A2470A"/>
    <w:rsid w:val="00A2481C"/>
    <w:rsid w:val="00A24CCF"/>
    <w:rsid w:val="00A25A28"/>
    <w:rsid w:val="00A25E2A"/>
    <w:rsid w:val="00A25EE4"/>
    <w:rsid w:val="00A260B1"/>
    <w:rsid w:val="00A2610A"/>
    <w:rsid w:val="00A26121"/>
    <w:rsid w:val="00A261E4"/>
    <w:rsid w:val="00A26883"/>
    <w:rsid w:val="00A26D60"/>
    <w:rsid w:val="00A26EE0"/>
    <w:rsid w:val="00A271A7"/>
    <w:rsid w:val="00A2736B"/>
    <w:rsid w:val="00A27BFB"/>
    <w:rsid w:val="00A3030C"/>
    <w:rsid w:val="00A3035A"/>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93E"/>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37D55"/>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3F6"/>
    <w:rsid w:val="00A43610"/>
    <w:rsid w:val="00A43631"/>
    <w:rsid w:val="00A43995"/>
    <w:rsid w:val="00A439DE"/>
    <w:rsid w:val="00A44031"/>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3B7"/>
    <w:rsid w:val="00A5044D"/>
    <w:rsid w:val="00A50893"/>
    <w:rsid w:val="00A50B00"/>
    <w:rsid w:val="00A50E3A"/>
    <w:rsid w:val="00A511FB"/>
    <w:rsid w:val="00A513B2"/>
    <w:rsid w:val="00A514EB"/>
    <w:rsid w:val="00A52065"/>
    <w:rsid w:val="00A521E0"/>
    <w:rsid w:val="00A52C29"/>
    <w:rsid w:val="00A52D1E"/>
    <w:rsid w:val="00A52EF2"/>
    <w:rsid w:val="00A531B6"/>
    <w:rsid w:val="00A531E0"/>
    <w:rsid w:val="00A539C9"/>
    <w:rsid w:val="00A53A6D"/>
    <w:rsid w:val="00A53EA7"/>
    <w:rsid w:val="00A54208"/>
    <w:rsid w:val="00A54398"/>
    <w:rsid w:val="00A544BF"/>
    <w:rsid w:val="00A54850"/>
    <w:rsid w:val="00A549F3"/>
    <w:rsid w:val="00A54A90"/>
    <w:rsid w:val="00A54C35"/>
    <w:rsid w:val="00A54CCA"/>
    <w:rsid w:val="00A54D16"/>
    <w:rsid w:val="00A55555"/>
    <w:rsid w:val="00A5579B"/>
    <w:rsid w:val="00A55877"/>
    <w:rsid w:val="00A55BB7"/>
    <w:rsid w:val="00A55CCE"/>
    <w:rsid w:val="00A55D44"/>
    <w:rsid w:val="00A55DF5"/>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D36"/>
    <w:rsid w:val="00A6152E"/>
    <w:rsid w:val="00A61828"/>
    <w:rsid w:val="00A61B79"/>
    <w:rsid w:val="00A61BD9"/>
    <w:rsid w:val="00A61C66"/>
    <w:rsid w:val="00A61CB6"/>
    <w:rsid w:val="00A61DC0"/>
    <w:rsid w:val="00A61E6D"/>
    <w:rsid w:val="00A620AA"/>
    <w:rsid w:val="00A62690"/>
    <w:rsid w:val="00A62784"/>
    <w:rsid w:val="00A62953"/>
    <w:rsid w:val="00A62961"/>
    <w:rsid w:val="00A62AD2"/>
    <w:rsid w:val="00A62D25"/>
    <w:rsid w:val="00A630F5"/>
    <w:rsid w:val="00A63286"/>
    <w:rsid w:val="00A6331D"/>
    <w:rsid w:val="00A635AE"/>
    <w:rsid w:val="00A63872"/>
    <w:rsid w:val="00A63A37"/>
    <w:rsid w:val="00A63A89"/>
    <w:rsid w:val="00A63C5E"/>
    <w:rsid w:val="00A63D96"/>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6E2"/>
    <w:rsid w:val="00A66824"/>
    <w:rsid w:val="00A66A5A"/>
    <w:rsid w:val="00A66C20"/>
    <w:rsid w:val="00A66C7C"/>
    <w:rsid w:val="00A670D7"/>
    <w:rsid w:val="00A6724C"/>
    <w:rsid w:val="00A677C1"/>
    <w:rsid w:val="00A67A8E"/>
    <w:rsid w:val="00A67ABD"/>
    <w:rsid w:val="00A67AC6"/>
    <w:rsid w:val="00A67E4D"/>
    <w:rsid w:val="00A70027"/>
    <w:rsid w:val="00A70270"/>
    <w:rsid w:val="00A70725"/>
    <w:rsid w:val="00A707FE"/>
    <w:rsid w:val="00A70A35"/>
    <w:rsid w:val="00A70AE6"/>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3F3D"/>
    <w:rsid w:val="00A742EC"/>
    <w:rsid w:val="00A743F7"/>
    <w:rsid w:val="00A744A2"/>
    <w:rsid w:val="00A745D9"/>
    <w:rsid w:val="00A749DB"/>
    <w:rsid w:val="00A74E04"/>
    <w:rsid w:val="00A74F6C"/>
    <w:rsid w:val="00A751E6"/>
    <w:rsid w:val="00A75212"/>
    <w:rsid w:val="00A7538B"/>
    <w:rsid w:val="00A75857"/>
    <w:rsid w:val="00A75920"/>
    <w:rsid w:val="00A7634B"/>
    <w:rsid w:val="00A76369"/>
    <w:rsid w:val="00A76398"/>
    <w:rsid w:val="00A763AF"/>
    <w:rsid w:val="00A7649E"/>
    <w:rsid w:val="00A7662C"/>
    <w:rsid w:val="00A76696"/>
    <w:rsid w:val="00A767AA"/>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DC0"/>
    <w:rsid w:val="00A80E52"/>
    <w:rsid w:val="00A8135C"/>
    <w:rsid w:val="00A81633"/>
    <w:rsid w:val="00A8221B"/>
    <w:rsid w:val="00A825B7"/>
    <w:rsid w:val="00A82665"/>
    <w:rsid w:val="00A82979"/>
    <w:rsid w:val="00A829FF"/>
    <w:rsid w:val="00A82A27"/>
    <w:rsid w:val="00A82C3B"/>
    <w:rsid w:val="00A82D62"/>
    <w:rsid w:val="00A82EE1"/>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5C"/>
    <w:rsid w:val="00A85EE4"/>
    <w:rsid w:val="00A85FFF"/>
    <w:rsid w:val="00A861C4"/>
    <w:rsid w:val="00A86206"/>
    <w:rsid w:val="00A86567"/>
    <w:rsid w:val="00A8669E"/>
    <w:rsid w:val="00A86853"/>
    <w:rsid w:val="00A86A62"/>
    <w:rsid w:val="00A86ACD"/>
    <w:rsid w:val="00A86FEF"/>
    <w:rsid w:val="00A87094"/>
    <w:rsid w:val="00A87166"/>
    <w:rsid w:val="00A87482"/>
    <w:rsid w:val="00A8751E"/>
    <w:rsid w:val="00A87C98"/>
    <w:rsid w:val="00A9004B"/>
    <w:rsid w:val="00A90279"/>
    <w:rsid w:val="00A905F1"/>
    <w:rsid w:val="00A907DB"/>
    <w:rsid w:val="00A90E27"/>
    <w:rsid w:val="00A90FDA"/>
    <w:rsid w:val="00A91218"/>
    <w:rsid w:val="00A91270"/>
    <w:rsid w:val="00A9129B"/>
    <w:rsid w:val="00A91469"/>
    <w:rsid w:val="00A914EE"/>
    <w:rsid w:val="00A9164F"/>
    <w:rsid w:val="00A918F6"/>
    <w:rsid w:val="00A91BAB"/>
    <w:rsid w:val="00A91D3C"/>
    <w:rsid w:val="00A91E92"/>
    <w:rsid w:val="00A91F3E"/>
    <w:rsid w:val="00A924E0"/>
    <w:rsid w:val="00A924F7"/>
    <w:rsid w:val="00A930F9"/>
    <w:rsid w:val="00A934FE"/>
    <w:rsid w:val="00A93715"/>
    <w:rsid w:val="00A9399B"/>
    <w:rsid w:val="00A939D3"/>
    <w:rsid w:val="00A93B4D"/>
    <w:rsid w:val="00A93BA0"/>
    <w:rsid w:val="00A93BDA"/>
    <w:rsid w:val="00A93E41"/>
    <w:rsid w:val="00A94187"/>
    <w:rsid w:val="00A943D6"/>
    <w:rsid w:val="00A94A70"/>
    <w:rsid w:val="00A94A84"/>
    <w:rsid w:val="00A94CAC"/>
    <w:rsid w:val="00A94D0B"/>
    <w:rsid w:val="00A9505F"/>
    <w:rsid w:val="00A95073"/>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0F0F"/>
    <w:rsid w:val="00AA158B"/>
    <w:rsid w:val="00AA1D12"/>
    <w:rsid w:val="00AA1E9E"/>
    <w:rsid w:val="00AA1EEC"/>
    <w:rsid w:val="00AA2061"/>
    <w:rsid w:val="00AA210C"/>
    <w:rsid w:val="00AA2587"/>
    <w:rsid w:val="00AA298D"/>
    <w:rsid w:val="00AA29F2"/>
    <w:rsid w:val="00AA2CD8"/>
    <w:rsid w:val="00AA2D01"/>
    <w:rsid w:val="00AA3061"/>
    <w:rsid w:val="00AA30A2"/>
    <w:rsid w:val="00AA3137"/>
    <w:rsid w:val="00AA3146"/>
    <w:rsid w:val="00AA3193"/>
    <w:rsid w:val="00AA3239"/>
    <w:rsid w:val="00AA33AB"/>
    <w:rsid w:val="00AA34E4"/>
    <w:rsid w:val="00AA371D"/>
    <w:rsid w:val="00AA3845"/>
    <w:rsid w:val="00AA3927"/>
    <w:rsid w:val="00AA3B44"/>
    <w:rsid w:val="00AA3FF1"/>
    <w:rsid w:val="00AA461D"/>
    <w:rsid w:val="00AA4757"/>
    <w:rsid w:val="00AA4B1B"/>
    <w:rsid w:val="00AA53C6"/>
    <w:rsid w:val="00AA5584"/>
    <w:rsid w:val="00AA5960"/>
    <w:rsid w:val="00AA5A9B"/>
    <w:rsid w:val="00AA5C01"/>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4EF"/>
    <w:rsid w:val="00AB06B8"/>
    <w:rsid w:val="00AB0ADE"/>
    <w:rsid w:val="00AB0CA0"/>
    <w:rsid w:val="00AB102D"/>
    <w:rsid w:val="00AB10C7"/>
    <w:rsid w:val="00AB18DF"/>
    <w:rsid w:val="00AB1A33"/>
    <w:rsid w:val="00AB1B3E"/>
    <w:rsid w:val="00AB1C99"/>
    <w:rsid w:val="00AB2857"/>
    <w:rsid w:val="00AB2A53"/>
    <w:rsid w:val="00AB2DA9"/>
    <w:rsid w:val="00AB3299"/>
    <w:rsid w:val="00AB3418"/>
    <w:rsid w:val="00AB3491"/>
    <w:rsid w:val="00AB39A3"/>
    <w:rsid w:val="00AB3AE2"/>
    <w:rsid w:val="00AB3B9E"/>
    <w:rsid w:val="00AB3D94"/>
    <w:rsid w:val="00AB3E16"/>
    <w:rsid w:val="00AB3E3E"/>
    <w:rsid w:val="00AB3F13"/>
    <w:rsid w:val="00AB4008"/>
    <w:rsid w:val="00AB4011"/>
    <w:rsid w:val="00AB4157"/>
    <w:rsid w:val="00AB42FF"/>
    <w:rsid w:val="00AB44F9"/>
    <w:rsid w:val="00AB513E"/>
    <w:rsid w:val="00AB53BA"/>
    <w:rsid w:val="00AB540B"/>
    <w:rsid w:val="00AB55B2"/>
    <w:rsid w:val="00AB57AD"/>
    <w:rsid w:val="00AB583A"/>
    <w:rsid w:val="00AB5BDE"/>
    <w:rsid w:val="00AB608B"/>
    <w:rsid w:val="00AB60A1"/>
    <w:rsid w:val="00AB642C"/>
    <w:rsid w:val="00AB6578"/>
    <w:rsid w:val="00AB69A5"/>
    <w:rsid w:val="00AB6CC0"/>
    <w:rsid w:val="00AB6D62"/>
    <w:rsid w:val="00AB6E20"/>
    <w:rsid w:val="00AB7134"/>
    <w:rsid w:val="00AB76D5"/>
    <w:rsid w:val="00AB7787"/>
    <w:rsid w:val="00AB78AC"/>
    <w:rsid w:val="00AB78B0"/>
    <w:rsid w:val="00AB7E40"/>
    <w:rsid w:val="00AC0189"/>
    <w:rsid w:val="00AC0577"/>
    <w:rsid w:val="00AC0732"/>
    <w:rsid w:val="00AC1191"/>
    <w:rsid w:val="00AC1281"/>
    <w:rsid w:val="00AC1582"/>
    <w:rsid w:val="00AC1BDC"/>
    <w:rsid w:val="00AC262F"/>
    <w:rsid w:val="00AC26FE"/>
    <w:rsid w:val="00AC2CE6"/>
    <w:rsid w:val="00AC2D4E"/>
    <w:rsid w:val="00AC3084"/>
    <w:rsid w:val="00AC30CE"/>
    <w:rsid w:val="00AC3431"/>
    <w:rsid w:val="00AC3539"/>
    <w:rsid w:val="00AC38E9"/>
    <w:rsid w:val="00AC446F"/>
    <w:rsid w:val="00AC45D6"/>
    <w:rsid w:val="00AC4D53"/>
    <w:rsid w:val="00AC4E2E"/>
    <w:rsid w:val="00AC4EEF"/>
    <w:rsid w:val="00AC52F2"/>
    <w:rsid w:val="00AC541A"/>
    <w:rsid w:val="00AC5A3B"/>
    <w:rsid w:val="00AC5E01"/>
    <w:rsid w:val="00AC61B3"/>
    <w:rsid w:val="00AC626C"/>
    <w:rsid w:val="00AC63F4"/>
    <w:rsid w:val="00AC6434"/>
    <w:rsid w:val="00AC6521"/>
    <w:rsid w:val="00AC690A"/>
    <w:rsid w:val="00AC6D0A"/>
    <w:rsid w:val="00AC7142"/>
    <w:rsid w:val="00AC731E"/>
    <w:rsid w:val="00AC7B8E"/>
    <w:rsid w:val="00AC7E94"/>
    <w:rsid w:val="00AD00BC"/>
    <w:rsid w:val="00AD0280"/>
    <w:rsid w:val="00AD06CA"/>
    <w:rsid w:val="00AD0998"/>
    <w:rsid w:val="00AD0A53"/>
    <w:rsid w:val="00AD0A67"/>
    <w:rsid w:val="00AD0A76"/>
    <w:rsid w:val="00AD0B98"/>
    <w:rsid w:val="00AD0ED1"/>
    <w:rsid w:val="00AD12BD"/>
    <w:rsid w:val="00AD12CB"/>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705"/>
    <w:rsid w:val="00AD48F9"/>
    <w:rsid w:val="00AD4AD8"/>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C5A"/>
    <w:rsid w:val="00AE0D23"/>
    <w:rsid w:val="00AE0E65"/>
    <w:rsid w:val="00AE0E9E"/>
    <w:rsid w:val="00AE1051"/>
    <w:rsid w:val="00AE11DE"/>
    <w:rsid w:val="00AE12FE"/>
    <w:rsid w:val="00AE131F"/>
    <w:rsid w:val="00AE1418"/>
    <w:rsid w:val="00AE141F"/>
    <w:rsid w:val="00AE14B7"/>
    <w:rsid w:val="00AE183B"/>
    <w:rsid w:val="00AE1F9D"/>
    <w:rsid w:val="00AE2205"/>
    <w:rsid w:val="00AE232B"/>
    <w:rsid w:val="00AE2BF0"/>
    <w:rsid w:val="00AE2BFE"/>
    <w:rsid w:val="00AE2C77"/>
    <w:rsid w:val="00AE3004"/>
    <w:rsid w:val="00AE302B"/>
    <w:rsid w:val="00AE332E"/>
    <w:rsid w:val="00AE3CE1"/>
    <w:rsid w:val="00AE42E6"/>
    <w:rsid w:val="00AE4318"/>
    <w:rsid w:val="00AE4557"/>
    <w:rsid w:val="00AE4A1F"/>
    <w:rsid w:val="00AE4B5C"/>
    <w:rsid w:val="00AE4C51"/>
    <w:rsid w:val="00AE4C55"/>
    <w:rsid w:val="00AE4F01"/>
    <w:rsid w:val="00AE5323"/>
    <w:rsid w:val="00AE552C"/>
    <w:rsid w:val="00AE567B"/>
    <w:rsid w:val="00AE5749"/>
    <w:rsid w:val="00AE5D66"/>
    <w:rsid w:val="00AE5E95"/>
    <w:rsid w:val="00AE62E0"/>
    <w:rsid w:val="00AE6433"/>
    <w:rsid w:val="00AE646D"/>
    <w:rsid w:val="00AE6584"/>
    <w:rsid w:val="00AE69BD"/>
    <w:rsid w:val="00AE6D12"/>
    <w:rsid w:val="00AE6EEB"/>
    <w:rsid w:val="00AE7057"/>
    <w:rsid w:val="00AE7199"/>
    <w:rsid w:val="00AE723D"/>
    <w:rsid w:val="00AE7912"/>
    <w:rsid w:val="00AE7944"/>
    <w:rsid w:val="00AE797D"/>
    <w:rsid w:val="00AE7992"/>
    <w:rsid w:val="00AE7C8A"/>
    <w:rsid w:val="00AF011B"/>
    <w:rsid w:val="00AF0202"/>
    <w:rsid w:val="00AF02C7"/>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3FE7"/>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732"/>
    <w:rsid w:val="00B039CE"/>
    <w:rsid w:val="00B03D26"/>
    <w:rsid w:val="00B03D3A"/>
    <w:rsid w:val="00B03D96"/>
    <w:rsid w:val="00B03E54"/>
    <w:rsid w:val="00B04D36"/>
    <w:rsid w:val="00B04DEC"/>
    <w:rsid w:val="00B04F11"/>
    <w:rsid w:val="00B05011"/>
    <w:rsid w:val="00B054B0"/>
    <w:rsid w:val="00B054CE"/>
    <w:rsid w:val="00B05688"/>
    <w:rsid w:val="00B056D0"/>
    <w:rsid w:val="00B0572B"/>
    <w:rsid w:val="00B05979"/>
    <w:rsid w:val="00B05A01"/>
    <w:rsid w:val="00B05B64"/>
    <w:rsid w:val="00B05DA4"/>
    <w:rsid w:val="00B05E47"/>
    <w:rsid w:val="00B06598"/>
    <w:rsid w:val="00B06AF4"/>
    <w:rsid w:val="00B06B82"/>
    <w:rsid w:val="00B06C77"/>
    <w:rsid w:val="00B06D40"/>
    <w:rsid w:val="00B073C4"/>
    <w:rsid w:val="00B075EC"/>
    <w:rsid w:val="00B07CBE"/>
    <w:rsid w:val="00B07F35"/>
    <w:rsid w:val="00B10089"/>
    <w:rsid w:val="00B1093D"/>
    <w:rsid w:val="00B109D0"/>
    <w:rsid w:val="00B10BD1"/>
    <w:rsid w:val="00B10BFE"/>
    <w:rsid w:val="00B10E06"/>
    <w:rsid w:val="00B10FC2"/>
    <w:rsid w:val="00B11115"/>
    <w:rsid w:val="00B111BF"/>
    <w:rsid w:val="00B11251"/>
    <w:rsid w:val="00B114C4"/>
    <w:rsid w:val="00B115A1"/>
    <w:rsid w:val="00B11882"/>
    <w:rsid w:val="00B118D4"/>
    <w:rsid w:val="00B11B93"/>
    <w:rsid w:val="00B11E29"/>
    <w:rsid w:val="00B12440"/>
    <w:rsid w:val="00B12E5E"/>
    <w:rsid w:val="00B12EDE"/>
    <w:rsid w:val="00B12F78"/>
    <w:rsid w:val="00B137BE"/>
    <w:rsid w:val="00B137D3"/>
    <w:rsid w:val="00B1388A"/>
    <w:rsid w:val="00B13EAA"/>
    <w:rsid w:val="00B13F1F"/>
    <w:rsid w:val="00B13F80"/>
    <w:rsid w:val="00B1400C"/>
    <w:rsid w:val="00B147CC"/>
    <w:rsid w:val="00B1489F"/>
    <w:rsid w:val="00B14D07"/>
    <w:rsid w:val="00B15035"/>
    <w:rsid w:val="00B150B5"/>
    <w:rsid w:val="00B15141"/>
    <w:rsid w:val="00B151C6"/>
    <w:rsid w:val="00B15589"/>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691"/>
    <w:rsid w:val="00B20A3F"/>
    <w:rsid w:val="00B20E2B"/>
    <w:rsid w:val="00B21016"/>
    <w:rsid w:val="00B215F9"/>
    <w:rsid w:val="00B21BE4"/>
    <w:rsid w:val="00B21CA7"/>
    <w:rsid w:val="00B21D72"/>
    <w:rsid w:val="00B21D85"/>
    <w:rsid w:val="00B21DF9"/>
    <w:rsid w:val="00B220B5"/>
    <w:rsid w:val="00B22780"/>
    <w:rsid w:val="00B227BE"/>
    <w:rsid w:val="00B232DE"/>
    <w:rsid w:val="00B23344"/>
    <w:rsid w:val="00B233A2"/>
    <w:rsid w:val="00B233A9"/>
    <w:rsid w:val="00B236BE"/>
    <w:rsid w:val="00B239CC"/>
    <w:rsid w:val="00B2413A"/>
    <w:rsid w:val="00B24266"/>
    <w:rsid w:val="00B24689"/>
    <w:rsid w:val="00B24850"/>
    <w:rsid w:val="00B24975"/>
    <w:rsid w:val="00B2498B"/>
    <w:rsid w:val="00B24F49"/>
    <w:rsid w:val="00B25058"/>
    <w:rsid w:val="00B251AE"/>
    <w:rsid w:val="00B254EC"/>
    <w:rsid w:val="00B2551D"/>
    <w:rsid w:val="00B25585"/>
    <w:rsid w:val="00B25A07"/>
    <w:rsid w:val="00B25A70"/>
    <w:rsid w:val="00B25BD8"/>
    <w:rsid w:val="00B25D8C"/>
    <w:rsid w:val="00B25E1D"/>
    <w:rsid w:val="00B25F9A"/>
    <w:rsid w:val="00B2613A"/>
    <w:rsid w:val="00B26320"/>
    <w:rsid w:val="00B26974"/>
    <w:rsid w:val="00B2699C"/>
    <w:rsid w:val="00B269CE"/>
    <w:rsid w:val="00B26B9B"/>
    <w:rsid w:val="00B26F51"/>
    <w:rsid w:val="00B2704E"/>
    <w:rsid w:val="00B2757B"/>
    <w:rsid w:val="00B279E7"/>
    <w:rsid w:val="00B27BFB"/>
    <w:rsid w:val="00B27C26"/>
    <w:rsid w:val="00B27D54"/>
    <w:rsid w:val="00B27E32"/>
    <w:rsid w:val="00B303E2"/>
    <w:rsid w:val="00B305C0"/>
    <w:rsid w:val="00B30995"/>
    <w:rsid w:val="00B30E83"/>
    <w:rsid w:val="00B30E90"/>
    <w:rsid w:val="00B31106"/>
    <w:rsid w:val="00B31197"/>
    <w:rsid w:val="00B3122E"/>
    <w:rsid w:val="00B31295"/>
    <w:rsid w:val="00B31395"/>
    <w:rsid w:val="00B31D14"/>
    <w:rsid w:val="00B31E5F"/>
    <w:rsid w:val="00B322AA"/>
    <w:rsid w:val="00B325E3"/>
    <w:rsid w:val="00B32607"/>
    <w:rsid w:val="00B326BE"/>
    <w:rsid w:val="00B32821"/>
    <w:rsid w:val="00B32BDD"/>
    <w:rsid w:val="00B32CE3"/>
    <w:rsid w:val="00B32EA2"/>
    <w:rsid w:val="00B332E7"/>
    <w:rsid w:val="00B333CD"/>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A6A"/>
    <w:rsid w:val="00B35B35"/>
    <w:rsid w:val="00B35B6D"/>
    <w:rsid w:val="00B35B9D"/>
    <w:rsid w:val="00B35CB3"/>
    <w:rsid w:val="00B35F8E"/>
    <w:rsid w:val="00B3600B"/>
    <w:rsid w:val="00B3649A"/>
    <w:rsid w:val="00B3651A"/>
    <w:rsid w:val="00B366F1"/>
    <w:rsid w:val="00B36730"/>
    <w:rsid w:val="00B36BB2"/>
    <w:rsid w:val="00B36CCD"/>
    <w:rsid w:val="00B37121"/>
    <w:rsid w:val="00B37483"/>
    <w:rsid w:val="00B375F8"/>
    <w:rsid w:val="00B37742"/>
    <w:rsid w:val="00B377CE"/>
    <w:rsid w:val="00B37A76"/>
    <w:rsid w:val="00B37DC1"/>
    <w:rsid w:val="00B37DD8"/>
    <w:rsid w:val="00B37E1E"/>
    <w:rsid w:val="00B4003E"/>
    <w:rsid w:val="00B401AD"/>
    <w:rsid w:val="00B40292"/>
    <w:rsid w:val="00B40486"/>
    <w:rsid w:val="00B40600"/>
    <w:rsid w:val="00B406B2"/>
    <w:rsid w:val="00B40D4D"/>
    <w:rsid w:val="00B40D73"/>
    <w:rsid w:val="00B411A3"/>
    <w:rsid w:val="00B412CB"/>
    <w:rsid w:val="00B41351"/>
    <w:rsid w:val="00B415EF"/>
    <w:rsid w:val="00B417B2"/>
    <w:rsid w:val="00B41840"/>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5EE6"/>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3F7"/>
    <w:rsid w:val="00B52559"/>
    <w:rsid w:val="00B52624"/>
    <w:rsid w:val="00B52646"/>
    <w:rsid w:val="00B529F2"/>
    <w:rsid w:val="00B52AAD"/>
    <w:rsid w:val="00B52F77"/>
    <w:rsid w:val="00B53CDF"/>
    <w:rsid w:val="00B53EA4"/>
    <w:rsid w:val="00B53EF5"/>
    <w:rsid w:val="00B53F8F"/>
    <w:rsid w:val="00B5428C"/>
    <w:rsid w:val="00B54379"/>
    <w:rsid w:val="00B5475E"/>
    <w:rsid w:val="00B54989"/>
    <w:rsid w:val="00B54D18"/>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F"/>
    <w:rsid w:val="00B60914"/>
    <w:rsid w:val="00B60E6E"/>
    <w:rsid w:val="00B6107F"/>
    <w:rsid w:val="00B611EF"/>
    <w:rsid w:val="00B615DB"/>
    <w:rsid w:val="00B61618"/>
    <w:rsid w:val="00B6184F"/>
    <w:rsid w:val="00B618A3"/>
    <w:rsid w:val="00B619AF"/>
    <w:rsid w:val="00B61B85"/>
    <w:rsid w:val="00B61CFF"/>
    <w:rsid w:val="00B61D00"/>
    <w:rsid w:val="00B61F70"/>
    <w:rsid w:val="00B620E1"/>
    <w:rsid w:val="00B62161"/>
    <w:rsid w:val="00B62201"/>
    <w:rsid w:val="00B6237B"/>
    <w:rsid w:val="00B62415"/>
    <w:rsid w:val="00B62A18"/>
    <w:rsid w:val="00B62BCB"/>
    <w:rsid w:val="00B63041"/>
    <w:rsid w:val="00B63465"/>
    <w:rsid w:val="00B6350C"/>
    <w:rsid w:val="00B635D6"/>
    <w:rsid w:val="00B63870"/>
    <w:rsid w:val="00B6394B"/>
    <w:rsid w:val="00B640AB"/>
    <w:rsid w:val="00B64398"/>
    <w:rsid w:val="00B64484"/>
    <w:rsid w:val="00B645EE"/>
    <w:rsid w:val="00B645F8"/>
    <w:rsid w:val="00B646A6"/>
    <w:rsid w:val="00B64FC1"/>
    <w:rsid w:val="00B652B0"/>
    <w:rsid w:val="00B65379"/>
    <w:rsid w:val="00B65403"/>
    <w:rsid w:val="00B6557D"/>
    <w:rsid w:val="00B65611"/>
    <w:rsid w:val="00B65749"/>
    <w:rsid w:val="00B657B5"/>
    <w:rsid w:val="00B65914"/>
    <w:rsid w:val="00B65D1C"/>
    <w:rsid w:val="00B664EC"/>
    <w:rsid w:val="00B665AE"/>
    <w:rsid w:val="00B66801"/>
    <w:rsid w:val="00B66E8B"/>
    <w:rsid w:val="00B67437"/>
    <w:rsid w:val="00B6796C"/>
    <w:rsid w:val="00B67B2B"/>
    <w:rsid w:val="00B67F3C"/>
    <w:rsid w:val="00B7030B"/>
    <w:rsid w:val="00B70333"/>
    <w:rsid w:val="00B7052F"/>
    <w:rsid w:val="00B705EE"/>
    <w:rsid w:val="00B70989"/>
    <w:rsid w:val="00B709B5"/>
    <w:rsid w:val="00B70A49"/>
    <w:rsid w:val="00B70DC2"/>
    <w:rsid w:val="00B70EDB"/>
    <w:rsid w:val="00B711A3"/>
    <w:rsid w:val="00B7142E"/>
    <w:rsid w:val="00B7184C"/>
    <w:rsid w:val="00B71A5D"/>
    <w:rsid w:val="00B71AA3"/>
    <w:rsid w:val="00B72184"/>
    <w:rsid w:val="00B722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67E"/>
    <w:rsid w:val="00B76727"/>
    <w:rsid w:val="00B767B4"/>
    <w:rsid w:val="00B768FC"/>
    <w:rsid w:val="00B76DF0"/>
    <w:rsid w:val="00B76FAC"/>
    <w:rsid w:val="00B77062"/>
    <w:rsid w:val="00B7709F"/>
    <w:rsid w:val="00B774CC"/>
    <w:rsid w:val="00B77502"/>
    <w:rsid w:val="00B77A5A"/>
    <w:rsid w:val="00B77A60"/>
    <w:rsid w:val="00B77D8A"/>
    <w:rsid w:val="00B801D2"/>
    <w:rsid w:val="00B80460"/>
    <w:rsid w:val="00B8053A"/>
    <w:rsid w:val="00B8053B"/>
    <w:rsid w:val="00B80546"/>
    <w:rsid w:val="00B80733"/>
    <w:rsid w:val="00B80795"/>
    <w:rsid w:val="00B80F00"/>
    <w:rsid w:val="00B80F5B"/>
    <w:rsid w:val="00B812D2"/>
    <w:rsid w:val="00B812F4"/>
    <w:rsid w:val="00B81578"/>
    <w:rsid w:val="00B81684"/>
    <w:rsid w:val="00B817F4"/>
    <w:rsid w:val="00B81AB6"/>
    <w:rsid w:val="00B81BBD"/>
    <w:rsid w:val="00B81CDC"/>
    <w:rsid w:val="00B8206A"/>
    <w:rsid w:val="00B820D0"/>
    <w:rsid w:val="00B82158"/>
    <w:rsid w:val="00B821AB"/>
    <w:rsid w:val="00B822CA"/>
    <w:rsid w:val="00B824AB"/>
    <w:rsid w:val="00B82B63"/>
    <w:rsid w:val="00B82BB8"/>
    <w:rsid w:val="00B82DDA"/>
    <w:rsid w:val="00B82E4A"/>
    <w:rsid w:val="00B830F7"/>
    <w:rsid w:val="00B8318A"/>
    <w:rsid w:val="00B8321E"/>
    <w:rsid w:val="00B8359D"/>
    <w:rsid w:val="00B83606"/>
    <w:rsid w:val="00B83AC3"/>
    <w:rsid w:val="00B83B88"/>
    <w:rsid w:val="00B83BC6"/>
    <w:rsid w:val="00B83DF6"/>
    <w:rsid w:val="00B8408E"/>
    <w:rsid w:val="00B84273"/>
    <w:rsid w:val="00B842CA"/>
    <w:rsid w:val="00B84BE8"/>
    <w:rsid w:val="00B84D63"/>
    <w:rsid w:val="00B85123"/>
    <w:rsid w:val="00B857A4"/>
    <w:rsid w:val="00B857F1"/>
    <w:rsid w:val="00B85DC9"/>
    <w:rsid w:val="00B85E03"/>
    <w:rsid w:val="00B85E33"/>
    <w:rsid w:val="00B85F67"/>
    <w:rsid w:val="00B8631A"/>
    <w:rsid w:val="00B86557"/>
    <w:rsid w:val="00B865C6"/>
    <w:rsid w:val="00B86686"/>
    <w:rsid w:val="00B86734"/>
    <w:rsid w:val="00B8692C"/>
    <w:rsid w:val="00B86988"/>
    <w:rsid w:val="00B86A4D"/>
    <w:rsid w:val="00B86BDC"/>
    <w:rsid w:val="00B86EC5"/>
    <w:rsid w:val="00B87094"/>
    <w:rsid w:val="00B872AE"/>
    <w:rsid w:val="00B87327"/>
    <w:rsid w:val="00B874FB"/>
    <w:rsid w:val="00B8769E"/>
    <w:rsid w:val="00B876C8"/>
    <w:rsid w:val="00B906D4"/>
    <w:rsid w:val="00B9085D"/>
    <w:rsid w:val="00B90C60"/>
    <w:rsid w:val="00B90DC8"/>
    <w:rsid w:val="00B91356"/>
    <w:rsid w:val="00B91C36"/>
    <w:rsid w:val="00B91E0F"/>
    <w:rsid w:val="00B926E0"/>
    <w:rsid w:val="00B928B6"/>
    <w:rsid w:val="00B92DE1"/>
    <w:rsid w:val="00B92EFE"/>
    <w:rsid w:val="00B93626"/>
    <w:rsid w:val="00B93668"/>
    <w:rsid w:val="00B938BA"/>
    <w:rsid w:val="00B93A34"/>
    <w:rsid w:val="00B93B55"/>
    <w:rsid w:val="00B93C36"/>
    <w:rsid w:val="00B94054"/>
    <w:rsid w:val="00B94253"/>
    <w:rsid w:val="00B9436E"/>
    <w:rsid w:val="00B94964"/>
    <w:rsid w:val="00B94BA5"/>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03"/>
    <w:rsid w:val="00B97B85"/>
    <w:rsid w:val="00BA0028"/>
    <w:rsid w:val="00BA067F"/>
    <w:rsid w:val="00BA0719"/>
    <w:rsid w:val="00BA0742"/>
    <w:rsid w:val="00BA0B1F"/>
    <w:rsid w:val="00BA0D75"/>
    <w:rsid w:val="00BA11AD"/>
    <w:rsid w:val="00BA13CC"/>
    <w:rsid w:val="00BA13E0"/>
    <w:rsid w:val="00BA144A"/>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65B"/>
    <w:rsid w:val="00BA476B"/>
    <w:rsid w:val="00BA48E0"/>
    <w:rsid w:val="00BA4C65"/>
    <w:rsid w:val="00BA4D25"/>
    <w:rsid w:val="00BA4EDF"/>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0B4"/>
    <w:rsid w:val="00BB1966"/>
    <w:rsid w:val="00BB1B24"/>
    <w:rsid w:val="00BB1C4F"/>
    <w:rsid w:val="00BB1D50"/>
    <w:rsid w:val="00BB225D"/>
    <w:rsid w:val="00BB22BD"/>
    <w:rsid w:val="00BB27D2"/>
    <w:rsid w:val="00BB2D6E"/>
    <w:rsid w:val="00BB317E"/>
    <w:rsid w:val="00BB3355"/>
    <w:rsid w:val="00BB365A"/>
    <w:rsid w:val="00BB3E53"/>
    <w:rsid w:val="00BB3F4C"/>
    <w:rsid w:val="00BB3F8F"/>
    <w:rsid w:val="00BB4051"/>
    <w:rsid w:val="00BB424D"/>
    <w:rsid w:val="00BB449D"/>
    <w:rsid w:val="00BB4844"/>
    <w:rsid w:val="00BB493B"/>
    <w:rsid w:val="00BB4A42"/>
    <w:rsid w:val="00BB4CD4"/>
    <w:rsid w:val="00BB5321"/>
    <w:rsid w:val="00BB56F2"/>
    <w:rsid w:val="00BB56F3"/>
    <w:rsid w:val="00BB5893"/>
    <w:rsid w:val="00BB5C62"/>
    <w:rsid w:val="00BB5EB1"/>
    <w:rsid w:val="00BB61DC"/>
    <w:rsid w:val="00BB6431"/>
    <w:rsid w:val="00BB6472"/>
    <w:rsid w:val="00BB6C81"/>
    <w:rsid w:val="00BB6D67"/>
    <w:rsid w:val="00BB6DD3"/>
    <w:rsid w:val="00BB705F"/>
    <w:rsid w:val="00BB71EC"/>
    <w:rsid w:val="00BB723D"/>
    <w:rsid w:val="00BB724B"/>
    <w:rsid w:val="00BB7634"/>
    <w:rsid w:val="00BB7E4A"/>
    <w:rsid w:val="00BC01B9"/>
    <w:rsid w:val="00BC0203"/>
    <w:rsid w:val="00BC0595"/>
    <w:rsid w:val="00BC05DC"/>
    <w:rsid w:val="00BC076B"/>
    <w:rsid w:val="00BC0873"/>
    <w:rsid w:val="00BC0A92"/>
    <w:rsid w:val="00BC0BEE"/>
    <w:rsid w:val="00BC130E"/>
    <w:rsid w:val="00BC14D9"/>
    <w:rsid w:val="00BC14DF"/>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3F5"/>
    <w:rsid w:val="00BC344E"/>
    <w:rsid w:val="00BC38B8"/>
    <w:rsid w:val="00BC3CDA"/>
    <w:rsid w:val="00BC3CF8"/>
    <w:rsid w:val="00BC3E76"/>
    <w:rsid w:val="00BC3EBE"/>
    <w:rsid w:val="00BC3FE8"/>
    <w:rsid w:val="00BC41CF"/>
    <w:rsid w:val="00BC42CB"/>
    <w:rsid w:val="00BC45A8"/>
    <w:rsid w:val="00BC499E"/>
    <w:rsid w:val="00BC54F7"/>
    <w:rsid w:val="00BC5C92"/>
    <w:rsid w:val="00BC5CE2"/>
    <w:rsid w:val="00BC600D"/>
    <w:rsid w:val="00BC6064"/>
    <w:rsid w:val="00BC620A"/>
    <w:rsid w:val="00BC6A50"/>
    <w:rsid w:val="00BC6BDE"/>
    <w:rsid w:val="00BC70D5"/>
    <w:rsid w:val="00BC7102"/>
    <w:rsid w:val="00BC71C5"/>
    <w:rsid w:val="00BC7659"/>
    <w:rsid w:val="00BC77C9"/>
    <w:rsid w:val="00BC7A00"/>
    <w:rsid w:val="00BC7A42"/>
    <w:rsid w:val="00BC7CD1"/>
    <w:rsid w:val="00BC7E70"/>
    <w:rsid w:val="00BC7EB4"/>
    <w:rsid w:val="00BC7EC8"/>
    <w:rsid w:val="00BC7FDA"/>
    <w:rsid w:val="00BD013E"/>
    <w:rsid w:val="00BD082C"/>
    <w:rsid w:val="00BD09A3"/>
    <w:rsid w:val="00BD0F6C"/>
    <w:rsid w:val="00BD0FC4"/>
    <w:rsid w:val="00BD140B"/>
    <w:rsid w:val="00BD15AA"/>
    <w:rsid w:val="00BD1663"/>
    <w:rsid w:val="00BD18BA"/>
    <w:rsid w:val="00BD238C"/>
    <w:rsid w:val="00BD23E9"/>
    <w:rsid w:val="00BD2451"/>
    <w:rsid w:val="00BD24E0"/>
    <w:rsid w:val="00BD2A08"/>
    <w:rsid w:val="00BD2F55"/>
    <w:rsid w:val="00BD34F4"/>
    <w:rsid w:val="00BD3837"/>
    <w:rsid w:val="00BD386B"/>
    <w:rsid w:val="00BD3C69"/>
    <w:rsid w:val="00BD3D7A"/>
    <w:rsid w:val="00BD42C4"/>
    <w:rsid w:val="00BD4D2D"/>
    <w:rsid w:val="00BD4E07"/>
    <w:rsid w:val="00BD5438"/>
    <w:rsid w:val="00BD5539"/>
    <w:rsid w:val="00BD58A8"/>
    <w:rsid w:val="00BD5A26"/>
    <w:rsid w:val="00BD5CE6"/>
    <w:rsid w:val="00BD5FA4"/>
    <w:rsid w:val="00BD60D1"/>
    <w:rsid w:val="00BD62BB"/>
    <w:rsid w:val="00BD6509"/>
    <w:rsid w:val="00BD66A1"/>
    <w:rsid w:val="00BD689C"/>
    <w:rsid w:val="00BD6994"/>
    <w:rsid w:val="00BD6A22"/>
    <w:rsid w:val="00BD6ED0"/>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6E7"/>
    <w:rsid w:val="00BE3732"/>
    <w:rsid w:val="00BE3EA0"/>
    <w:rsid w:val="00BE403F"/>
    <w:rsid w:val="00BE4094"/>
    <w:rsid w:val="00BE475F"/>
    <w:rsid w:val="00BE4CF3"/>
    <w:rsid w:val="00BE4DE7"/>
    <w:rsid w:val="00BE4ED0"/>
    <w:rsid w:val="00BE502A"/>
    <w:rsid w:val="00BE507F"/>
    <w:rsid w:val="00BE5519"/>
    <w:rsid w:val="00BE5523"/>
    <w:rsid w:val="00BE5623"/>
    <w:rsid w:val="00BE57B1"/>
    <w:rsid w:val="00BE5813"/>
    <w:rsid w:val="00BE5FB5"/>
    <w:rsid w:val="00BE6468"/>
    <w:rsid w:val="00BE65B3"/>
    <w:rsid w:val="00BE65B5"/>
    <w:rsid w:val="00BE6682"/>
    <w:rsid w:val="00BE67C6"/>
    <w:rsid w:val="00BE6B6B"/>
    <w:rsid w:val="00BE6E72"/>
    <w:rsid w:val="00BE7424"/>
    <w:rsid w:val="00BE781F"/>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ADB"/>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C2E"/>
    <w:rsid w:val="00C00D90"/>
    <w:rsid w:val="00C00F1A"/>
    <w:rsid w:val="00C010F5"/>
    <w:rsid w:val="00C013E5"/>
    <w:rsid w:val="00C0141F"/>
    <w:rsid w:val="00C01504"/>
    <w:rsid w:val="00C0150C"/>
    <w:rsid w:val="00C01835"/>
    <w:rsid w:val="00C01884"/>
    <w:rsid w:val="00C01DA4"/>
    <w:rsid w:val="00C02026"/>
    <w:rsid w:val="00C02044"/>
    <w:rsid w:val="00C02192"/>
    <w:rsid w:val="00C023FA"/>
    <w:rsid w:val="00C0240E"/>
    <w:rsid w:val="00C027AD"/>
    <w:rsid w:val="00C02CDE"/>
    <w:rsid w:val="00C03125"/>
    <w:rsid w:val="00C03601"/>
    <w:rsid w:val="00C03892"/>
    <w:rsid w:val="00C039B6"/>
    <w:rsid w:val="00C03B7B"/>
    <w:rsid w:val="00C04400"/>
    <w:rsid w:val="00C04723"/>
    <w:rsid w:val="00C04AA5"/>
    <w:rsid w:val="00C04C5F"/>
    <w:rsid w:val="00C04D1E"/>
    <w:rsid w:val="00C05049"/>
    <w:rsid w:val="00C05094"/>
    <w:rsid w:val="00C05470"/>
    <w:rsid w:val="00C05636"/>
    <w:rsid w:val="00C057E0"/>
    <w:rsid w:val="00C05863"/>
    <w:rsid w:val="00C05C20"/>
    <w:rsid w:val="00C06066"/>
    <w:rsid w:val="00C0620A"/>
    <w:rsid w:val="00C0648A"/>
    <w:rsid w:val="00C0652E"/>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22A"/>
    <w:rsid w:val="00C11653"/>
    <w:rsid w:val="00C11C33"/>
    <w:rsid w:val="00C11C73"/>
    <w:rsid w:val="00C11C9D"/>
    <w:rsid w:val="00C11D46"/>
    <w:rsid w:val="00C11E23"/>
    <w:rsid w:val="00C11FE5"/>
    <w:rsid w:val="00C11FF6"/>
    <w:rsid w:val="00C1214C"/>
    <w:rsid w:val="00C125BD"/>
    <w:rsid w:val="00C126A9"/>
    <w:rsid w:val="00C127D6"/>
    <w:rsid w:val="00C1286D"/>
    <w:rsid w:val="00C12D5F"/>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50A"/>
    <w:rsid w:val="00C2068D"/>
    <w:rsid w:val="00C206C4"/>
    <w:rsid w:val="00C206EC"/>
    <w:rsid w:val="00C2075D"/>
    <w:rsid w:val="00C20AFB"/>
    <w:rsid w:val="00C20F77"/>
    <w:rsid w:val="00C212F0"/>
    <w:rsid w:val="00C21B1D"/>
    <w:rsid w:val="00C21DCC"/>
    <w:rsid w:val="00C2225A"/>
    <w:rsid w:val="00C222CF"/>
    <w:rsid w:val="00C22407"/>
    <w:rsid w:val="00C22A73"/>
    <w:rsid w:val="00C22BA7"/>
    <w:rsid w:val="00C22E32"/>
    <w:rsid w:val="00C22FC6"/>
    <w:rsid w:val="00C2312E"/>
    <w:rsid w:val="00C232C3"/>
    <w:rsid w:val="00C232DD"/>
    <w:rsid w:val="00C236EE"/>
    <w:rsid w:val="00C23B12"/>
    <w:rsid w:val="00C23B44"/>
    <w:rsid w:val="00C23D7F"/>
    <w:rsid w:val="00C23E25"/>
    <w:rsid w:val="00C2423A"/>
    <w:rsid w:val="00C243BB"/>
    <w:rsid w:val="00C24406"/>
    <w:rsid w:val="00C24486"/>
    <w:rsid w:val="00C24CA2"/>
    <w:rsid w:val="00C24EE5"/>
    <w:rsid w:val="00C24F74"/>
    <w:rsid w:val="00C250CF"/>
    <w:rsid w:val="00C2544D"/>
    <w:rsid w:val="00C258D0"/>
    <w:rsid w:val="00C25D3A"/>
    <w:rsid w:val="00C25DA6"/>
    <w:rsid w:val="00C25F99"/>
    <w:rsid w:val="00C263AE"/>
    <w:rsid w:val="00C26871"/>
    <w:rsid w:val="00C2695A"/>
    <w:rsid w:val="00C26AE1"/>
    <w:rsid w:val="00C26C46"/>
    <w:rsid w:val="00C26C74"/>
    <w:rsid w:val="00C26E4E"/>
    <w:rsid w:val="00C273C5"/>
    <w:rsid w:val="00C274BE"/>
    <w:rsid w:val="00C275A3"/>
    <w:rsid w:val="00C27B46"/>
    <w:rsid w:val="00C3045A"/>
    <w:rsid w:val="00C30691"/>
    <w:rsid w:val="00C307FA"/>
    <w:rsid w:val="00C30A32"/>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519"/>
    <w:rsid w:val="00C326AB"/>
    <w:rsid w:val="00C32BB7"/>
    <w:rsid w:val="00C32DAC"/>
    <w:rsid w:val="00C339DE"/>
    <w:rsid w:val="00C33AA7"/>
    <w:rsid w:val="00C33CE8"/>
    <w:rsid w:val="00C33DCE"/>
    <w:rsid w:val="00C3463A"/>
    <w:rsid w:val="00C346BB"/>
    <w:rsid w:val="00C346C1"/>
    <w:rsid w:val="00C347F2"/>
    <w:rsid w:val="00C34977"/>
    <w:rsid w:val="00C34C05"/>
    <w:rsid w:val="00C35169"/>
    <w:rsid w:val="00C3566B"/>
    <w:rsid w:val="00C35A42"/>
    <w:rsid w:val="00C35B23"/>
    <w:rsid w:val="00C35D4F"/>
    <w:rsid w:val="00C36060"/>
    <w:rsid w:val="00C363CB"/>
    <w:rsid w:val="00C3641C"/>
    <w:rsid w:val="00C3653A"/>
    <w:rsid w:val="00C36DAD"/>
    <w:rsid w:val="00C37050"/>
    <w:rsid w:val="00C37149"/>
    <w:rsid w:val="00C37493"/>
    <w:rsid w:val="00C3749F"/>
    <w:rsid w:val="00C37A0B"/>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681"/>
    <w:rsid w:val="00C439F0"/>
    <w:rsid w:val="00C43A6C"/>
    <w:rsid w:val="00C43CE7"/>
    <w:rsid w:val="00C43E69"/>
    <w:rsid w:val="00C44189"/>
    <w:rsid w:val="00C44513"/>
    <w:rsid w:val="00C4464F"/>
    <w:rsid w:val="00C447FB"/>
    <w:rsid w:val="00C448BB"/>
    <w:rsid w:val="00C44ADA"/>
    <w:rsid w:val="00C44AF6"/>
    <w:rsid w:val="00C44D1F"/>
    <w:rsid w:val="00C4535E"/>
    <w:rsid w:val="00C45A9C"/>
    <w:rsid w:val="00C45BF6"/>
    <w:rsid w:val="00C46304"/>
    <w:rsid w:val="00C4639D"/>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598"/>
    <w:rsid w:val="00C51866"/>
    <w:rsid w:val="00C518C5"/>
    <w:rsid w:val="00C51D11"/>
    <w:rsid w:val="00C5257E"/>
    <w:rsid w:val="00C5286A"/>
    <w:rsid w:val="00C52BEC"/>
    <w:rsid w:val="00C52C1B"/>
    <w:rsid w:val="00C52DDA"/>
    <w:rsid w:val="00C530C1"/>
    <w:rsid w:val="00C531B4"/>
    <w:rsid w:val="00C532F9"/>
    <w:rsid w:val="00C536C2"/>
    <w:rsid w:val="00C53C46"/>
    <w:rsid w:val="00C53D25"/>
    <w:rsid w:val="00C53E22"/>
    <w:rsid w:val="00C54002"/>
    <w:rsid w:val="00C545B1"/>
    <w:rsid w:val="00C5462F"/>
    <w:rsid w:val="00C548BE"/>
    <w:rsid w:val="00C54B97"/>
    <w:rsid w:val="00C54C62"/>
    <w:rsid w:val="00C54C97"/>
    <w:rsid w:val="00C5502D"/>
    <w:rsid w:val="00C5561B"/>
    <w:rsid w:val="00C556F0"/>
    <w:rsid w:val="00C559E1"/>
    <w:rsid w:val="00C55ADC"/>
    <w:rsid w:val="00C55D48"/>
    <w:rsid w:val="00C55D9F"/>
    <w:rsid w:val="00C5638E"/>
    <w:rsid w:val="00C56918"/>
    <w:rsid w:val="00C569CA"/>
    <w:rsid w:val="00C5707E"/>
    <w:rsid w:val="00C57CC6"/>
    <w:rsid w:val="00C57D03"/>
    <w:rsid w:val="00C60193"/>
    <w:rsid w:val="00C601EB"/>
    <w:rsid w:val="00C60365"/>
    <w:rsid w:val="00C604AE"/>
    <w:rsid w:val="00C60AFE"/>
    <w:rsid w:val="00C60EC1"/>
    <w:rsid w:val="00C610CC"/>
    <w:rsid w:val="00C619F5"/>
    <w:rsid w:val="00C61AAE"/>
    <w:rsid w:val="00C62027"/>
    <w:rsid w:val="00C62163"/>
    <w:rsid w:val="00C6216B"/>
    <w:rsid w:val="00C628F6"/>
    <w:rsid w:val="00C62997"/>
    <w:rsid w:val="00C62BE7"/>
    <w:rsid w:val="00C62C31"/>
    <w:rsid w:val="00C62FB1"/>
    <w:rsid w:val="00C62FF5"/>
    <w:rsid w:val="00C633AB"/>
    <w:rsid w:val="00C6343A"/>
    <w:rsid w:val="00C6349A"/>
    <w:rsid w:val="00C63593"/>
    <w:rsid w:val="00C63A86"/>
    <w:rsid w:val="00C63ACC"/>
    <w:rsid w:val="00C63B31"/>
    <w:rsid w:val="00C64376"/>
    <w:rsid w:val="00C64456"/>
    <w:rsid w:val="00C645D5"/>
    <w:rsid w:val="00C64626"/>
    <w:rsid w:val="00C646C4"/>
    <w:rsid w:val="00C64846"/>
    <w:rsid w:val="00C64849"/>
    <w:rsid w:val="00C64EDC"/>
    <w:rsid w:val="00C652A1"/>
    <w:rsid w:val="00C654E5"/>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55"/>
    <w:rsid w:val="00C72873"/>
    <w:rsid w:val="00C72881"/>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7185"/>
    <w:rsid w:val="00C7731D"/>
    <w:rsid w:val="00C7757F"/>
    <w:rsid w:val="00C777A0"/>
    <w:rsid w:val="00C7799E"/>
    <w:rsid w:val="00C77B56"/>
    <w:rsid w:val="00C77DF7"/>
    <w:rsid w:val="00C77E09"/>
    <w:rsid w:val="00C80247"/>
    <w:rsid w:val="00C8051C"/>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0BC"/>
    <w:rsid w:val="00C83AEB"/>
    <w:rsid w:val="00C83B27"/>
    <w:rsid w:val="00C83B30"/>
    <w:rsid w:val="00C84317"/>
    <w:rsid w:val="00C845CE"/>
    <w:rsid w:val="00C84B15"/>
    <w:rsid w:val="00C84CA1"/>
    <w:rsid w:val="00C84DC0"/>
    <w:rsid w:val="00C84E87"/>
    <w:rsid w:val="00C8518D"/>
    <w:rsid w:val="00C8534D"/>
    <w:rsid w:val="00C85A05"/>
    <w:rsid w:val="00C85E0A"/>
    <w:rsid w:val="00C85E1F"/>
    <w:rsid w:val="00C8623A"/>
    <w:rsid w:val="00C8624E"/>
    <w:rsid w:val="00C86379"/>
    <w:rsid w:val="00C864DB"/>
    <w:rsid w:val="00C86588"/>
    <w:rsid w:val="00C870B0"/>
    <w:rsid w:val="00C877DD"/>
    <w:rsid w:val="00C8781D"/>
    <w:rsid w:val="00C87D4A"/>
    <w:rsid w:val="00C87FDC"/>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5A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000"/>
    <w:rsid w:val="00CA2266"/>
    <w:rsid w:val="00CA24C0"/>
    <w:rsid w:val="00CA2848"/>
    <w:rsid w:val="00CA2919"/>
    <w:rsid w:val="00CA29CE"/>
    <w:rsid w:val="00CA2C56"/>
    <w:rsid w:val="00CA2DD1"/>
    <w:rsid w:val="00CA3030"/>
    <w:rsid w:val="00CA3597"/>
    <w:rsid w:val="00CA3C31"/>
    <w:rsid w:val="00CA4229"/>
    <w:rsid w:val="00CA431A"/>
    <w:rsid w:val="00CA435C"/>
    <w:rsid w:val="00CA45FA"/>
    <w:rsid w:val="00CA4941"/>
    <w:rsid w:val="00CA4A3F"/>
    <w:rsid w:val="00CA4C05"/>
    <w:rsid w:val="00CA4C14"/>
    <w:rsid w:val="00CA4CD7"/>
    <w:rsid w:val="00CA4FE7"/>
    <w:rsid w:val="00CA505B"/>
    <w:rsid w:val="00CA51A0"/>
    <w:rsid w:val="00CA5F13"/>
    <w:rsid w:val="00CA6164"/>
    <w:rsid w:val="00CA636F"/>
    <w:rsid w:val="00CA6819"/>
    <w:rsid w:val="00CA6CA5"/>
    <w:rsid w:val="00CA7050"/>
    <w:rsid w:val="00CA71D1"/>
    <w:rsid w:val="00CA73B2"/>
    <w:rsid w:val="00CA73E5"/>
    <w:rsid w:val="00CA74E8"/>
    <w:rsid w:val="00CA76F9"/>
    <w:rsid w:val="00CA7824"/>
    <w:rsid w:val="00CA7C48"/>
    <w:rsid w:val="00CA7F32"/>
    <w:rsid w:val="00CB047F"/>
    <w:rsid w:val="00CB0AB0"/>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726"/>
    <w:rsid w:val="00CB3866"/>
    <w:rsid w:val="00CB39CF"/>
    <w:rsid w:val="00CB3EE8"/>
    <w:rsid w:val="00CB40AC"/>
    <w:rsid w:val="00CB4184"/>
    <w:rsid w:val="00CB44DB"/>
    <w:rsid w:val="00CB4736"/>
    <w:rsid w:val="00CB480A"/>
    <w:rsid w:val="00CB4CFA"/>
    <w:rsid w:val="00CB4E0E"/>
    <w:rsid w:val="00CB4FA5"/>
    <w:rsid w:val="00CB558B"/>
    <w:rsid w:val="00CB5823"/>
    <w:rsid w:val="00CB58DD"/>
    <w:rsid w:val="00CB58EF"/>
    <w:rsid w:val="00CB5A9F"/>
    <w:rsid w:val="00CB5D68"/>
    <w:rsid w:val="00CB5EF8"/>
    <w:rsid w:val="00CB6343"/>
    <w:rsid w:val="00CB6598"/>
    <w:rsid w:val="00CB672B"/>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23F"/>
    <w:rsid w:val="00CC533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8C2"/>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45"/>
    <w:rsid w:val="00CD5AAA"/>
    <w:rsid w:val="00CD5BE9"/>
    <w:rsid w:val="00CD5C02"/>
    <w:rsid w:val="00CD61A1"/>
    <w:rsid w:val="00CD61E3"/>
    <w:rsid w:val="00CD61F1"/>
    <w:rsid w:val="00CD6330"/>
    <w:rsid w:val="00CD63B9"/>
    <w:rsid w:val="00CD6814"/>
    <w:rsid w:val="00CD6C14"/>
    <w:rsid w:val="00CD6C6D"/>
    <w:rsid w:val="00CD6E0B"/>
    <w:rsid w:val="00CD71B2"/>
    <w:rsid w:val="00CD787F"/>
    <w:rsid w:val="00CD7927"/>
    <w:rsid w:val="00CE0015"/>
    <w:rsid w:val="00CE025E"/>
    <w:rsid w:val="00CE030D"/>
    <w:rsid w:val="00CE03B6"/>
    <w:rsid w:val="00CE05F2"/>
    <w:rsid w:val="00CE05F4"/>
    <w:rsid w:val="00CE07E2"/>
    <w:rsid w:val="00CE09BC"/>
    <w:rsid w:val="00CE0CBF"/>
    <w:rsid w:val="00CE0D6D"/>
    <w:rsid w:val="00CE112E"/>
    <w:rsid w:val="00CE1162"/>
    <w:rsid w:val="00CE11F7"/>
    <w:rsid w:val="00CE1225"/>
    <w:rsid w:val="00CE1324"/>
    <w:rsid w:val="00CE132D"/>
    <w:rsid w:val="00CE152F"/>
    <w:rsid w:val="00CE1AC5"/>
    <w:rsid w:val="00CE212D"/>
    <w:rsid w:val="00CE228B"/>
    <w:rsid w:val="00CE22A2"/>
    <w:rsid w:val="00CE250A"/>
    <w:rsid w:val="00CE253D"/>
    <w:rsid w:val="00CE2561"/>
    <w:rsid w:val="00CE2B08"/>
    <w:rsid w:val="00CE2DD6"/>
    <w:rsid w:val="00CE2E2D"/>
    <w:rsid w:val="00CE2FF6"/>
    <w:rsid w:val="00CE3257"/>
    <w:rsid w:val="00CE3657"/>
    <w:rsid w:val="00CE379E"/>
    <w:rsid w:val="00CE3DE5"/>
    <w:rsid w:val="00CE410E"/>
    <w:rsid w:val="00CE414F"/>
    <w:rsid w:val="00CE42CD"/>
    <w:rsid w:val="00CE4347"/>
    <w:rsid w:val="00CE452A"/>
    <w:rsid w:val="00CE4551"/>
    <w:rsid w:val="00CE45F5"/>
    <w:rsid w:val="00CE4E95"/>
    <w:rsid w:val="00CE51D5"/>
    <w:rsid w:val="00CE576E"/>
    <w:rsid w:val="00CE5861"/>
    <w:rsid w:val="00CE59E1"/>
    <w:rsid w:val="00CE5DCD"/>
    <w:rsid w:val="00CE5E50"/>
    <w:rsid w:val="00CE5FF9"/>
    <w:rsid w:val="00CE63B8"/>
    <w:rsid w:val="00CE697C"/>
    <w:rsid w:val="00CE69F3"/>
    <w:rsid w:val="00CE6AD5"/>
    <w:rsid w:val="00CE6E24"/>
    <w:rsid w:val="00CE6F1A"/>
    <w:rsid w:val="00CE7194"/>
    <w:rsid w:val="00CE71C9"/>
    <w:rsid w:val="00CE74C5"/>
    <w:rsid w:val="00CE7563"/>
    <w:rsid w:val="00CE76BD"/>
    <w:rsid w:val="00CE79BC"/>
    <w:rsid w:val="00CE7AD4"/>
    <w:rsid w:val="00CF00A2"/>
    <w:rsid w:val="00CF02AC"/>
    <w:rsid w:val="00CF057C"/>
    <w:rsid w:val="00CF06E6"/>
    <w:rsid w:val="00CF0754"/>
    <w:rsid w:val="00CF0B3D"/>
    <w:rsid w:val="00CF0DBD"/>
    <w:rsid w:val="00CF18AB"/>
    <w:rsid w:val="00CF1AA6"/>
    <w:rsid w:val="00CF1C6D"/>
    <w:rsid w:val="00CF1E4E"/>
    <w:rsid w:val="00CF20C8"/>
    <w:rsid w:val="00CF2334"/>
    <w:rsid w:val="00CF233B"/>
    <w:rsid w:val="00CF23D5"/>
    <w:rsid w:val="00CF2639"/>
    <w:rsid w:val="00CF277A"/>
    <w:rsid w:val="00CF2A4C"/>
    <w:rsid w:val="00CF2DB0"/>
    <w:rsid w:val="00CF2DD0"/>
    <w:rsid w:val="00CF2EC1"/>
    <w:rsid w:val="00CF2F6F"/>
    <w:rsid w:val="00CF2FBF"/>
    <w:rsid w:val="00CF33BA"/>
    <w:rsid w:val="00CF3E72"/>
    <w:rsid w:val="00CF3F01"/>
    <w:rsid w:val="00CF405D"/>
    <w:rsid w:val="00CF406C"/>
    <w:rsid w:val="00CF40E7"/>
    <w:rsid w:val="00CF46E1"/>
    <w:rsid w:val="00CF48F2"/>
    <w:rsid w:val="00CF4D11"/>
    <w:rsid w:val="00CF4D6B"/>
    <w:rsid w:val="00CF4EEB"/>
    <w:rsid w:val="00CF50A9"/>
    <w:rsid w:val="00CF52ED"/>
    <w:rsid w:val="00CF53CD"/>
    <w:rsid w:val="00CF5A90"/>
    <w:rsid w:val="00CF5BED"/>
    <w:rsid w:val="00CF61A3"/>
    <w:rsid w:val="00CF6416"/>
    <w:rsid w:val="00CF6482"/>
    <w:rsid w:val="00CF64E9"/>
    <w:rsid w:val="00CF66DE"/>
    <w:rsid w:val="00CF6795"/>
    <w:rsid w:val="00CF6848"/>
    <w:rsid w:val="00CF6AC6"/>
    <w:rsid w:val="00CF6AF3"/>
    <w:rsid w:val="00CF6C9A"/>
    <w:rsid w:val="00CF6F64"/>
    <w:rsid w:val="00CF721A"/>
    <w:rsid w:val="00CF72B0"/>
    <w:rsid w:val="00CF74AD"/>
    <w:rsid w:val="00CF7A95"/>
    <w:rsid w:val="00CF7CCF"/>
    <w:rsid w:val="00CF7FA6"/>
    <w:rsid w:val="00D0011B"/>
    <w:rsid w:val="00D002B6"/>
    <w:rsid w:val="00D00359"/>
    <w:rsid w:val="00D00522"/>
    <w:rsid w:val="00D00B22"/>
    <w:rsid w:val="00D00D7D"/>
    <w:rsid w:val="00D010E6"/>
    <w:rsid w:val="00D0129D"/>
    <w:rsid w:val="00D013E6"/>
    <w:rsid w:val="00D017A8"/>
    <w:rsid w:val="00D017EE"/>
    <w:rsid w:val="00D0182B"/>
    <w:rsid w:val="00D0186E"/>
    <w:rsid w:val="00D01C73"/>
    <w:rsid w:val="00D02156"/>
    <w:rsid w:val="00D02193"/>
    <w:rsid w:val="00D02369"/>
    <w:rsid w:val="00D02427"/>
    <w:rsid w:val="00D02556"/>
    <w:rsid w:val="00D0278B"/>
    <w:rsid w:val="00D027F5"/>
    <w:rsid w:val="00D02C36"/>
    <w:rsid w:val="00D02C7A"/>
    <w:rsid w:val="00D02CFB"/>
    <w:rsid w:val="00D02E17"/>
    <w:rsid w:val="00D0434F"/>
    <w:rsid w:val="00D0438E"/>
    <w:rsid w:val="00D04898"/>
    <w:rsid w:val="00D048ED"/>
    <w:rsid w:val="00D04A64"/>
    <w:rsid w:val="00D04F2B"/>
    <w:rsid w:val="00D04FC8"/>
    <w:rsid w:val="00D05393"/>
    <w:rsid w:val="00D05F59"/>
    <w:rsid w:val="00D05FD4"/>
    <w:rsid w:val="00D06088"/>
    <w:rsid w:val="00D06581"/>
    <w:rsid w:val="00D0675C"/>
    <w:rsid w:val="00D06800"/>
    <w:rsid w:val="00D0686D"/>
    <w:rsid w:val="00D06A81"/>
    <w:rsid w:val="00D06A82"/>
    <w:rsid w:val="00D06B22"/>
    <w:rsid w:val="00D06DED"/>
    <w:rsid w:val="00D0735B"/>
    <w:rsid w:val="00D078A9"/>
    <w:rsid w:val="00D078C9"/>
    <w:rsid w:val="00D07DCA"/>
    <w:rsid w:val="00D10380"/>
    <w:rsid w:val="00D10478"/>
    <w:rsid w:val="00D105EB"/>
    <w:rsid w:val="00D108D2"/>
    <w:rsid w:val="00D10D5A"/>
    <w:rsid w:val="00D112B8"/>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4A7F"/>
    <w:rsid w:val="00D151E5"/>
    <w:rsid w:val="00D15D5B"/>
    <w:rsid w:val="00D15D9D"/>
    <w:rsid w:val="00D160C2"/>
    <w:rsid w:val="00D1624D"/>
    <w:rsid w:val="00D1678C"/>
    <w:rsid w:val="00D168E3"/>
    <w:rsid w:val="00D169B4"/>
    <w:rsid w:val="00D16A0D"/>
    <w:rsid w:val="00D16BA8"/>
    <w:rsid w:val="00D174E5"/>
    <w:rsid w:val="00D17D84"/>
    <w:rsid w:val="00D17F37"/>
    <w:rsid w:val="00D20171"/>
    <w:rsid w:val="00D202D3"/>
    <w:rsid w:val="00D2032A"/>
    <w:rsid w:val="00D2032F"/>
    <w:rsid w:val="00D20575"/>
    <w:rsid w:val="00D20CF4"/>
    <w:rsid w:val="00D20F77"/>
    <w:rsid w:val="00D2109E"/>
    <w:rsid w:val="00D2132D"/>
    <w:rsid w:val="00D215E6"/>
    <w:rsid w:val="00D216C5"/>
    <w:rsid w:val="00D2171B"/>
    <w:rsid w:val="00D2179E"/>
    <w:rsid w:val="00D217CE"/>
    <w:rsid w:val="00D220E7"/>
    <w:rsid w:val="00D22148"/>
    <w:rsid w:val="00D221EC"/>
    <w:rsid w:val="00D22422"/>
    <w:rsid w:val="00D225A5"/>
    <w:rsid w:val="00D22A22"/>
    <w:rsid w:val="00D22D2B"/>
    <w:rsid w:val="00D233BE"/>
    <w:rsid w:val="00D234F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19E"/>
    <w:rsid w:val="00D315CF"/>
    <w:rsid w:val="00D31B45"/>
    <w:rsid w:val="00D31B9F"/>
    <w:rsid w:val="00D31BEA"/>
    <w:rsid w:val="00D321C9"/>
    <w:rsid w:val="00D32953"/>
    <w:rsid w:val="00D32999"/>
    <w:rsid w:val="00D32A68"/>
    <w:rsid w:val="00D32B6E"/>
    <w:rsid w:val="00D32C46"/>
    <w:rsid w:val="00D33017"/>
    <w:rsid w:val="00D331F8"/>
    <w:rsid w:val="00D33313"/>
    <w:rsid w:val="00D33410"/>
    <w:rsid w:val="00D335CB"/>
    <w:rsid w:val="00D33AB3"/>
    <w:rsid w:val="00D33AFC"/>
    <w:rsid w:val="00D33C5F"/>
    <w:rsid w:val="00D33D3F"/>
    <w:rsid w:val="00D3410B"/>
    <w:rsid w:val="00D34363"/>
    <w:rsid w:val="00D344C9"/>
    <w:rsid w:val="00D34E89"/>
    <w:rsid w:val="00D34FBC"/>
    <w:rsid w:val="00D350AC"/>
    <w:rsid w:val="00D351C4"/>
    <w:rsid w:val="00D353FF"/>
    <w:rsid w:val="00D35C45"/>
    <w:rsid w:val="00D35D0B"/>
    <w:rsid w:val="00D3609F"/>
    <w:rsid w:val="00D3610A"/>
    <w:rsid w:val="00D36408"/>
    <w:rsid w:val="00D3646C"/>
    <w:rsid w:val="00D36541"/>
    <w:rsid w:val="00D3668C"/>
    <w:rsid w:val="00D36831"/>
    <w:rsid w:val="00D369EA"/>
    <w:rsid w:val="00D36C8E"/>
    <w:rsid w:val="00D37131"/>
    <w:rsid w:val="00D37C2D"/>
    <w:rsid w:val="00D404CE"/>
    <w:rsid w:val="00D40821"/>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360"/>
    <w:rsid w:val="00D45581"/>
    <w:rsid w:val="00D45838"/>
    <w:rsid w:val="00D45994"/>
    <w:rsid w:val="00D45C69"/>
    <w:rsid w:val="00D45EE3"/>
    <w:rsid w:val="00D46035"/>
    <w:rsid w:val="00D4616B"/>
    <w:rsid w:val="00D46298"/>
    <w:rsid w:val="00D466E5"/>
    <w:rsid w:val="00D467C7"/>
    <w:rsid w:val="00D4688E"/>
    <w:rsid w:val="00D46D60"/>
    <w:rsid w:val="00D46F1F"/>
    <w:rsid w:val="00D46F2D"/>
    <w:rsid w:val="00D47129"/>
    <w:rsid w:val="00D471EF"/>
    <w:rsid w:val="00D475CC"/>
    <w:rsid w:val="00D4779A"/>
    <w:rsid w:val="00D477E2"/>
    <w:rsid w:val="00D47F8C"/>
    <w:rsid w:val="00D47FA9"/>
    <w:rsid w:val="00D50074"/>
    <w:rsid w:val="00D50196"/>
    <w:rsid w:val="00D5027B"/>
    <w:rsid w:val="00D5044A"/>
    <w:rsid w:val="00D507CF"/>
    <w:rsid w:val="00D50A6B"/>
    <w:rsid w:val="00D50D94"/>
    <w:rsid w:val="00D50F95"/>
    <w:rsid w:val="00D50FB1"/>
    <w:rsid w:val="00D5102A"/>
    <w:rsid w:val="00D513F0"/>
    <w:rsid w:val="00D51565"/>
    <w:rsid w:val="00D51834"/>
    <w:rsid w:val="00D51AAF"/>
    <w:rsid w:val="00D51D18"/>
    <w:rsid w:val="00D51D44"/>
    <w:rsid w:val="00D51F84"/>
    <w:rsid w:val="00D52200"/>
    <w:rsid w:val="00D52460"/>
    <w:rsid w:val="00D525C3"/>
    <w:rsid w:val="00D5294C"/>
    <w:rsid w:val="00D52ACC"/>
    <w:rsid w:val="00D52E1D"/>
    <w:rsid w:val="00D5373C"/>
    <w:rsid w:val="00D53768"/>
    <w:rsid w:val="00D537C6"/>
    <w:rsid w:val="00D53C63"/>
    <w:rsid w:val="00D53D10"/>
    <w:rsid w:val="00D53D1D"/>
    <w:rsid w:val="00D53F9A"/>
    <w:rsid w:val="00D540F4"/>
    <w:rsid w:val="00D54288"/>
    <w:rsid w:val="00D547A4"/>
    <w:rsid w:val="00D54AD6"/>
    <w:rsid w:val="00D54C59"/>
    <w:rsid w:val="00D54CC4"/>
    <w:rsid w:val="00D54D88"/>
    <w:rsid w:val="00D54E80"/>
    <w:rsid w:val="00D54F52"/>
    <w:rsid w:val="00D55115"/>
    <w:rsid w:val="00D55190"/>
    <w:rsid w:val="00D5521C"/>
    <w:rsid w:val="00D552BA"/>
    <w:rsid w:val="00D5544A"/>
    <w:rsid w:val="00D554E6"/>
    <w:rsid w:val="00D55545"/>
    <w:rsid w:val="00D55723"/>
    <w:rsid w:val="00D55957"/>
    <w:rsid w:val="00D559B6"/>
    <w:rsid w:val="00D55AA4"/>
    <w:rsid w:val="00D55B13"/>
    <w:rsid w:val="00D55B68"/>
    <w:rsid w:val="00D55C37"/>
    <w:rsid w:val="00D55DA9"/>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8"/>
    <w:rsid w:val="00D67D4F"/>
    <w:rsid w:val="00D7010A"/>
    <w:rsid w:val="00D7040B"/>
    <w:rsid w:val="00D70518"/>
    <w:rsid w:val="00D705FE"/>
    <w:rsid w:val="00D7060B"/>
    <w:rsid w:val="00D70A3E"/>
    <w:rsid w:val="00D70A53"/>
    <w:rsid w:val="00D70C66"/>
    <w:rsid w:val="00D70F5E"/>
    <w:rsid w:val="00D70F87"/>
    <w:rsid w:val="00D7123A"/>
    <w:rsid w:val="00D713D3"/>
    <w:rsid w:val="00D716BA"/>
    <w:rsid w:val="00D71A5F"/>
    <w:rsid w:val="00D724DF"/>
    <w:rsid w:val="00D73347"/>
    <w:rsid w:val="00D73A3C"/>
    <w:rsid w:val="00D73A6B"/>
    <w:rsid w:val="00D73D0F"/>
    <w:rsid w:val="00D73D43"/>
    <w:rsid w:val="00D73DAD"/>
    <w:rsid w:val="00D73E0D"/>
    <w:rsid w:val="00D73FF5"/>
    <w:rsid w:val="00D742ED"/>
    <w:rsid w:val="00D74369"/>
    <w:rsid w:val="00D74461"/>
    <w:rsid w:val="00D7480B"/>
    <w:rsid w:val="00D74AF7"/>
    <w:rsid w:val="00D74DCA"/>
    <w:rsid w:val="00D74EA0"/>
    <w:rsid w:val="00D7505F"/>
    <w:rsid w:val="00D755EC"/>
    <w:rsid w:val="00D7568F"/>
    <w:rsid w:val="00D75843"/>
    <w:rsid w:val="00D758A0"/>
    <w:rsid w:val="00D758A1"/>
    <w:rsid w:val="00D75945"/>
    <w:rsid w:val="00D75CD8"/>
    <w:rsid w:val="00D75E85"/>
    <w:rsid w:val="00D75EBD"/>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E73"/>
    <w:rsid w:val="00D80F3B"/>
    <w:rsid w:val="00D81307"/>
    <w:rsid w:val="00D814DD"/>
    <w:rsid w:val="00D817FD"/>
    <w:rsid w:val="00D81CF4"/>
    <w:rsid w:val="00D81E9C"/>
    <w:rsid w:val="00D81F7B"/>
    <w:rsid w:val="00D820F3"/>
    <w:rsid w:val="00D822D5"/>
    <w:rsid w:val="00D824AB"/>
    <w:rsid w:val="00D824B5"/>
    <w:rsid w:val="00D8289C"/>
    <w:rsid w:val="00D829AC"/>
    <w:rsid w:val="00D82AE8"/>
    <w:rsid w:val="00D82D48"/>
    <w:rsid w:val="00D82F27"/>
    <w:rsid w:val="00D83401"/>
    <w:rsid w:val="00D83C41"/>
    <w:rsid w:val="00D84268"/>
    <w:rsid w:val="00D846C5"/>
    <w:rsid w:val="00D84EC7"/>
    <w:rsid w:val="00D85245"/>
    <w:rsid w:val="00D85692"/>
    <w:rsid w:val="00D856E4"/>
    <w:rsid w:val="00D8636C"/>
    <w:rsid w:val="00D865CF"/>
    <w:rsid w:val="00D86833"/>
    <w:rsid w:val="00D86A9C"/>
    <w:rsid w:val="00D86B37"/>
    <w:rsid w:val="00D86ED1"/>
    <w:rsid w:val="00D87123"/>
    <w:rsid w:val="00D87154"/>
    <w:rsid w:val="00D87425"/>
    <w:rsid w:val="00D87637"/>
    <w:rsid w:val="00D8778A"/>
    <w:rsid w:val="00D879E1"/>
    <w:rsid w:val="00D87AD2"/>
    <w:rsid w:val="00D87E81"/>
    <w:rsid w:val="00D90094"/>
    <w:rsid w:val="00D90343"/>
    <w:rsid w:val="00D90DC8"/>
    <w:rsid w:val="00D90E7C"/>
    <w:rsid w:val="00D91009"/>
    <w:rsid w:val="00D9120D"/>
    <w:rsid w:val="00D9126A"/>
    <w:rsid w:val="00D912DF"/>
    <w:rsid w:val="00D91C54"/>
    <w:rsid w:val="00D91DEC"/>
    <w:rsid w:val="00D91E52"/>
    <w:rsid w:val="00D91F8C"/>
    <w:rsid w:val="00D9212B"/>
    <w:rsid w:val="00D921A7"/>
    <w:rsid w:val="00D92265"/>
    <w:rsid w:val="00D9230B"/>
    <w:rsid w:val="00D923B9"/>
    <w:rsid w:val="00D92558"/>
    <w:rsid w:val="00D92633"/>
    <w:rsid w:val="00D92CBC"/>
    <w:rsid w:val="00D92D86"/>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D39"/>
    <w:rsid w:val="00D95E37"/>
    <w:rsid w:val="00D96193"/>
    <w:rsid w:val="00D9664C"/>
    <w:rsid w:val="00D96821"/>
    <w:rsid w:val="00D96A59"/>
    <w:rsid w:val="00D96DD2"/>
    <w:rsid w:val="00D96F82"/>
    <w:rsid w:val="00D97055"/>
    <w:rsid w:val="00D97109"/>
    <w:rsid w:val="00D972F9"/>
    <w:rsid w:val="00D97356"/>
    <w:rsid w:val="00D974D3"/>
    <w:rsid w:val="00D9772D"/>
    <w:rsid w:val="00D978D9"/>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3EC"/>
    <w:rsid w:val="00DA2436"/>
    <w:rsid w:val="00DA2570"/>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235"/>
    <w:rsid w:val="00DA5A53"/>
    <w:rsid w:val="00DA5CA9"/>
    <w:rsid w:val="00DA5DC3"/>
    <w:rsid w:val="00DA5E7E"/>
    <w:rsid w:val="00DA63EB"/>
    <w:rsid w:val="00DA714A"/>
    <w:rsid w:val="00DA71AF"/>
    <w:rsid w:val="00DA727D"/>
    <w:rsid w:val="00DA79A0"/>
    <w:rsid w:val="00DA7A85"/>
    <w:rsid w:val="00DA7BC7"/>
    <w:rsid w:val="00DA7E4C"/>
    <w:rsid w:val="00DB0487"/>
    <w:rsid w:val="00DB04FC"/>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1D"/>
    <w:rsid w:val="00DB35C7"/>
    <w:rsid w:val="00DB39DE"/>
    <w:rsid w:val="00DB3D30"/>
    <w:rsid w:val="00DB3D52"/>
    <w:rsid w:val="00DB42C3"/>
    <w:rsid w:val="00DB4322"/>
    <w:rsid w:val="00DB4C4B"/>
    <w:rsid w:val="00DB4F9D"/>
    <w:rsid w:val="00DB50AE"/>
    <w:rsid w:val="00DB55EB"/>
    <w:rsid w:val="00DB56C8"/>
    <w:rsid w:val="00DB5A21"/>
    <w:rsid w:val="00DB5BC0"/>
    <w:rsid w:val="00DB5BEA"/>
    <w:rsid w:val="00DB5DEB"/>
    <w:rsid w:val="00DB5EE5"/>
    <w:rsid w:val="00DB5F5D"/>
    <w:rsid w:val="00DB62A6"/>
    <w:rsid w:val="00DB6500"/>
    <w:rsid w:val="00DB6598"/>
    <w:rsid w:val="00DB6745"/>
    <w:rsid w:val="00DB68FF"/>
    <w:rsid w:val="00DB6A3B"/>
    <w:rsid w:val="00DB6CE4"/>
    <w:rsid w:val="00DB6FA9"/>
    <w:rsid w:val="00DB70AB"/>
    <w:rsid w:val="00DB71FD"/>
    <w:rsid w:val="00DB7427"/>
    <w:rsid w:val="00DB749A"/>
    <w:rsid w:val="00DB7E8C"/>
    <w:rsid w:val="00DB7F53"/>
    <w:rsid w:val="00DC0715"/>
    <w:rsid w:val="00DC080E"/>
    <w:rsid w:val="00DC0B8F"/>
    <w:rsid w:val="00DC0D44"/>
    <w:rsid w:val="00DC0F93"/>
    <w:rsid w:val="00DC1384"/>
    <w:rsid w:val="00DC13D4"/>
    <w:rsid w:val="00DC141B"/>
    <w:rsid w:val="00DC1479"/>
    <w:rsid w:val="00DC1624"/>
    <w:rsid w:val="00DC1763"/>
    <w:rsid w:val="00DC188E"/>
    <w:rsid w:val="00DC197D"/>
    <w:rsid w:val="00DC1B8E"/>
    <w:rsid w:val="00DC1D98"/>
    <w:rsid w:val="00DC1F74"/>
    <w:rsid w:val="00DC22B7"/>
    <w:rsid w:val="00DC257F"/>
    <w:rsid w:val="00DC26EE"/>
    <w:rsid w:val="00DC2898"/>
    <w:rsid w:val="00DC28A6"/>
    <w:rsid w:val="00DC28EC"/>
    <w:rsid w:val="00DC2ED4"/>
    <w:rsid w:val="00DC345B"/>
    <w:rsid w:val="00DC3544"/>
    <w:rsid w:val="00DC3E1F"/>
    <w:rsid w:val="00DC3F41"/>
    <w:rsid w:val="00DC4205"/>
    <w:rsid w:val="00DC4B72"/>
    <w:rsid w:val="00DC4C57"/>
    <w:rsid w:val="00DC4D40"/>
    <w:rsid w:val="00DC4D82"/>
    <w:rsid w:val="00DC4E9C"/>
    <w:rsid w:val="00DC522F"/>
    <w:rsid w:val="00DC588E"/>
    <w:rsid w:val="00DC58CD"/>
    <w:rsid w:val="00DC598D"/>
    <w:rsid w:val="00DC5B9B"/>
    <w:rsid w:val="00DC605E"/>
    <w:rsid w:val="00DC6091"/>
    <w:rsid w:val="00DC61F7"/>
    <w:rsid w:val="00DC65D8"/>
    <w:rsid w:val="00DC6A94"/>
    <w:rsid w:val="00DC6D89"/>
    <w:rsid w:val="00DC7073"/>
    <w:rsid w:val="00DC765F"/>
    <w:rsid w:val="00DC7722"/>
    <w:rsid w:val="00DC7890"/>
    <w:rsid w:val="00DD02C4"/>
    <w:rsid w:val="00DD0498"/>
    <w:rsid w:val="00DD0889"/>
    <w:rsid w:val="00DD0AEF"/>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DEE"/>
    <w:rsid w:val="00DD2FE5"/>
    <w:rsid w:val="00DD3401"/>
    <w:rsid w:val="00DD3430"/>
    <w:rsid w:val="00DD3480"/>
    <w:rsid w:val="00DD3565"/>
    <w:rsid w:val="00DD462F"/>
    <w:rsid w:val="00DD4851"/>
    <w:rsid w:val="00DD49D3"/>
    <w:rsid w:val="00DD5086"/>
    <w:rsid w:val="00DD52E9"/>
    <w:rsid w:val="00DD5514"/>
    <w:rsid w:val="00DD5534"/>
    <w:rsid w:val="00DD5565"/>
    <w:rsid w:val="00DD5603"/>
    <w:rsid w:val="00DD5AFD"/>
    <w:rsid w:val="00DD5D30"/>
    <w:rsid w:val="00DD6396"/>
    <w:rsid w:val="00DD63EF"/>
    <w:rsid w:val="00DD6633"/>
    <w:rsid w:val="00DD6969"/>
    <w:rsid w:val="00DD6C21"/>
    <w:rsid w:val="00DD6C70"/>
    <w:rsid w:val="00DD6CED"/>
    <w:rsid w:val="00DD6DA2"/>
    <w:rsid w:val="00DD761C"/>
    <w:rsid w:val="00DD7DF3"/>
    <w:rsid w:val="00DD7E4A"/>
    <w:rsid w:val="00DD7EF8"/>
    <w:rsid w:val="00DD7F98"/>
    <w:rsid w:val="00DE0171"/>
    <w:rsid w:val="00DE0333"/>
    <w:rsid w:val="00DE04D4"/>
    <w:rsid w:val="00DE0558"/>
    <w:rsid w:val="00DE0AAA"/>
    <w:rsid w:val="00DE16BD"/>
    <w:rsid w:val="00DE16DD"/>
    <w:rsid w:val="00DE1838"/>
    <w:rsid w:val="00DE1BBD"/>
    <w:rsid w:val="00DE2148"/>
    <w:rsid w:val="00DE21CF"/>
    <w:rsid w:val="00DE279F"/>
    <w:rsid w:val="00DE280D"/>
    <w:rsid w:val="00DE29EE"/>
    <w:rsid w:val="00DE2D4B"/>
    <w:rsid w:val="00DE2F22"/>
    <w:rsid w:val="00DE3083"/>
    <w:rsid w:val="00DE35C3"/>
    <w:rsid w:val="00DE3E7C"/>
    <w:rsid w:val="00DE45AC"/>
    <w:rsid w:val="00DE464E"/>
    <w:rsid w:val="00DE4664"/>
    <w:rsid w:val="00DE47CE"/>
    <w:rsid w:val="00DE480D"/>
    <w:rsid w:val="00DE4B0C"/>
    <w:rsid w:val="00DE4C2C"/>
    <w:rsid w:val="00DE4D74"/>
    <w:rsid w:val="00DE4EBB"/>
    <w:rsid w:val="00DE516B"/>
    <w:rsid w:val="00DE56F0"/>
    <w:rsid w:val="00DE589A"/>
    <w:rsid w:val="00DE61AA"/>
    <w:rsid w:val="00DE65EB"/>
    <w:rsid w:val="00DE7012"/>
    <w:rsid w:val="00DE7D03"/>
    <w:rsid w:val="00DE7D0D"/>
    <w:rsid w:val="00DF0220"/>
    <w:rsid w:val="00DF02EC"/>
    <w:rsid w:val="00DF0373"/>
    <w:rsid w:val="00DF0AC1"/>
    <w:rsid w:val="00DF0B0F"/>
    <w:rsid w:val="00DF0D33"/>
    <w:rsid w:val="00DF0E63"/>
    <w:rsid w:val="00DF0F57"/>
    <w:rsid w:val="00DF1300"/>
    <w:rsid w:val="00DF13B2"/>
    <w:rsid w:val="00DF1ADA"/>
    <w:rsid w:val="00DF1DE2"/>
    <w:rsid w:val="00DF1FD6"/>
    <w:rsid w:val="00DF2A12"/>
    <w:rsid w:val="00DF2DDB"/>
    <w:rsid w:val="00DF2F96"/>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CF9"/>
    <w:rsid w:val="00DF6F0F"/>
    <w:rsid w:val="00DF6FD7"/>
    <w:rsid w:val="00DF7226"/>
    <w:rsid w:val="00DF7E1D"/>
    <w:rsid w:val="00E000A6"/>
    <w:rsid w:val="00E00149"/>
    <w:rsid w:val="00E004D1"/>
    <w:rsid w:val="00E00574"/>
    <w:rsid w:val="00E00669"/>
    <w:rsid w:val="00E00A07"/>
    <w:rsid w:val="00E00A96"/>
    <w:rsid w:val="00E00C11"/>
    <w:rsid w:val="00E00EFF"/>
    <w:rsid w:val="00E00FBC"/>
    <w:rsid w:val="00E0179F"/>
    <w:rsid w:val="00E019EA"/>
    <w:rsid w:val="00E01B7B"/>
    <w:rsid w:val="00E01D3E"/>
    <w:rsid w:val="00E0204F"/>
    <w:rsid w:val="00E028E6"/>
    <w:rsid w:val="00E02C20"/>
    <w:rsid w:val="00E02E67"/>
    <w:rsid w:val="00E03253"/>
    <w:rsid w:val="00E032C1"/>
    <w:rsid w:val="00E039C0"/>
    <w:rsid w:val="00E03B67"/>
    <w:rsid w:val="00E03D96"/>
    <w:rsid w:val="00E03DF6"/>
    <w:rsid w:val="00E040D2"/>
    <w:rsid w:val="00E0430E"/>
    <w:rsid w:val="00E04345"/>
    <w:rsid w:val="00E046AE"/>
    <w:rsid w:val="00E046C1"/>
    <w:rsid w:val="00E0481F"/>
    <w:rsid w:val="00E049D3"/>
    <w:rsid w:val="00E049EC"/>
    <w:rsid w:val="00E04EE6"/>
    <w:rsid w:val="00E050E9"/>
    <w:rsid w:val="00E05204"/>
    <w:rsid w:val="00E05207"/>
    <w:rsid w:val="00E05A43"/>
    <w:rsid w:val="00E05B03"/>
    <w:rsid w:val="00E05CEE"/>
    <w:rsid w:val="00E0613C"/>
    <w:rsid w:val="00E065CE"/>
    <w:rsid w:val="00E06730"/>
    <w:rsid w:val="00E06953"/>
    <w:rsid w:val="00E06AF4"/>
    <w:rsid w:val="00E06D81"/>
    <w:rsid w:val="00E07686"/>
    <w:rsid w:val="00E07E45"/>
    <w:rsid w:val="00E07FD4"/>
    <w:rsid w:val="00E1007C"/>
    <w:rsid w:val="00E102BD"/>
    <w:rsid w:val="00E102E3"/>
    <w:rsid w:val="00E1039D"/>
    <w:rsid w:val="00E103F8"/>
    <w:rsid w:val="00E104DE"/>
    <w:rsid w:val="00E1074E"/>
    <w:rsid w:val="00E11C22"/>
    <w:rsid w:val="00E11CAF"/>
    <w:rsid w:val="00E11EB8"/>
    <w:rsid w:val="00E11FB9"/>
    <w:rsid w:val="00E125EE"/>
    <w:rsid w:val="00E12775"/>
    <w:rsid w:val="00E12A5A"/>
    <w:rsid w:val="00E12DAD"/>
    <w:rsid w:val="00E1351C"/>
    <w:rsid w:val="00E136AE"/>
    <w:rsid w:val="00E139D0"/>
    <w:rsid w:val="00E139F2"/>
    <w:rsid w:val="00E13AD1"/>
    <w:rsid w:val="00E13BD9"/>
    <w:rsid w:val="00E13D61"/>
    <w:rsid w:val="00E13DFC"/>
    <w:rsid w:val="00E143F1"/>
    <w:rsid w:val="00E145D0"/>
    <w:rsid w:val="00E145E0"/>
    <w:rsid w:val="00E145F4"/>
    <w:rsid w:val="00E1489B"/>
    <w:rsid w:val="00E148E0"/>
    <w:rsid w:val="00E14913"/>
    <w:rsid w:val="00E14E2C"/>
    <w:rsid w:val="00E150B1"/>
    <w:rsid w:val="00E151CB"/>
    <w:rsid w:val="00E15352"/>
    <w:rsid w:val="00E154A1"/>
    <w:rsid w:val="00E1582F"/>
    <w:rsid w:val="00E15FE1"/>
    <w:rsid w:val="00E161B0"/>
    <w:rsid w:val="00E1626E"/>
    <w:rsid w:val="00E164E8"/>
    <w:rsid w:val="00E1654E"/>
    <w:rsid w:val="00E1660E"/>
    <w:rsid w:val="00E167D4"/>
    <w:rsid w:val="00E16B7D"/>
    <w:rsid w:val="00E16DF7"/>
    <w:rsid w:val="00E17165"/>
    <w:rsid w:val="00E1729E"/>
    <w:rsid w:val="00E175FF"/>
    <w:rsid w:val="00E17A8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0CE"/>
    <w:rsid w:val="00E2244B"/>
    <w:rsid w:val="00E224C9"/>
    <w:rsid w:val="00E226D4"/>
    <w:rsid w:val="00E22770"/>
    <w:rsid w:val="00E229F7"/>
    <w:rsid w:val="00E22A10"/>
    <w:rsid w:val="00E22B75"/>
    <w:rsid w:val="00E22E8F"/>
    <w:rsid w:val="00E22EE3"/>
    <w:rsid w:val="00E23179"/>
    <w:rsid w:val="00E23224"/>
    <w:rsid w:val="00E23667"/>
    <w:rsid w:val="00E23851"/>
    <w:rsid w:val="00E238C3"/>
    <w:rsid w:val="00E23ACC"/>
    <w:rsid w:val="00E23ADB"/>
    <w:rsid w:val="00E23C3D"/>
    <w:rsid w:val="00E2446F"/>
    <w:rsid w:val="00E245DC"/>
    <w:rsid w:val="00E24CD7"/>
    <w:rsid w:val="00E24D31"/>
    <w:rsid w:val="00E24E5A"/>
    <w:rsid w:val="00E250DB"/>
    <w:rsid w:val="00E25386"/>
    <w:rsid w:val="00E25394"/>
    <w:rsid w:val="00E257F2"/>
    <w:rsid w:val="00E25ADB"/>
    <w:rsid w:val="00E25F49"/>
    <w:rsid w:val="00E260C3"/>
    <w:rsid w:val="00E2617B"/>
    <w:rsid w:val="00E2690E"/>
    <w:rsid w:val="00E271D2"/>
    <w:rsid w:val="00E272FE"/>
    <w:rsid w:val="00E2789C"/>
    <w:rsid w:val="00E27C3F"/>
    <w:rsid w:val="00E27C81"/>
    <w:rsid w:val="00E30517"/>
    <w:rsid w:val="00E30596"/>
    <w:rsid w:val="00E3070A"/>
    <w:rsid w:val="00E307E4"/>
    <w:rsid w:val="00E30A72"/>
    <w:rsid w:val="00E30BDD"/>
    <w:rsid w:val="00E311A5"/>
    <w:rsid w:val="00E31371"/>
    <w:rsid w:val="00E31392"/>
    <w:rsid w:val="00E31506"/>
    <w:rsid w:val="00E319D9"/>
    <w:rsid w:val="00E31CBF"/>
    <w:rsid w:val="00E32014"/>
    <w:rsid w:val="00E32122"/>
    <w:rsid w:val="00E322BF"/>
    <w:rsid w:val="00E32582"/>
    <w:rsid w:val="00E32679"/>
    <w:rsid w:val="00E327EE"/>
    <w:rsid w:val="00E32DED"/>
    <w:rsid w:val="00E32E0E"/>
    <w:rsid w:val="00E32F0F"/>
    <w:rsid w:val="00E33351"/>
    <w:rsid w:val="00E33802"/>
    <w:rsid w:val="00E33814"/>
    <w:rsid w:val="00E339C6"/>
    <w:rsid w:val="00E33BB9"/>
    <w:rsid w:val="00E33E4D"/>
    <w:rsid w:val="00E3457A"/>
    <w:rsid w:val="00E347CD"/>
    <w:rsid w:val="00E34D6E"/>
    <w:rsid w:val="00E34EEA"/>
    <w:rsid w:val="00E34F08"/>
    <w:rsid w:val="00E35657"/>
    <w:rsid w:val="00E35D9E"/>
    <w:rsid w:val="00E35DF1"/>
    <w:rsid w:val="00E35F47"/>
    <w:rsid w:val="00E362BC"/>
    <w:rsid w:val="00E3648F"/>
    <w:rsid w:val="00E36513"/>
    <w:rsid w:val="00E365D2"/>
    <w:rsid w:val="00E36A3E"/>
    <w:rsid w:val="00E374CC"/>
    <w:rsid w:val="00E375EA"/>
    <w:rsid w:val="00E377BF"/>
    <w:rsid w:val="00E377C5"/>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5FB"/>
    <w:rsid w:val="00E43992"/>
    <w:rsid w:val="00E43CED"/>
    <w:rsid w:val="00E43D12"/>
    <w:rsid w:val="00E43F1E"/>
    <w:rsid w:val="00E43FBE"/>
    <w:rsid w:val="00E4417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E11"/>
    <w:rsid w:val="00E46EB0"/>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6ED"/>
    <w:rsid w:val="00E538E0"/>
    <w:rsid w:val="00E53E22"/>
    <w:rsid w:val="00E53E3F"/>
    <w:rsid w:val="00E53F67"/>
    <w:rsid w:val="00E53FD0"/>
    <w:rsid w:val="00E54042"/>
    <w:rsid w:val="00E54154"/>
    <w:rsid w:val="00E5476E"/>
    <w:rsid w:val="00E54D33"/>
    <w:rsid w:val="00E5503E"/>
    <w:rsid w:val="00E55582"/>
    <w:rsid w:val="00E55ABF"/>
    <w:rsid w:val="00E55BED"/>
    <w:rsid w:val="00E56699"/>
    <w:rsid w:val="00E56728"/>
    <w:rsid w:val="00E568E3"/>
    <w:rsid w:val="00E5711F"/>
    <w:rsid w:val="00E5765B"/>
    <w:rsid w:val="00E578B2"/>
    <w:rsid w:val="00E57EF3"/>
    <w:rsid w:val="00E6000E"/>
    <w:rsid w:val="00E60241"/>
    <w:rsid w:val="00E6029F"/>
    <w:rsid w:val="00E602C9"/>
    <w:rsid w:val="00E60369"/>
    <w:rsid w:val="00E60884"/>
    <w:rsid w:val="00E608B7"/>
    <w:rsid w:val="00E6094F"/>
    <w:rsid w:val="00E60F80"/>
    <w:rsid w:val="00E613CC"/>
    <w:rsid w:val="00E61781"/>
    <w:rsid w:val="00E618AF"/>
    <w:rsid w:val="00E618E3"/>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6C97"/>
    <w:rsid w:val="00E6711C"/>
    <w:rsid w:val="00E67387"/>
    <w:rsid w:val="00E673D8"/>
    <w:rsid w:val="00E677A6"/>
    <w:rsid w:val="00E6795B"/>
    <w:rsid w:val="00E67AB0"/>
    <w:rsid w:val="00E67C8B"/>
    <w:rsid w:val="00E67F0B"/>
    <w:rsid w:val="00E7012A"/>
    <w:rsid w:val="00E7020E"/>
    <w:rsid w:val="00E705E5"/>
    <w:rsid w:val="00E70B0C"/>
    <w:rsid w:val="00E710FA"/>
    <w:rsid w:val="00E71417"/>
    <w:rsid w:val="00E71552"/>
    <w:rsid w:val="00E71C85"/>
    <w:rsid w:val="00E71DF1"/>
    <w:rsid w:val="00E71E2E"/>
    <w:rsid w:val="00E71EC1"/>
    <w:rsid w:val="00E7228B"/>
    <w:rsid w:val="00E722EF"/>
    <w:rsid w:val="00E723D3"/>
    <w:rsid w:val="00E7242A"/>
    <w:rsid w:val="00E7245A"/>
    <w:rsid w:val="00E72A0A"/>
    <w:rsid w:val="00E72ABE"/>
    <w:rsid w:val="00E72BCC"/>
    <w:rsid w:val="00E72D09"/>
    <w:rsid w:val="00E73065"/>
    <w:rsid w:val="00E7306F"/>
    <w:rsid w:val="00E73446"/>
    <w:rsid w:val="00E73E01"/>
    <w:rsid w:val="00E74213"/>
    <w:rsid w:val="00E74589"/>
    <w:rsid w:val="00E7467D"/>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ED7"/>
    <w:rsid w:val="00E77040"/>
    <w:rsid w:val="00E770F6"/>
    <w:rsid w:val="00E773B6"/>
    <w:rsid w:val="00E773D4"/>
    <w:rsid w:val="00E77711"/>
    <w:rsid w:val="00E77958"/>
    <w:rsid w:val="00E7797B"/>
    <w:rsid w:val="00E779BE"/>
    <w:rsid w:val="00E77B45"/>
    <w:rsid w:val="00E77B63"/>
    <w:rsid w:val="00E77C66"/>
    <w:rsid w:val="00E80091"/>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71"/>
    <w:rsid w:val="00E81F9F"/>
    <w:rsid w:val="00E81FE9"/>
    <w:rsid w:val="00E81FFC"/>
    <w:rsid w:val="00E82155"/>
    <w:rsid w:val="00E826C8"/>
    <w:rsid w:val="00E828DA"/>
    <w:rsid w:val="00E82D10"/>
    <w:rsid w:val="00E82DDB"/>
    <w:rsid w:val="00E83280"/>
    <w:rsid w:val="00E832C9"/>
    <w:rsid w:val="00E83469"/>
    <w:rsid w:val="00E83BF7"/>
    <w:rsid w:val="00E83E6E"/>
    <w:rsid w:val="00E84158"/>
    <w:rsid w:val="00E843F9"/>
    <w:rsid w:val="00E84A52"/>
    <w:rsid w:val="00E850F7"/>
    <w:rsid w:val="00E85131"/>
    <w:rsid w:val="00E85279"/>
    <w:rsid w:val="00E852E4"/>
    <w:rsid w:val="00E85483"/>
    <w:rsid w:val="00E856E7"/>
    <w:rsid w:val="00E8585D"/>
    <w:rsid w:val="00E859CA"/>
    <w:rsid w:val="00E85FB1"/>
    <w:rsid w:val="00E86057"/>
    <w:rsid w:val="00E861F7"/>
    <w:rsid w:val="00E86249"/>
    <w:rsid w:val="00E86647"/>
    <w:rsid w:val="00E86876"/>
    <w:rsid w:val="00E86BA9"/>
    <w:rsid w:val="00E87129"/>
    <w:rsid w:val="00E871E8"/>
    <w:rsid w:val="00E87309"/>
    <w:rsid w:val="00E8749C"/>
    <w:rsid w:val="00E87565"/>
    <w:rsid w:val="00E875CA"/>
    <w:rsid w:val="00E879F0"/>
    <w:rsid w:val="00E87AC1"/>
    <w:rsid w:val="00E87AE6"/>
    <w:rsid w:val="00E87DCE"/>
    <w:rsid w:val="00E87E12"/>
    <w:rsid w:val="00E90199"/>
    <w:rsid w:val="00E9029D"/>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8D"/>
    <w:rsid w:val="00E95B52"/>
    <w:rsid w:val="00E95D01"/>
    <w:rsid w:val="00E9627E"/>
    <w:rsid w:val="00E96497"/>
    <w:rsid w:val="00E9687A"/>
    <w:rsid w:val="00E9694A"/>
    <w:rsid w:val="00E96AB4"/>
    <w:rsid w:val="00E96C84"/>
    <w:rsid w:val="00E96E46"/>
    <w:rsid w:val="00E96FBC"/>
    <w:rsid w:val="00E9738B"/>
    <w:rsid w:val="00E97475"/>
    <w:rsid w:val="00E97507"/>
    <w:rsid w:val="00E97CDD"/>
    <w:rsid w:val="00EA00A6"/>
    <w:rsid w:val="00EA0281"/>
    <w:rsid w:val="00EA0458"/>
    <w:rsid w:val="00EA0621"/>
    <w:rsid w:val="00EA07B5"/>
    <w:rsid w:val="00EA0A05"/>
    <w:rsid w:val="00EA0AB8"/>
    <w:rsid w:val="00EA0BD3"/>
    <w:rsid w:val="00EA0BFA"/>
    <w:rsid w:val="00EA0CE9"/>
    <w:rsid w:val="00EA0DC8"/>
    <w:rsid w:val="00EA0E05"/>
    <w:rsid w:val="00EA0E10"/>
    <w:rsid w:val="00EA1027"/>
    <w:rsid w:val="00EA12C3"/>
    <w:rsid w:val="00EA1665"/>
    <w:rsid w:val="00EA1B4A"/>
    <w:rsid w:val="00EA20D9"/>
    <w:rsid w:val="00EA21CC"/>
    <w:rsid w:val="00EA2271"/>
    <w:rsid w:val="00EA24FF"/>
    <w:rsid w:val="00EA2577"/>
    <w:rsid w:val="00EA2730"/>
    <w:rsid w:val="00EA2B14"/>
    <w:rsid w:val="00EA2D9B"/>
    <w:rsid w:val="00EA3502"/>
    <w:rsid w:val="00EA3527"/>
    <w:rsid w:val="00EA35AC"/>
    <w:rsid w:val="00EA3D67"/>
    <w:rsid w:val="00EA3DB9"/>
    <w:rsid w:val="00EA3F13"/>
    <w:rsid w:val="00EA3FE8"/>
    <w:rsid w:val="00EA43C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14A"/>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A13"/>
    <w:rsid w:val="00EB4EA8"/>
    <w:rsid w:val="00EB51F9"/>
    <w:rsid w:val="00EB534C"/>
    <w:rsid w:val="00EB543D"/>
    <w:rsid w:val="00EB5538"/>
    <w:rsid w:val="00EB55D2"/>
    <w:rsid w:val="00EB57E7"/>
    <w:rsid w:val="00EB59DC"/>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331"/>
    <w:rsid w:val="00EC06DD"/>
    <w:rsid w:val="00EC0A4B"/>
    <w:rsid w:val="00EC0A60"/>
    <w:rsid w:val="00EC0BE4"/>
    <w:rsid w:val="00EC10C0"/>
    <w:rsid w:val="00EC1164"/>
    <w:rsid w:val="00EC117E"/>
    <w:rsid w:val="00EC1546"/>
    <w:rsid w:val="00EC183D"/>
    <w:rsid w:val="00EC1D83"/>
    <w:rsid w:val="00EC1F3C"/>
    <w:rsid w:val="00EC25C0"/>
    <w:rsid w:val="00EC289D"/>
    <w:rsid w:val="00EC2989"/>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D68"/>
    <w:rsid w:val="00EC7183"/>
    <w:rsid w:val="00EC71AB"/>
    <w:rsid w:val="00EC7349"/>
    <w:rsid w:val="00EC7B9B"/>
    <w:rsid w:val="00ED00B4"/>
    <w:rsid w:val="00ED022F"/>
    <w:rsid w:val="00ED04CE"/>
    <w:rsid w:val="00ED0C11"/>
    <w:rsid w:val="00ED0DE8"/>
    <w:rsid w:val="00ED0EB9"/>
    <w:rsid w:val="00ED1206"/>
    <w:rsid w:val="00ED1447"/>
    <w:rsid w:val="00ED157E"/>
    <w:rsid w:val="00ED199D"/>
    <w:rsid w:val="00ED19B6"/>
    <w:rsid w:val="00ED1A39"/>
    <w:rsid w:val="00ED1D92"/>
    <w:rsid w:val="00ED2000"/>
    <w:rsid w:val="00ED22B4"/>
    <w:rsid w:val="00ED24AE"/>
    <w:rsid w:val="00ED2736"/>
    <w:rsid w:val="00ED2802"/>
    <w:rsid w:val="00ED29F4"/>
    <w:rsid w:val="00ED2CB4"/>
    <w:rsid w:val="00ED2FF1"/>
    <w:rsid w:val="00ED3207"/>
    <w:rsid w:val="00ED3244"/>
    <w:rsid w:val="00ED32E7"/>
    <w:rsid w:val="00ED3534"/>
    <w:rsid w:val="00ED35B9"/>
    <w:rsid w:val="00ED374D"/>
    <w:rsid w:val="00ED38AD"/>
    <w:rsid w:val="00ED38D7"/>
    <w:rsid w:val="00ED3937"/>
    <w:rsid w:val="00ED3B7D"/>
    <w:rsid w:val="00ED4792"/>
    <w:rsid w:val="00ED4F58"/>
    <w:rsid w:val="00ED5122"/>
    <w:rsid w:val="00ED532C"/>
    <w:rsid w:val="00ED54F7"/>
    <w:rsid w:val="00ED58F2"/>
    <w:rsid w:val="00ED58FE"/>
    <w:rsid w:val="00ED5947"/>
    <w:rsid w:val="00ED5B50"/>
    <w:rsid w:val="00ED5F7B"/>
    <w:rsid w:val="00ED699D"/>
    <w:rsid w:val="00ED6C94"/>
    <w:rsid w:val="00ED7363"/>
    <w:rsid w:val="00ED7772"/>
    <w:rsid w:val="00ED7884"/>
    <w:rsid w:val="00ED7DA9"/>
    <w:rsid w:val="00EE0074"/>
    <w:rsid w:val="00EE0130"/>
    <w:rsid w:val="00EE0327"/>
    <w:rsid w:val="00EE0428"/>
    <w:rsid w:val="00EE08BC"/>
    <w:rsid w:val="00EE09EA"/>
    <w:rsid w:val="00EE0A49"/>
    <w:rsid w:val="00EE0E09"/>
    <w:rsid w:val="00EE12DA"/>
    <w:rsid w:val="00EE14D7"/>
    <w:rsid w:val="00EE15CA"/>
    <w:rsid w:val="00EE164E"/>
    <w:rsid w:val="00EE18BB"/>
    <w:rsid w:val="00EE1A03"/>
    <w:rsid w:val="00EE1CDA"/>
    <w:rsid w:val="00EE24B7"/>
    <w:rsid w:val="00EE2AAB"/>
    <w:rsid w:val="00EE3203"/>
    <w:rsid w:val="00EE33A6"/>
    <w:rsid w:val="00EE3DCB"/>
    <w:rsid w:val="00EE3FE2"/>
    <w:rsid w:val="00EE4149"/>
    <w:rsid w:val="00EE43F9"/>
    <w:rsid w:val="00EE44A5"/>
    <w:rsid w:val="00EE4708"/>
    <w:rsid w:val="00EE4F27"/>
    <w:rsid w:val="00EE5112"/>
    <w:rsid w:val="00EE58ED"/>
    <w:rsid w:val="00EE62B4"/>
    <w:rsid w:val="00EE636D"/>
    <w:rsid w:val="00EE6675"/>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D42"/>
    <w:rsid w:val="00EF1F0E"/>
    <w:rsid w:val="00EF20FD"/>
    <w:rsid w:val="00EF23B8"/>
    <w:rsid w:val="00EF24C4"/>
    <w:rsid w:val="00EF2786"/>
    <w:rsid w:val="00EF28D7"/>
    <w:rsid w:val="00EF29F8"/>
    <w:rsid w:val="00EF2C3D"/>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F32"/>
    <w:rsid w:val="00EF5258"/>
    <w:rsid w:val="00EF5326"/>
    <w:rsid w:val="00EF5630"/>
    <w:rsid w:val="00EF573A"/>
    <w:rsid w:val="00EF5861"/>
    <w:rsid w:val="00EF58EF"/>
    <w:rsid w:val="00EF5D0A"/>
    <w:rsid w:val="00EF6060"/>
    <w:rsid w:val="00EF6141"/>
    <w:rsid w:val="00EF6778"/>
    <w:rsid w:val="00EF6AC6"/>
    <w:rsid w:val="00EF6D7D"/>
    <w:rsid w:val="00EF6EF5"/>
    <w:rsid w:val="00EF706C"/>
    <w:rsid w:val="00EF7131"/>
    <w:rsid w:val="00EF7614"/>
    <w:rsid w:val="00EF7878"/>
    <w:rsid w:val="00F000F0"/>
    <w:rsid w:val="00F00180"/>
    <w:rsid w:val="00F002BF"/>
    <w:rsid w:val="00F006E4"/>
    <w:rsid w:val="00F00923"/>
    <w:rsid w:val="00F00C9D"/>
    <w:rsid w:val="00F00DC8"/>
    <w:rsid w:val="00F01034"/>
    <w:rsid w:val="00F01537"/>
    <w:rsid w:val="00F017CB"/>
    <w:rsid w:val="00F0197D"/>
    <w:rsid w:val="00F01A58"/>
    <w:rsid w:val="00F01E02"/>
    <w:rsid w:val="00F01E3C"/>
    <w:rsid w:val="00F0222F"/>
    <w:rsid w:val="00F023A1"/>
    <w:rsid w:val="00F024E9"/>
    <w:rsid w:val="00F026AE"/>
    <w:rsid w:val="00F027FF"/>
    <w:rsid w:val="00F0285D"/>
    <w:rsid w:val="00F02AD5"/>
    <w:rsid w:val="00F0301D"/>
    <w:rsid w:val="00F032DF"/>
    <w:rsid w:val="00F03466"/>
    <w:rsid w:val="00F0388F"/>
    <w:rsid w:val="00F03891"/>
    <w:rsid w:val="00F03E5A"/>
    <w:rsid w:val="00F043D0"/>
    <w:rsid w:val="00F044CA"/>
    <w:rsid w:val="00F04551"/>
    <w:rsid w:val="00F04887"/>
    <w:rsid w:val="00F04D31"/>
    <w:rsid w:val="00F04D51"/>
    <w:rsid w:val="00F04F3E"/>
    <w:rsid w:val="00F0522E"/>
    <w:rsid w:val="00F058CE"/>
    <w:rsid w:val="00F05EED"/>
    <w:rsid w:val="00F06F02"/>
    <w:rsid w:val="00F06F4C"/>
    <w:rsid w:val="00F07053"/>
    <w:rsid w:val="00F075EA"/>
    <w:rsid w:val="00F07833"/>
    <w:rsid w:val="00F07B7E"/>
    <w:rsid w:val="00F07DEB"/>
    <w:rsid w:val="00F07E69"/>
    <w:rsid w:val="00F10437"/>
    <w:rsid w:val="00F10465"/>
    <w:rsid w:val="00F104FF"/>
    <w:rsid w:val="00F10864"/>
    <w:rsid w:val="00F108F5"/>
    <w:rsid w:val="00F10910"/>
    <w:rsid w:val="00F11319"/>
    <w:rsid w:val="00F1165E"/>
    <w:rsid w:val="00F11C21"/>
    <w:rsid w:val="00F11CF5"/>
    <w:rsid w:val="00F11F0D"/>
    <w:rsid w:val="00F11FE0"/>
    <w:rsid w:val="00F124CB"/>
    <w:rsid w:val="00F128F4"/>
    <w:rsid w:val="00F129CA"/>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47"/>
    <w:rsid w:val="00F15860"/>
    <w:rsid w:val="00F15AEC"/>
    <w:rsid w:val="00F15BFB"/>
    <w:rsid w:val="00F15F91"/>
    <w:rsid w:val="00F16070"/>
    <w:rsid w:val="00F16682"/>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C96"/>
    <w:rsid w:val="00F22CAA"/>
    <w:rsid w:val="00F2311B"/>
    <w:rsid w:val="00F23561"/>
    <w:rsid w:val="00F2357F"/>
    <w:rsid w:val="00F23A09"/>
    <w:rsid w:val="00F23BD0"/>
    <w:rsid w:val="00F23FCA"/>
    <w:rsid w:val="00F24045"/>
    <w:rsid w:val="00F240F4"/>
    <w:rsid w:val="00F241B9"/>
    <w:rsid w:val="00F24263"/>
    <w:rsid w:val="00F244C0"/>
    <w:rsid w:val="00F2456B"/>
    <w:rsid w:val="00F24723"/>
    <w:rsid w:val="00F24A57"/>
    <w:rsid w:val="00F24BA8"/>
    <w:rsid w:val="00F24F4D"/>
    <w:rsid w:val="00F24FA0"/>
    <w:rsid w:val="00F250CE"/>
    <w:rsid w:val="00F25157"/>
    <w:rsid w:val="00F252C7"/>
    <w:rsid w:val="00F25804"/>
    <w:rsid w:val="00F25CC4"/>
    <w:rsid w:val="00F25D4A"/>
    <w:rsid w:val="00F25E4C"/>
    <w:rsid w:val="00F25EB4"/>
    <w:rsid w:val="00F2617C"/>
    <w:rsid w:val="00F26186"/>
    <w:rsid w:val="00F261EE"/>
    <w:rsid w:val="00F2643A"/>
    <w:rsid w:val="00F26886"/>
    <w:rsid w:val="00F2699C"/>
    <w:rsid w:val="00F26AF5"/>
    <w:rsid w:val="00F27E0C"/>
    <w:rsid w:val="00F3002F"/>
    <w:rsid w:val="00F30031"/>
    <w:rsid w:val="00F30353"/>
    <w:rsid w:val="00F30469"/>
    <w:rsid w:val="00F308C0"/>
    <w:rsid w:val="00F308FA"/>
    <w:rsid w:val="00F30BCF"/>
    <w:rsid w:val="00F311BE"/>
    <w:rsid w:val="00F3152B"/>
    <w:rsid w:val="00F3171D"/>
    <w:rsid w:val="00F31743"/>
    <w:rsid w:val="00F317DA"/>
    <w:rsid w:val="00F318E7"/>
    <w:rsid w:val="00F31A74"/>
    <w:rsid w:val="00F31CCA"/>
    <w:rsid w:val="00F31D75"/>
    <w:rsid w:val="00F31D82"/>
    <w:rsid w:val="00F31F17"/>
    <w:rsid w:val="00F31F7E"/>
    <w:rsid w:val="00F3236F"/>
    <w:rsid w:val="00F32374"/>
    <w:rsid w:val="00F323F6"/>
    <w:rsid w:val="00F32BEF"/>
    <w:rsid w:val="00F32CA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839"/>
    <w:rsid w:val="00F40E45"/>
    <w:rsid w:val="00F411DF"/>
    <w:rsid w:val="00F4125D"/>
    <w:rsid w:val="00F413EE"/>
    <w:rsid w:val="00F415BA"/>
    <w:rsid w:val="00F417D6"/>
    <w:rsid w:val="00F41B00"/>
    <w:rsid w:val="00F420FA"/>
    <w:rsid w:val="00F4210B"/>
    <w:rsid w:val="00F4211E"/>
    <w:rsid w:val="00F42470"/>
    <w:rsid w:val="00F424B6"/>
    <w:rsid w:val="00F426AD"/>
    <w:rsid w:val="00F42774"/>
    <w:rsid w:val="00F42910"/>
    <w:rsid w:val="00F42ADB"/>
    <w:rsid w:val="00F42C2B"/>
    <w:rsid w:val="00F42C3B"/>
    <w:rsid w:val="00F42E86"/>
    <w:rsid w:val="00F431C9"/>
    <w:rsid w:val="00F43360"/>
    <w:rsid w:val="00F439C5"/>
    <w:rsid w:val="00F43AE0"/>
    <w:rsid w:val="00F43B0B"/>
    <w:rsid w:val="00F44833"/>
    <w:rsid w:val="00F44EC5"/>
    <w:rsid w:val="00F45256"/>
    <w:rsid w:val="00F454BB"/>
    <w:rsid w:val="00F45685"/>
    <w:rsid w:val="00F457F9"/>
    <w:rsid w:val="00F45DC4"/>
    <w:rsid w:val="00F46142"/>
    <w:rsid w:val="00F465C1"/>
    <w:rsid w:val="00F4678D"/>
    <w:rsid w:val="00F467B0"/>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71"/>
    <w:rsid w:val="00F50730"/>
    <w:rsid w:val="00F50849"/>
    <w:rsid w:val="00F50B26"/>
    <w:rsid w:val="00F50FA2"/>
    <w:rsid w:val="00F513BA"/>
    <w:rsid w:val="00F51447"/>
    <w:rsid w:val="00F514CD"/>
    <w:rsid w:val="00F514EF"/>
    <w:rsid w:val="00F51690"/>
    <w:rsid w:val="00F516F4"/>
    <w:rsid w:val="00F51713"/>
    <w:rsid w:val="00F51823"/>
    <w:rsid w:val="00F51A56"/>
    <w:rsid w:val="00F52756"/>
    <w:rsid w:val="00F527EA"/>
    <w:rsid w:val="00F52825"/>
    <w:rsid w:val="00F52A47"/>
    <w:rsid w:val="00F52A4B"/>
    <w:rsid w:val="00F52BC9"/>
    <w:rsid w:val="00F52C07"/>
    <w:rsid w:val="00F52C12"/>
    <w:rsid w:val="00F52C6C"/>
    <w:rsid w:val="00F52C93"/>
    <w:rsid w:val="00F52FA8"/>
    <w:rsid w:val="00F530E3"/>
    <w:rsid w:val="00F5329A"/>
    <w:rsid w:val="00F5350F"/>
    <w:rsid w:val="00F53513"/>
    <w:rsid w:val="00F538CD"/>
    <w:rsid w:val="00F54092"/>
    <w:rsid w:val="00F54192"/>
    <w:rsid w:val="00F54273"/>
    <w:rsid w:val="00F542D8"/>
    <w:rsid w:val="00F548C8"/>
    <w:rsid w:val="00F54B21"/>
    <w:rsid w:val="00F55194"/>
    <w:rsid w:val="00F55902"/>
    <w:rsid w:val="00F55AA4"/>
    <w:rsid w:val="00F55AC5"/>
    <w:rsid w:val="00F565E8"/>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802"/>
    <w:rsid w:val="00F60F7E"/>
    <w:rsid w:val="00F61061"/>
    <w:rsid w:val="00F61158"/>
    <w:rsid w:val="00F61449"/>
    <w:rsid w:val="00F61564"/>
    <w:rsid w:val="00F616E0"/>
    <w:rsid w:val="00F61701"/>
    <w:rsid w:val="00F61902"/>
    <w:rsid w:val="00F61FDE"/>
    <w:rsid w:val="00F620AE"/>
    <w:rsid w:val="00F622E3"/>
    <w:rsid w:val="00F62377"/>
    <w:rsid w:val="00F62652"/>
    <w:rsid w:val="00F62916"/>
    <w:rsid w:val="00F62B57"/>
    <w:rsid w:val="00F6301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15A"/>
    <w:rsid w:val="00F669E3"/>
    <w:rsid w:val="00F66A26"/>
    <w:rsid w:val="00F67A85"/>
    <w:rsid w:val="00F703AF"/>
    <w:rsid w:val="00F70A45"/>
    <w:rsid w:val="00F70CF7"/>
    <w:rsid w:val="00F70F48"/>
    <w:rsid w:val="00F70FA5"/>
    <w:rsid w:val="00F70FF9"/>
    <w:rsid w:val="00F71026"/>
    <w:rsid w:val="00F71042"/>
    <w:rsid w:val="00F710A0"/>
    <w:rsid w:val="00F7134D"/>
    <w:rsid w:val="00F713E2"/>
    <w:rsid w:val="00F71951"/>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E36"/>
    <w:rsid w:val="00F73F43"/>
    <w:rsid w:val="00F7400B"/>
    <w:rsid w:val="00F7442D"/>
    <w:rsid w:val="00F744CE"/>
    <w:rsid w:val="00F74609"/>
    <w:rsid w:val="00F74664"/>
    <w:rsid w:val="00F74791"/>
    <w:rsid w:val="00F747CA"/>
    <w:rsid w:val="00F7497B"/>
    <w:rsid w:val="00F74A7A"/>
    <w:rsid w:val="00F74C0B"/>
    <w:rsid w:val="00F7564B"/>
    <w:rsid w:val="00F76337"/>
    <w:rsid w:val="00F763DF"/>
    <w:rsid w:val="00F76786"/>
    <w:rsid w:val="00F76841"/>
    <w:rsid w:val="00F76A60"/>
    <w:rsid w:val="00F76B03"/>
    <w:rsid w:val="00F76B74"/>
    <w:rsid w:val="00F77363"/>
    <w:rsid w:val="00F7744D"/>
    <w:rsid w:val="00F77613"/>
    <w:rsid w:val="00F77863"/>
    <w:rsid w:val="00F7792A"/>
    <w:rsid w:val="00F77C47"/>
    <w:rsid w:val="00F77CFA"/>
    <w:rsid w:val="00F77E41"/>
    <w:rsid w:val="00F77F77"/>
    <w:rsid w:val="00F800C1"/>
    <w:rsid w:val="00F80347"/>
    <w:rsid w:val="00F80A6D"/>
    <w:rsid w:val="00F80D8F"/>
    <w:rsid w:val="00F8107A"/>
    <w:rsid w:val="00F81311"/>
    <w:rsid w:val="00F814F8"/>
    <w:rsid w:val="00F81507"/>
    <w:rsid w:val="00F81625"/>
    <w:rsid w:val="00F81C47"/>
    <w:rsid w:val="00F81E0E"/>
    <w:rsid w:val="00F81E87"/>
    <w:rsid w:val="00F81F25"/>
    <w:rsid w:val="00F81F57"/>
    <w:rsid w:val="00F81F75"/>
    <w:rsid w:val="00F82847"/>
    <w:rsid w:val="00F82CD8"/>
    <w:rsid w:val="00F82E61"/>
    <w:rsid w:val="00F83301"/>
    <w:rsid w:val="00F8336F"/>
    <w:rsid w:val="00F83785"/>
    <w:rsid w:val="00F837A7"/>
    <w:rsid w:val="00F837DD"/>
    <w:rsid w:val="00F83A98"/>
    <w:rsid w:val="00F83B39"/>
    <w:rsid w:val="00F83E5F"/>
    <w:rsid w:val="00F83FE2"/>
    <w:rsid w:val="00F840B0"/>
    <w:rsid w:val="00F8446D"/>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4CA"/>
    <w:rsid w:val="00F86538"/>
    <w:rsid w:val="00F8682A"/>
    <w:rsid w:val="00F8683A"/>
    <w:rsid w:val="00F86B20"/>
    <w:rsid w:val="00F86C43"/>
    <w:rsid w:val="00F8718B"/>
    <w:rsid w:val="00F8718E"/>
    <w:rsid w:val="00F87201"/>
    <w:rsid w:val="00F87317"/>
    <w:rsid w:val="00F873F4"/>
    <w:rsid w:val="00F8746E"/>
    <w:rsid w:val="00F87829"/>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808"/>
    <w:rsid w:val="00F91906"/>
    <w:rsid w:val="00F9199A"/>
    <w:rsid w:val="00F91CA2"/>
    <w:rsid w:val="00F91DAC"/>
    <w:rsid w:val="00F91E40"/>
    <w:rsid w:val="00F92174"/>
    <w:rsid w:val="00F923DB"/>
    <w:rsid w:val="00F92701"/>
    <w:rsid w:val="00F92725"/>
    <w:rsid w:val="00F92ADD"/>
    <w:rsid w:val="00F92B5C"/>
    <w:rsid w:val="00F93408"/>
    <w:rsid w:val="00F93528"/>
    <w:rsid w:val="00F93607"/>
    <w:rsid w:val="00F938B2"/>
    <w:rsid w:val="00F93A3D"/>
    <w:rsid w:val="00F93D13"/>
    <w:rsid w:val="00F93EE6"/>
    <w:rsid w:val="00F94003"/>
    <w:rsid w:val="00F94152"/>
    <w:rsid w:val="00F94412"/>
    <w:rsid w:val="00F94428"/>
    <w:rsid w:val="00F94441"/>
    <w:rsid w:val="00F94737"/>
    <w:rsid w:val="00F9473D"/>
    <w:rsid w:val="00F9495D"/>
    <w:rsid w:val="00F949E0"/>
    <w:rsid w:val="00F94C27"/>
    <w:rsid w:val="00F94E27"/>
    <w:rsid w:val="00F95013"/>
    <w:rsid w:val="00F951BD"/>
    <w:rsid w:val="00F954B7"/>
    <w:rsid w:val="00F9585C"/>
    <w:rsid w:val="00F9632D"/>
    <w:rsid w:val="00F9644F"/>
    <w:rsid w:val="00F965D9"/>
    <w:rsid w:val="00F9675F"/>
    <w:rsid w:val="00F969B1"/>
    <w:rsid w:val="00F96C7A"/>
    <w:rsid w:val="00F96E4D"/>
    <w:rsid w:val="00F96E7C"/>
    <w:rsid w:val="00F9709C"/>
    <w:rsid w:val="00F97452"/>
    <w:rsid w:val="00F975B5"/>
    <w:rsid w:val="00F97654"/>
    <w:rsid w:val="00F9775F"/>
    <w:rsid w:val="00F97761"/>
    <w:rsid w:val="00F97765"/>
    <w:rsid w:val="00FA035E"/>
    <w:rsid w:val="00FA04BE"/>
    <w:rsid w:val="00FA04C3"/>
    <w:rsid w:val="00FA0509"/>
    <w:rsid w:val="00FA0E7C"/>
    <w:rsid w:val="00FA1126"/>
    <w:rsid w:val="00FA1140"/>
    <w:rsid w:val="00FA1564"/>
    <w:rsid w:val="00FA1766"/>
    <w:rsid w:val="00FA1C2E"/>
    <w:rsid w:val="00FA1CBF"/>
    <w:rsid w:val="00FA1D8F"/>
    <w:rsid w:val="00FA1E26"/>
    <w:rsid w:val="00FA2002"/>
    <w:rsid w:val="00FA21AE"/>
    <w:rsid w:val="00FA2526"/>
    <w:rsid w:val="00FA26F1"/>
    <w:rsid w:val="00FA2729"/>
    <w:rsid w:val="00FA2AB0"/>
    <w:rsid w:val="00FA36BA"/>
    <w:rsid w:val="00FA375C"/>
    <w:rsid w:val="00FA3C84"/>
    <w:rsid w:val="00FA3CB7"/>
    <w:rsid w:val="00FA4A21"/>
    <w:rsid w:val="00FA4EDE"/>
    <w:rsid w:val="00FA50CB"/>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6C1"/>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3F"/>
    <w:rsid w:val="00FC1162"/>
    <w:rsid w:val="00FC1202"/>
    <w:rsid w:val="00FC12A8"/>
    <w:rsid w:val="00FC12EF"/>
    <w:rsid w:val="00FC15DE"/>
    <w:rsid w:val="00FC1859"/>
    <w:rsid w:val="00FC1C46"/>
    <w:rsid w:val="00FC1D53"/>
    <w:rsid w:val="00FC2075"/>
    <w:rsid w:val="00FC2076"/>
    <w:rsid w:val="00FC20E9"/>
    <w:rsid w:val="00FC21B6"/>
    <w:rsid w:val="00FC22FE"/>
    <w:rsid w:val="00FC237C"/>
    <w:rsid w:val="00FC23FA"/>
    <w:rsid w:val="00FC2600"/>
    <w:rsid w:val="00FC26AA"/>
    <w:rsid w:val="00FC2742"/>
    <w:rsid w:val="00FC280A"/>
    <w:rsid w:val="00FC2A1C"/>
    <w:rsid w:val="00FC2B5F"/>
    <w:rsid w:val="00FC2D85"/>
    <w:rsid w:val="00FC312F"/>
    <w:rsid w:val="00FC31FA"/>
    <w:rsid w:val="00FC32CF"/>
    <w:rsid w:val="00FC330F"/>
    <w:rsid w:val="00FC3366"/>
    <w:rsid w:val="00FC34E4"/>
    <w:rsid w:val="00FC37F0"/>
    <w:rsid w:val="00FC3AD2"/>
    <w:rsid w:val="00FC3BBC"/>
    <w:rsid w:val="00FC3EEB"/>
    <w:rsid w:val="00FC4278"/>
    <w:rsid w:val="00FC4423"/>
    <w:rsid w:val="00FC47D1"/>
    <w:rsid w:val="00FC4823"/>
    <w:rsid w:val="00FC4CA4"/>
    <w:rsid w:val="00FC545C"/>
    <w:rsid w:val="00FC553E"/>
    <w:rsid w:val="00FC556B"/>
    <w:rsid w:val="00FC57B8"/>
    <w:rsid w:val="00FC58BB"/>
    <w:rsid w:val="00FC5EE6"/>
    <w:rsid w:val="00FC61FE"/>
    <w:rsid w:val="00FC637A"/>
    <w:rsid w:val="00FC63CD"/>
    <w:rsid w:val="00FC645D"/>
    <w:rsid w:val="00FC654F"/>
    <w:rsid w:val="00FC65A0"/>
    <w:rsid w:val="00FC6B41"/>
    <w:rsid w:val="00FC6C0E"/>
    <w:rsid w:val="00FC7308"/>
    <w:rsid w:val="00FC7316"/>
    <w:rsid w:val="00FC748F"/>
    <w:rsid w:val="00FC7F93"/>
    <w:rsid w:val="00FD003E"/>
    <w:rsid w:val="00FD03BE"/>
    <w:rsid w:val="00FD0A0E"/>
    <w:rsid w:val="00FD0D7E"/>
    <w:rsid w:val="00FD10D2"/>
    <w:rsid w:val="00FD111E"/>
    <w:rsid w:val="00FD14E4"/>
    <w:rsid w:val="00FD197D"/>
    <w:rsid w:val="00FD1A23"/>
    <w:rsid w:val="00FD1D40"/>
    <w:rsid w:val="00FD21DD"/>
    <w:rsid w:val="00FD2524"/>
    <w:rsid w:val="00FD25F5"/>
    <w:rsid w:val="00FD2804"/>
    <w:rsid w:val="00FD282A"/>
    <w:rsid w:val="00FD29EC"/>
    <w:rsid w:val="00FD2A71"/>
    <w:rsid w:val="00FD2B66"/>
    <w:rsid w:val="00FD3149"/>
    <w:rsid w:val="00FD3905"/>
    <w:rsid w:val="00FD3C15"/>
    <w:rsid w:val="00FD3FF7"/>
    <w:rsid w:val="00FD4620"/>
    <w:rsid w:val="00FD48FE"/>
    <w:rsid w:val="00FD49E0"/>
    <w:rsid w:val="00FD4B33"/>
    <w:rsid w:val="00FD4CC0"/>
    <w:rsid w:val="00FD4D83"/>
    <w:rsid w:val="00FD53A6"/>
    <w:rsid w:val="00FD5AE3"/>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952"/>
    <w:rsid w:val="00FE0C87"/>
    <w:rsid w:val="00FE1D18"/>
    <w:rsid w:val="00FE1E95"/>
    <w:rsid w:val="00FE20AB"/>
    <w:rsid w:val="00FE22FE"/>
    <w:rsid w:val="00FE26FE"/>
    <w:rsid w:val="00FE292A"/>
    <w:rsid w:val="00FE2A82"/>
    <w:rsid w:val="00FE2AAD"/>
    <w:rsid w:val="00FE2B27"/>
    <w:rsid w:val="00FE2B7B"/>
    <w:rsid w:val="00FE2DE0"/>
    <w:rsid w:val="00FE3100"/>
    <w:rsid w:val="00FE3439"/>
    <w:rsid w:val="00FE3768"/>
    <w:rsid w:val="00FE37A4"/>
    <w:rsid w:val="00FE37BF"/>
    <w:rsid w:val="00FE3D7B"/>
    <w:rsid w:val="00FE45D2"/>
    <w:rsid w:val="00FE4A6F"/>
    <w:rsid w:val="00FE4AD0"/>
    <w:rsid w:val="00FE4B47"/>
    <w:rsid w:val="00FE5172"/>
    <w:rsid w:val="00FE51F9"/>
    <w:rsid w:val="00FE537B"/>
    <w:rsid w:val="00FE5410"/>
    <w:rsid w:val="00FE5538"/>
    <w:rsid w:val="00FE5977"/>
    <w:rsid w:val="00FE5C71"/>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DC"/>
    <w:rsid w:val="00FF0D53"/>
    <w:rsid w:val="00FF1455"/>
    <w:rsid w:val="00FF14C1"/>
    <w:rsid w:val="00FF1716"/>
    <w:rsid w:val="00FF1862"/>
    <w:rsid w:val="00FF190C"/>
    <w:rsid w:val="00FF1CD4"/>
    <w:rsid w:val="00FF2077"/>
    <w:rsid w:val="00FF2926"/>
    <w:rsid w:val="00FF2A88"/>
    <w:rsid w:val="00FF310E"/>
    <w:rsid w:val="00FF34E2"/>
    <w:rsid w:val="00FF37C5"/>
    <w:rsid w:val="00FF3803"/>
    <w:rsid w:val="00FF3A12"/>
    <w:rsid w:val="00FF3CFC"/>
    <w:rsid w:val="00FF4220"/>
    <w:rsid w:val="00FF43AF"/>
    <w:rsid w:val="00FF48E0"/>
    <w:rsid w:val="00FF4A02"/>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96"/>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0CEF4511"/>
  <w15:chartTrackingRefBased/>
  <w15:docId w15:val="{4707D0F9-A6FB-4174-880D-B2915431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3636"/>
        <w:tab w:val="num" w:pos="3276"/>
      </w:tabs>
      <w:spacing w:before="180"/>
      <w:ind w:left="32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3276"/>
        <w:tab w:val="left" w:pos="567"/>
        <w:tab w:val="num" w:pos="3636"/>
      </w:tabs>
      <w:spacing w:before="120"/>
      <w:ind w:left="3636"/>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3"/>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 w:type="numbering" w:customStyle="1" w:styleId="StyleBulletedSymbolsymbolLeft025Hanging021">
    <w:name w:val="Style Bulleted Symbol (symbol) Left:  0.25&quot; Hanging:  0.21"/>
    <w:basedOn w:val="NoList"/>
    <w:rsid w:val="00E00669"/>
  </w:style>
  <w:style w:type="numbering" w:customStyle="1" w:styleId="StyleBulletedSymbolsymbolLeft025Hanging02541">
    <w:name w:val="Style Bulleted Symbol (symbol) Left:  0.25&quot; Hanging:  0.25&quot;41"/>
    <w:basedOn w:val="NoList"/>
    <w:rsid w:val="00E00669"/>
  </w:style>
  <w:style w:type="numbering" w:customStyle="1" w:styleId="StyleBulletedSymbolsymbolLeft025Hanging022">
    <w:name w:val="Style Bulleted Symbol (symbol) Left:  0.25&quot; Hanging:  0.22"/>
    <w:basedOn w:val="NoList"/>
    <w:rsid w:val="00F9675F"/>
  </w:style>
  <w:style w:type="numbering" w:customStyle="1" w:styleId="StyleBulletedSymbolsymbolLeft025Hanging02542">
    <w:name w:val="Style Bulleted Symbol (symbol) Left:  0.25&quot; Hanging:  0.25&quot;42"/>
    <w:basedOn w:val="NoList"/>
    <w:rsid w:val="00F9675F"/>
  </w:style>
  <w:style w:type="character" w:customStyle="1" w:styleId="a">
    <w:name w:val="リスト段落 (文字)"/>
    <w:aliases w:val="목록 단락 (文字),列出段落 (文字),- Bullets (文字),?? ?? (文字),????? (文字),???? (文字),Lista1 (文字),列出段落1 (文字),中等深浅网格 1 - 着色 21 (文字),列表段落 (文字),¥¡¡¡¡ì¬º¥¹¥È¶ÎÂä (文字),ÁÐ³ö¶ÎÂä (文字),列表段落1 (文字),—ño’i—Ž (文字),¥ê¥¹¥È¶ÎÂä (文字),1st level - Bullet List Paragraph (文字)"/>
    <w:basedOn w:val="DefaultParagraphFont"/>
    <w:uiPriority w:val="34"/>
    <w:locked/>
    <w:rsid w:val="00DC3F41"/>
    <w:rPr>
      <w:rFonts w:ascii="Calibri" w:hAnsi="Calibri" w:cs="Calibri"/>
    </w:rPr>
  </w:style>
  <w:style w:type="paragraph" w:customStyle="1" w:styleId="Style1">
    <w:name w:val="Style1"/>
    <w:basedOn w:val="Normal"/>
    <w:link w:val="Style1Char"/>
    <w:qFormat/>
    <w:rsid w:val="007F1D01"/>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7F1D0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15216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200029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6453246">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388020">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513641288">
          <w:marLeft w:val="360"/>
          <w:marRight w:val="0"/>
          <w:marTop w:val="160"/>
          <w:marBottom w:val="0"/>
          <w:divBdr>
            <w:top w:val="none" w:sz="0" w:space="0" w:color="auto"/>
            <w:left w:val="none" w:sz="0" w:space="0" w:color="auto"/>
            <w:bottom w:val="none" w:sz="0" w:space="0" w:color="auto"/>
            <w:right w:val="none" w:sz="0" w:space="0" w:color="auto"/>
          </w:divBdr>
        </w:div>
        <w:div w:id="1684358933">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650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900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9.emf"/><Relationship Id="rId39" Type="http://schemas.openxmlformats.org/officeDocument/2006/relationships/image" Target="media/image18.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0.vsdx"/><Relationship Id="rId47" Type="http://schemas.openxmlformats.org/officeDocument/2006/relationships/package" Target="embeddings/Microsoft_Visio_Drawing12.vsdx"/><Relationship Id="rId50"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8.emf"/><Relationship Id="rId33" Type="http://schemas.openxmlformats.org/officeDocument/2006/relationships/image" Target="media/image14.emf"/><Relationship Id="rId38" Type="http://schemas.openxmlformats.org/officeDocument/2006/relationships/image" Target="media/image17.png"/><Relationship Id="rId46" Type="http://schemas.openxmlformats.org/officeDocument/2006/relationships/image" Target="media/image22.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image" Target="media/image11.emf"/><Relationship Id="rId41" Type="http://schemas.openxmlformats.org/officeDocument/2006/relationships/image" Target="media/image1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4.vsdx"/><Relationship Id="rId32" Type="http://schemas.openxmlformats.org/officeDocument/2006/relationships/image" Target="media/image13.emf"/><Relationship Id="rId37" Type="http://schemas.openxmlformats.org/officeDocument/2006/relationships/image" Target="media/image16.png"/><Relationship Id="rId40" Type="http://schemas.openxmlformats.org/officeDocument/2006/relationships/package" Target="embeddings/Microsoft_Visio_Drawing9.vsdx"/><Relationship Id="rId45" Type="http://schemas.openxmlformats.org/officeDocument/2006/relationships/package" Target="embeddings/Microsoft_Visio_Drawing11.vsdx"/><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package" Target="embeddings/Microsoft_Visio_Drawing8.vsdx"/><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2.emf"/><Relationship Id="rId44" Type="http://schemas.openxmlformats.org/officeDocument/2006/relationships/image" Target="media/image21.emf"/><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5.emf"/><Relationship Id="rId43" Type="http://schemas.openxmlformats.org/officeDocument/2006/relationships/image" Target="media/image20.emf"/><Relationship Id="rId48"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55C334E-CFD5-4088-AA1D-A3CE4757F377}">
  <ds:schemaRefs>
    <ds:schemaRef ds:uri="http://schemas.openxmlformats.org/officeDocument/2006/bibliography"/>
  </ds:schemaRefs>
</ds:datastoreItem>
</file>

<file path=customXml/itemProps6.xml><?xml version="1.0" encoding="utf-8"?>
<ds:datastoreItem xmlns:ds="http://schemas.openxmlformats.org/officeDocument/2006/customXml" ds:itemID="{2C6B1245-A088-48FA-837E-2D333F2A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34</Pages>
  <Words>11270</Words>
  <Characters>55428</Characters>
  <Application>Microsoft Office Word</Application>
  <DocSecurity>0</DocSecurity>
  <Lines>1300</Lines>
  <Paragraphs>800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66142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Panteleev, Sergey</cp:lastModifiedBy>
  <cp:revision>18</cp:revision>
  <cp:lastPrinted>2016-05-08T07:33:00Z</cp:lastPrinted>
  <dcterms:created xsi:type="dcterms:W3CDTF">2019-11-08T20:44:00Z</dcterms:created>
  <dcterms:modified xsi:type="dcterms:W3CDTF">2019-11-09T02:13:00Z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f45ef17b-d505-40dd-89e6-d67f3bdb88f8</vt:lpwstr>
  </property>
  <property fmtid="{D5CDD505-2E9C-101B-9397-08002B2CF9AE}" pid="6" name="CTP_TimeStamp">
    <vt:lpwstr>2019-11-09 02:13:02Z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